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7BA508" w14:textId="77777777" w:rsidR="002B779F" w:rsidRPr="00144697" w:rsidRDefault="002B779F" w:rsidP="00337BDF">
      <w:pPr>
        <w:pStyle w:val="TOC8"/>
      </w:pPr>
      <w:r w:rsidRPr="00144697">
        <w:t>Source:</w:t>
      </w:r>
      <w:r w:rsidRPr="00144697">
        <w:tab/>
        <w:t>HEAD acoustics GmbH</w:t>
      </w:r>
    </w:p>
    <w:p w14:paraId="6776D74E" w14:textId="77777777" w:rsidR="002B779F" w:rsidRPr="00144697" w:rsidRDefault="002B779F" w:rsidP="002B779F">
      <w:pPr>
        <w:pStyle w:val="TOC8"/>
      </w:pPr>
      <w:r w:rsidRPr="00144697">
        <w:t>Title:</w:t>
      </w:r>
      <w:r w:rsidRPr="00144697">
        <w:tab/>
      </w:r>
      <w:r w:rsidR="003A038F">
        <w:t>Global Analysis Lab</w:t>
      </w:r>
      <w:r w:rsidR="00066742">
        <w:t>oratory</w:t>
      </w:r>
      <w:r w:rsidR="003A038F">
        <w:t xml:space="preserve"> report – IVAS Selection Phase</w:t>
      </w:r>
    </w:p>
    <w:p w14:paraId="552EBC67" w14:textId="77777777" w:rsidR="002B779F" w:rsidRDefault="002B779F" w:rsidP="002B779F">
      <w:pPr>
        <w:pStyle w:val="TOC8"/>
        <w:pBdr>
          <w:bottom w:val="double" w:sz="6" w:space="1" w:color="auto"/>
        </w:pBdr>
      </w:pPr>
      <w:r w:rsidRPr="00144697">
        <w:t>Document for:</w:t>
      </w:r>
      <w:r w:rsidRPr="00144697">
        <w:tab/>
      </w:r>
      <w:r w:rsidR="003A038F">
        <w:t>Approval</w:t>
      </w:r>
    </w:p>
    <w:p w14:paraId="7CFE98ED" w14:textId="77777777" w:rsidR="00FA7D97" w:rsidRPr="00144697" w:rsidRDefault="00FA7D97" w:rsidP="002B779F">
      <w:pPr>
        <w:pStyle w:val="TOC8"/>
        <w:pBdr>
          <w:bottom w:val="double" w:sz="6" w:space="1" w:color="auto"/>
        </w:pBdr>
      </w:pPr>
      <w:r>
        <w:t>Agenda Item:</w:t>
      </w:r>
      <w:r>
        <w:tab/>
        <w:t>7.5</w:t>
      </w:r>
    </w:p>
    <w:p w14:paraId="4E3DB050" w14:textId="77777777" w:rsidR="00080512" w:rsidRDefault="00080512" w:rsidP="00ED161B"/>
    <w:p w14:paraId="2FA1BC6A" w14:textId="77777777" w:rsidR="002B779F" w:rsidRDefault="002B779F" w:rsidP="001E4DFC">
      <w:pPr>
        <w:pStyle w:val="Heading1"/>
      </w:pPr>
      <w:r>
        <w:t>Introduction</w:t>
      </w:r>
    </w:p>
    <w:p w14:paraId="6AC5EFB1" w14:textId="57D6E014" w:rsidR="00066742" w:rsidRDefault="000A263C" w:rsidP="002B779F">
      <w:r>
        <w:t xml:space="preserve">This report presents the </w:t>
      </w:r>
      <w:r w:rsidR="00066742">
        <w:t xml:space="preserve">collected </w:t>
      </w:r>
      <w:r>
        <w:t>results of the listening tests for the IVAS Selection Phase</w:t>
      </w:r>
      <w:r w:rsidR="003803FC">
        <w:t xml:space="preserve"> and the statistical analysis with respect to the Terms of Reference </w:t>
      </w:r>
      <w:r w:rsidR="00E435D8">
        <w:t xml:space="preserve">(ToR) </w:t>
      </w:r>
      <w:r w:rsidR="003803FC">
        <w:t>tests.</w:t>
      </w:r>
      <w:r w:rsidR="00951BAB">
        <w:t xml:space="preserve"> </w:t>
      </w:r>
      <w:r w:rsidR="00066742">
        <w:t>As defined in IVAS-8a</w:t>
      </w:r>
      <w:r w:rsidR="00E774C1">
        <w:t xml:space="preserve"> </w:t>
      </w:r>
      <w:sdt>
        <w:sdtPr>
          <w:id w:val="95837723"/>
          <w:citation/>
        </w:sdtPr>
        <w:sdtContent>
          <w:r w:rsidR="00E774C1">
            <w:fldChar w:fldCharType="begin"/>
          </w:r>
          <w:r w:rsidR="00E774C1">
            <w:instrText xml:space="preserve"> CITATION 3GPPS4231084 \l 2057 </w:instrText>
          </w:r>
          <w:r w:rsidR="00E774C1">
            <w:fldChar w:fldCharType="separate"/>
          </w:r>
          <w:r w:rsidR="001216E8">
            <w:rPr>
              <w:noProof/>
            </w:rPr>
            <w:t>[1]</w:t>
          </w:r>
          <w:r w:rsidR="00E774C1">
            <w:fldChar w:fldCharType="end"/>
          </w:r>
        </w:sdtContent>
      </w:sdt>
      <w:r w:rsidR="00066742">
        <w:t>, these tasks were done by HEAD acoustics as the Global Analysis Laboratory (GAL).</w:t>
      </w:r>
    </w:p>
    <w:p w14:paraId="46895A8D" w14:textId="29897622" w:rsidR="00FA7D97" w:rsidRDefault="00E774C1" w:rsidP="002B779F">
      <w:r>
        <w:t xml:space="preserve">The results are intended to be used in the selection procedure according to IVAS-5 </w:t>
      </w:r>
      <w:sdt>
        <w:sdtPr>
          <w:id w:val="398101694"/>
          <w:citation/>
        </w:sdtPr>
        <w:sdtContent>
          <w:r>
            <w:fldChar w:fldCharType="begin"/>
          </w:r>
          <w:r>
            <w:instrText xml:space="preserve"> CITATION 3GPPS4231086 \l 2057 </w:instrText>
          </w:r>
          <w:r>
            <w:fldChar w:fldCharType="separate"/>
          </w:r>
          <w:r w:rsidR="001216E8">
            <w:rPr>
              <w:noProof/>
            </w:rPr>
            <w:t>[2]</w:t>
          </w:r>
          <w:r>
            <w:fldChar w:fldCharType="end"/>
          </w:r>
        </w:sdtContent>
      </w:sdt>
      <w:r>
        <w:t>.</w:t>
      </w:r>
    </w:p>
    <w:p w14:paraId="1E63B9CD" w14:textId="77777777" w:rsidR="00054DB7" w:rsidRDefault="00054DB7" w:rsidP="00182C65">
      <w:pPr>
        <w:pStyle w:val="Heading1"/>
      </w:pPr>
      <w:r>
        <w:t>L</w:t>
      </w:r>
      <w:r w:rsidR="00182C65">
        <w:t>istening Laboratories</w:t>
      </w:r>
    </w:p>
    <w:p w14:paraId="72DBBA7F" w14:textId="3B11E33D" w:rsidR="00182C65" w:rsidRDefault="002A1096" w:rsidP="00182C65">
      <w:r>
        <w:t xml:space="preserve">The experiments were carried out by four listening laboratories (LL) as listed in </w:t>
      </w:r>
      <w:r>
        <w:fldChar w:fldCharType="begin"/>
      </w:r>
      <w:r>
        <w:instrText xml:space="preserve"> REF _Ref95139655 \h </w:instrText>
      </w:r>
      <w:r>
        <w:fldChar w:fldCharType="separate"/>
      </w:r>
      <w:r w:rsidR="001216E8" w:rsidRPr="00494E49">
        <w:t xml:space="preserve">Table </w:t>
      </w:r>
      <w:r w:rsidR="001216E8">
        <w:rPr>
          <w:noProof/>
        </w:rPr>
        <w:t>1</w:t>
      </w:r>
      <w:r>
        <w:fldChar w:fldCharType="end"/>
      </w:r>
      <w:r>
        <w:t>, which also shows amount and test types conducted by each LL.</w:t>
      </w:r>
      <w:r w:rsidR="003A4088">
        <w:t xml:space="preserve"> The LL identifiers are used in the following analyses for reference and are identical </w:t>
      </w:r>
      <w:r w:rsidR="00C1584D">
        <w:t>to</w:t>
      </w:r>
      <w:r w:rsidR="003A4088">
        <w:t xml:space="preserve"> the ones defined in IVAS-7a</w:t>
      </w:r>
      <w:sdt>
        <w:sdtPr>
          <w:id w:val="-669711665"/>
          <w:citation/>
        </w:sdtPr>
        <w:sdtContent>
          <w:r w:rsidR="003A4088">
            <w:fldChar w:fldCharType="begin"/>
          </w:r>
          <w:r w:rsidR="003A4088" w:rsidRPr="00FA0950">
            <w:instrText xml:space="preserve"> CITATION 3GPPS4aA230087 \l 1031 </w:instrText>
          </w:r>
          <w:r w:rsidR="003A4088">
            <w:fldChar w:fldCharType="separate"/>
          </w:r>
          <w:r w:rsidR="001216E8">
            <w:rPr>
              <w:noProof/>
            </w:rPr>
            <w:t xml:space="preserve"> [3]</w:t>
          </w:r>
          <w:r w:rsidR="003A4088">
            <w:fldChar w:fldCharType="end"/>
          </w:r>
        </w:sdtContent>
      </w:sdt>
      <w:r w:rsidR="003A4088">
        <w:t>.</w:t>
      </w:r>
    </w:p>
    <w:p w14:paraId="728E8FD9" w14:textId="33BC1EF6" w:rsidR="00182C65" w:rsidRPr="00494E49" w:rsidRDefault="00182C65" w:rsidP="002A1096">
      <w:pPr>
        <w:pStyle w:val="TH"/>
      </w:pPr>
      <w:bookmarkStart w:id="0" w:name="_Ref95139655"/>
      <w:r w:rsidRPr="00494E49">
        <w:t xml:space="preserve">Table </w:t>
      </w:r>
      <w:r w:rsidRPr="00B84B48">
        <w:fldChar w:fldCharType="begin"/>
      </w:r>
      <w:r w:rsidRPr="00494E49">
        <w:instrText xml:space="preserve"> SEQ Table \* ARABIC </w:instrText>
      </w:r>
      <w:r w:rsidRPr="00B84B48">
        <w:fldChar w:fldCharType="separate"/>
      </w:r>
      <w:r w:rsidR="001216E8">
        <w:rPr>
          <w:noProof/>
        </w:rPr>
        <w:t>1</w:t>
      </w:r>
      <w:r w:rsidRPr="00B84B48">
        <w:fldChar w:fldCharType="end"/>
      </w:r>
      <w:bookmarkEnd w:id="0"/>
      <w:r w:rsidRPr="00494E49">
        <w:t xml:space="preserve">: List of listening </w:t>
      </w:r>
      <w:r w:rsidR="002A1096">
        <w:t>labs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2A1096" w:rsidRPr="00494E49" w14:paraId="3C07CF65" w14:textId="77777777" w:rsidTr="002A1096">
        <w:trPr>
          <w:trHeight w:val="454"/>
          <w:jc w:val="center"/>
        </w:trPr>
        <w:tc>
          <w:tcPr>
            <w:tcW w:w="1118" w:type="dxa"/>
            <w:shd w:val="clear" w:color="auto" w:fill="auto"/>
            <w:vAlign w:val="center"/>
          </w:tcPr>
          <w:p w14:paraId="62315F75" w14:textId="77777777" w:rsidR="002A1096" w:rsidRPr="00494E49" w:rsidRDefault="002A1096" w:rsidP="002A1096">
            <w:pPr>
              <w:pStyle w:val="TAH"/>
            </w:pPr>
            <w:r w:rsidRPr="0008659E">
              <w:t xml:space="preserve">LL </w:t>
            </w:r>
            <w:r>
              <w:t>identifier</w:t>
            </w:r>
          </w:p>
        </w:tc>
        <w:tc>
          <w:tcPr>
            <w:tcW w:w="3997" w:type="dxa"/>
            <w:shd w:val="clear" w:color="auto" w:fill="auto"/>
            <w:vAlign w:val="center"/>
          </w:tcPr>
          <w:p w14:paraId="1B27ED70" w14:textId="77777777" w:rsidR="002A1096" w:rsidRPr="00494E49" w:rsidRDefault="002A1096" w:rsidP="002A1096">
            <w:pPr>
              <w:pStyle w:val="TAH"/>
            </w:pPr>
            <w:r w:rsidRPr="00494E49">
              <w:t>Listening Lab Company</w:t>
            </w:r>
          </w:p>
        </w:tc>
        <w:tc>
          <w:tcPr>
            <w:tcW w:w="1207" w:type="dxa"/>
            <w:vAlign w:val="center"/>
          </w:tcPr>
          <w:p w14:paraId="65CCA4AC" w14:textId="77777777" w:rsidR="002A1096" w:rsidRPr="00494E49" w:rsidRDefault="002A1096" w:rsidP="002A1096">
            <w:pPr>
              <w:pStyle w:val="TAH"/>
            </w:pPr>
            <w:r>
              <w:t>P800 tests</w:t>
            </w:r>
          </w:p>
        </w:tc>
        <w:tc>
          <w:tcPr>
            <w:tcW w:w="1517" w:type="dxa"/>
            <w:vAlign w:val="center"/>
          </w:tcPr>
          <w:p w14:paraId="76D64328" w14:textId="77777777" w:rsidR="002A1096" w:rsidRPr="00494E49" w:rsidRDefault="002A1096" w:rsidP="002A1096">
            <w:pPr>
              <w:pStyle w:val="TAH"/>
            </w:pPr>
            <w:r>
              <w:t>BS1534 tests</w:t>
            </w:r>
            <w:r>
              <w:br/>
              <w:t>(headphone)</w:t>
            </w:r>
          </w:p>
        </w:tc>
        <w:tc>
          <w:tcPr>
            <w:tcW w:w="1517" w:type="dxa"/>
            <w:vAlign w:val="center"/>
          </w:tcPr>
          <w:p w14:paraId="14DB4C38" w14:textId="77777777" w:rsidR="002A1096" w:rsidRPr="00494E49" w:rsidRDefault="002A1096" w:rsidP="002A1096">
            <w:pPr>
              <w:pStyle w:val="TAH"/>
            </w:pPr>
            <w:r>
              <w:t>BS1534 tests</w:t>
            </w:r>
            <w:r>
              <w:br/>
              <w:t>(loudspeaker)</w:t>
            </w:r>
          </w:p>
        </w:tc>
      </w:tr>
      <w:tr w:rsidR="002A1096" w:rsidRPr="00494E49" w14:paraId="7C9C7097" w14:textId="77777777" w:rsidTr="002A1096">
        <w:trPr>
          <w:trHeight w:val="255"/>
          <w:jc w:val="center"/>
        </w:trPr>
        <w:tc>
          <w:tcPr>
            <w:tcW w:w="1118" w:type="dxa"/>
            <w:vAlign w:val="center"/>
          </w:tcPr>
          <w:p w14:paraId="12AC215F" w14:textId="77777777" w:rsidR="002A1096" w:rsidRPr="00BB4CAA" w:rsidRDefault="002A1096" w:rsidP="002A1096">
            <w:pPr>
              <w:pStyle w:val="TAC"/>
            </w:pPr>
            <w:r>
              <w:t>a</w:t>
            </w:r>
          </w:p>
        </w:tc>
        <w:tc>
          <w:tcPr>
            <w:tcW w:w="3997" w:type="dxa"/>
            <w:vAlign w:val="center"/>
          </w:tcPr>
          <w:p w14:paraId="7088FE85" w14:textId="77777777" w:rsidR="002A1096" w:rsidRPr="00494E49" w:rsidRDefault="002A1096" w:rsidP="002A1096">
            <w:pPr>
              <w:pStyle w:val="TAC"/>
            </w:pPr>
            <w:r>
              <w:t>FORCE</w:t>
            </w:r>
            <w:r w:rsidRPr="00ED20CF">
              <w:t xml:space="preserve"> Technology</w:t>
            </w:r>
          </w:p>
        </w:tc>
        <w:tc>
          <w:tcPr>
            <w:tcW w:w="1207" w:type="dxa"/>
            <w:vAlign w:val="center"/>
          </w:tcPr>
          <w:p w14:paraId="52991952" w14:textId="77777777" w:rsidR="002A1096" w:rsidRDefault="002A1096" w:rsidP="002A1096">
            <w:pPr>
              <w:pStyle w:val="TAC"/>
            </w:pPr>
            <w:r>
              <w:t>8</w:t>
            </w:r>
          </w:p>
        </w:tc>
        <w:tc>
          <w:tcPr>
            <w:tcW w:w="1517" w:type="dxa"/>
            <w:vAlign w:val="center"/>
          </w:tcPr>
          <w:p w14:paraId="566D32EF" w14:textId="77777777" w:rsidR="002A1096" w:rsidRDefault="002A1096" w:rsidP="002A1096">
            <w:pPr>
              <w:pStyle w:val="TAC"/>
            </w:pPr>
            <w:r>
              <w:t>3</w:t>
            </w:r>
          </w:p>
        </w:tc>
        <w:tc>
          <w:tcPr>
            <w:tcW w:w="1517" w:type="dxa"/>
            <w:vAlign w:val="center"/>
          </w:tcPr>
          <w:p w14:paraId="3647D3FD" w14:textId="77777777" w:rsidR="002A1096" w:rsidRDefault="002A1096" w:rsidP="002A1096">
            <w:pPr>
              <w:pStyle w:val="TAC"/>
            </w:pPr>
            <w:r>
              <w:t>5</w:t>
            </w:r>
          </w:p>
        </w:tc>
      </w:tr>
      <w:tr w:rsidR="002A1096" w:rsidRPr="00494E49" w14:paraId="63EAE0E9" w14:textId="77777777" w:rsidTr="002A1096">
        <w:trPr>
          <w:trHeight w:val="255"/>
          <w:jc w:val="center"/>
        </w:trPr>
        <w:tc>
          <w:tcPr>
            <w:tcW w:w="1118" w:type="dxa"/>
            <w:vAlign w:val="center"/>
          </w:tcPr>
          <w:p w14:paraId="18984F56" w14:textId="77777777" w:rsidR="002A1096" w:rsidRDefault="002A1096" w:rsidP="002A1096">
            <w:pPr>
              <w:pStyle w:val="TAC"/>
            </w:pPr>
            <w:r>
              <w:t>b</w:t>
            </w:r>
          </w:p>
        </w:tc>
        <w:tc>
          <w:tcPr>
            <w:tcW w:w="3997" w:type="dxa"/>
            <w:vAlign w:val="center"/>
          </w:tcPr>
          <w:p w14:paraId="26286119" w14:textId="77777777" w:rsidR="002A1096" w:rsidRPr="00ED20CF" w:rsidRDefault="002A1096" w:rsidP="002A1096">
            <w:pPr>
              <w:pStyle w:val="TAC"/>
            </w:pPr>
            <w:r>
              <w:t>HEAD</w:t>
            </w:r>
            <w:r w:rsidRPr="001F74BA">
              <w:t xml:space="preserve"> </w:t>
            </w:r>
            <w:r>
              <w:t>a</w:t>
            </w:r>
            <w:r w:rsidRPr="001F74BA">
              <w:t>coustics</w:t>
            </w:r>
            <w:r>
              <w:t xml:space="preserve"> GmbH </w:t>
            </w:r>
            <w:r w:rsidRPr="001F74BA">
              <w:t>/ IKS</w:t>
            </w:r>
            <w:r>
              <w:t xml:space="preserve"> (RWTH Aachen)</w:t>
            </w:r>
          </w:p>
        </w:tc>
        <w:tc>
          <w:tcPr>
            <w:tcW w:w="1207" w:type="dxa"/>
            <w:vAlign w:val="center"/>
          </w:tcPr>
          <w:p w14:paraId="7621C12A" w14:textId="77777777" w:rsidR="002A1096" w:rsidRDefault="002A1096" w:rsidP="002A1096">
            <w:pPr>
              <w:pStyle w:val="TAC"/>
            </w:pPr>
            <w:r>
              <w:t>3</w:t>
            </w:r>
          </w:p>
        </w:tc>
        <w:tc>
          <w:tcPr>
            <w:tcW w:w="1517" w:type="dxa"/>
            <w:vAlign w:val="center"/>
          </w:tcPr>
          <w:p w14:paraId="07FC543C" w14:textId="77777777" w:rsidR="002A1096" w:rsidRDefault="005E7A57" w:rsidP="002A1096">
            <w:pPr>
              <w:pStyle w:val="TAC"/>
            </w:pPr>
            <w:r>
              <w:t>6</w:t>
            </w:r>
          </w:p>
        </w:tc>
        <w:tc>
          <w:tcPr>
            <w:tcW w:w="1517" w:type="dxa"/>
            <w:vAlign w:val="center"/>
          </w:tcPr>
          <w:p w14:paraId="76382B87" w14:textId="77777777" w:rsidR="002A1096" w:rsidRDefault="002A1096" w:rsidP="002A1096">
            <w:pPr>
              <w:pStyle w:val="TAC"/>
            </w:pPr>
            <w:r>
              <w:t>5</w:t>
            </w:r>
          </w:p>
        </w:tc>
      </w:tr>
      <w:tr w:rsidR="002A1096" w:rsidRPr="00494E49" w14:paraId="20075626" w14:textId="77777777" w:rsidTr="002A1096">
        <w:trPr>
          <w:trHeight w:val="255"/>
          <w:jc w:val="center"/>
        </w:trPr>
        <w:tc>
          <w:tcPr>
            <w:tcW w:w="1118" w:type="dxa"/>
            <w:vAlign w:val="center"/>
          </w:tcPr>
          <w:p w14:paraId="44C3490C" w14:textId="77777777" w:rsidR="002A1096" w:rsidRDefault="002A1096" w:rsidP="002A1096">
            <w:pPr>
              <w:pStyle w:val="TAC"/>
            </w:pPr>
            <w:r>
              <w:t>c</w:t>
            </w:r>
          </w:p>
        </w:tc>
        <w:tc>
          <w:tcPr>
            <w:tcW w:w="3997" w:type="dxa"/>
            <w:vAlign w:val="center"/>
          </w:tcPr>
          <w:p w14:paraId="12D63B9C" w14:textId="77777777" w:rsidR="002A1096" w:rsidRPr="001F74BA" w:rsidRDefault="002A1096" w:rsidP="002A1096">
            <w:pPr>
              <w:pStyle w:val="TAC"/>
            </w:pPr>
            <w:r w:rsidRPr="002A1096">
              <w:t>Macquarie University</w:t>
            </w:r>
          </w:p>
        </w:tc>
        <w:tc>
          <w:tcPr>
            <w:tcW w:w="1207" w:type="dxa"/>
            <w:vAlign w:val="center"/>
          </w:tcPr>
          <w:p w14:paraId="3FB998E1" w14:textId="77777777" w:rsidR="002A1096" w:rsidRPr="002A1096" w:rsidRDefault="002A1096" w:rsidP="002A1096">
            <w:pPr>
              <w:pStyle w:val="TAC"/>
            </w:pPr>
            <w:r>
              <w:t>2</w:t>
            </w:r>
          </w:p>
        </w:tc>
        <w:tc>
          <w:tcPr>
            <w:tcW w:w="1517" w:type="dxa"/>
            <w:vAlign w:val="center"/>
          </w:tcPr>
          <w:p w14:paraId="4E2AB4F9" w14:textId="77777777" w:rsidR="002A1096" w:rsidRPr="002A1096" w:rsidRDefault="002A1096" w:rsidP="002A1096">
            <w:pPr>
              <w:pStyle w:val="TAC"/>
            </w:pPr>
            <w:r>
              <w:t>0</w:t>
            </w:r>
          </w:p>
        </w:tc>
        <w:tc>
          <w:tcPr>
            <w:tcW w:w="1517" w:type="dxa"/>
            <w:vAlign w:val="center"/>
          </w:tcPr>
          <w:p w14:paraId="576D8800" w14:textId="77777777" w:rsidR="002A1096" w:rsidRPr="002A1096" w:rsidRDefault="002A1096" w:rsidP="002A1096">
            <w:pPr>
              <w:pStyle w:val="TAC"/>
            </w:pPr>
            <w:r>
              <w:t>0</w:t>
            </w:r>
          </w:p>
        </w:tc>
      </w:tr>
      <w:tr w:rsidR="002A1096" w:rsidRPr="00494E49" w14:paraId="05B74FD8" w14:textId="77777777" w:rsidTr="002A1096">
        <w:trPr>
          <w:trHeight w:val="255"/>
          <w:jc w:val="center"/>
        </w:trPr>
        <w:tc>
          <w:tcPr>
            <w:tcW w:w="1118" w:type="dxa"/>
            <w:vAlign w:val="center"/>
          </w:tcPr>
          <w:p w14:paraId="5480A3BB" w14:textId="77777777" w:rsidR="002A1096" w:rsidRDefault="002A1096" w:rsidP="002A1096">
            <w:pPr>
              <w:pStyle w:val="TAC"/>
            </w:pPr>
            <w:r>
              <w:t>d</w:t>
            </w:r>
          </w:p>
        </w:tc>
        <w:tc>
          <w:tcPr>
            <w:tcW w:w="3997" w:type="dxa"/>
            <w:vAlign w:val="center"/>
          </w:tcPr>
          <w:p w14:paraId="6616120D" w14:textId="77777777" w:rsidR="002A1096" w:rsidRPr="001F74BA" w:rsidRDefault="002A1096" w:rsidP="002A1096">
            <w:pPr>
              <w:pStyle w:val="TAC"/>
            </w:pPr>
            <w:r w:rsidRPr="001F74BA">
              <w:t>Mesaqin.com</w:t>
            </w:r>
          </w:p>
        </w:tc>
        <w:tc>
          <w:tcPr>
            <w:tcW w:w="1207" w:type="dxa"/>
            <w:vAlign w:val="center"/>
          </w:tcPr>
          <w:p w14:paraId="77BF63BF" w14:textId="77777777" w:rsidR="002A1096" w:rsidRPr="001F74BA" w:rsidRDefault="002A1096" w:rsidP="002A1096">
            <w:pPr>
              <w:pStyle w:val="TAC"/>
            </w:pPr>
            <w:r>
              <w:t>5</w:t>
            </w:r>
          </w:p>
        </w:tc>
        <w:tc>
          <w:tcPr>
            <w:tcW w:w="1517" w:type="dxa"/>
            <w:vAlign w:val="center"/>
          </w:tcPr>
          <w:p w14:paraId="04628D3A" w14:textId="77777777" w:rsidR="002A1096" w:rsidRPr="001F74BA" w:rsidRDefault="002A1096" w:rsidP="002A1096">
            <w:pPr>
              <w:pStyle w:val="TAC"/>
            </w:pPr>
            <w:r>
              <w:t>9</w:t>
            </w:r>
          </w:p>
        </w:tc>
        <w:tc>
          <w:tcPr>
            <w:tcW w:w="1517" w:type="dxa"/>
            <w:vAlign w:val="center"/>
          </w:tcPr>
          <w:p w14:paraId="53D0A0D8" w14:textId="77777777" w:rsidR="002A1096" w:rsidRPr="001F74BA" w:rsidRDefault="002A1096" w:rsidP="002A1096">
            <w:pPr>
              <w:pStyle w:val="TAC"/>
            </w:pPr>
            <w:r>
              <w:t>0</w:t>
            </w:r>
          </w:p>
        </w:tc>
      </w:tr>
    </w:tbl>
    <w:p w14:paraId="647ECEFC" w14:textId="77777777" w:rsidR="00182C65" w:rsidRDefault="00182C65" w:rsidP="00182C65"/>
    <w:p w14:paraId="6FD77841" w14:textId="77777777" w:rsidR="006B4347" w:rsidRDefault="006B4347" w:rsidP="006B4347">
      <w:pPr>
        <w:pStyle w:val="Heading1"/>
      </w:pPr>
      <w:r>
        <w:t>Analysis methods</w:t>
      </w:r>
    </w:p>
    <w:p w14:paraId="382D463B" w14:textId="0106D48F" w:rsidR="00B45E36" w:rsidRDefault="00182C65" w:rsidP="002B779F">
      <w:r>
        <w:t xml:space="preserve">For both test designs (P800 and BS1534), the ToR requirements in IVAS-8a </w:t>
      </w:r>
      <w:sdt>
        <w:sdtPr>
          <w:id w:val="-2082274605"/>
          <w:citation/>
        </w:sdtPr>
        <w:sdtContent>
          <w:r>
            <w:fldChar w:fldCharType="begin"/>
          </w:r>
          <w:r>
            <w:instrText xml:space="preserve"> CITATION 3GPPS4231084 \l 2057 </w:instrText>
          </w:r>
          <w:r>
            <w:fldChar w:fldCharType="separate"/>
          </w:r>
          <w:r w:rsidR="001216E8">
            <w:rPr>
              <w:noProof/>
            </w:rPr>
            <w:t>[1]</w:t>
          </w:r>
          <w:r>
            <w:fldChar w:fldCharType="end"/>
          </w:r>
        </w:sdtContent>
      </w:sdt>
      <w:r>
        <w:t xml:space="preserve"> are defined</w:t>
      </w:r>
      <w:r w:rsidR="00A46655">
        <w:t xml:space="preserve"> in the same way</w:t>
      </w:r>
      <w:r>
        <w:t xml:space="preserve">. </w:t>
      </w:r>
      <w:r w:rsidR="00A46655">
        <w:t xml:space="preserve">All codec-under-test (CuT) conditions have to perform either better than (BT) or not worse than (NWT) certain reference conditions. </w:t>
      </w:r>
      <w:r w:rsidR="003A4088">
        <w:t>Due to t</w:t>
      </w:r>
      <w:r w:rsidR="00A46655">
        <w:t xml:space="preserve">he </w:t>
      </w:r>
      <w:r w:rsidR="003A4088">
        <w:t xml:space="preserve">uncertainty of the auditory data, it is necessary to consider not only the averaged per-condition results, but also the variance/standard deviation and the number of votes. For this reason, </w:t>
      </w:r>
      <w:r w:rsidR="00013671" w:rsidRPr="009917E9">
        <w:t>Student's t-test</w:t>
      </w:r>
      <w:r w:rsidR="00013671">
        <w:t xml:space="preserve"> for ind</w:t>
      </w:r>
      <w:r w:rsidR="00013671" w:rsidRPr="00220641">
        <w:t>ependent</w:t>
      </w:r>
      <w:r w:rsidR="00013671" w:rsidRPr="009917E9">
        <w:t xml:space="preserve"> </w:t>
      </w:r>
      <w:r w:rsidR="00013671">
        <w:t>g</w:t>
      </w:r>
      <w:r w:rsidR="00013671" w:rsidRPr="009917E9">
        <w:t xml:space="preserve">roups </w:t>
      </w:r>
      <w:r w:rsidR="00013671">
        <w:t xml:space="preserve">is </w:t>
      </w:r>
      <w:r w:rsidR="001A22E9">
        <w:t xml:space="preserve">evaluated on each result of the test and the corresponding reference condition. </w:t>
      </w:r>
      <w:r w:rsidR="00B45E36">
        <w:t xml:space="preserve">The t-statistic </w:t>
      </w:r>
      <w:r w:rsidR="000B3781">
        <w:t>(referred as "</w:t>
      </w:r>
      <w:r w:rsidR="000B3781" w:rsidRPr="000B3781">
        <w:t>T-Stat</w:t>
      </w:r>
      <w:r w:rsidR="000B3781">
        <w:t xml:space="preserve">" in the following) </w:t>
      </w:r>
      <w:r w:rsidR="00B45E36">
        <w:t>is calculated</w:t>
      </w:r>
      <w:r w:rsidR="00B45E36" w:rsidRPr="00B45E36">
        <w:t xml:space="preserve"> </w:t>
      </w:r>
      <w:r w:rsidR="00B45E36">
        <w:t>without the assumption that the variances of test and reference are equal (</w:t>
      </w:r>
      <w:r w:rsidR="00B45E36" w:rsidRPr="001A22E9">
        <w:t>Welch's t-test</w:t>
      </w:r>
      <w:r w:rsidR="00B45E36">
        <w:t>).</w:t>
      </w:r>
    </w:p>
    <w:p w14:paraId="3BEC1F93" w14:textId="77777777" w:rsidR="00B45E36" w:rsidRDefault="000B3781" w:rsidP="002B779F">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w:t>
      </w:r>
      <w:r w:rsidR="00B2194A">
        <w:t xml:space="preserve">result </w:t>
      </w:r>
      <w:r>
        <w:t>R is then determined according to equation 1.</w:t>
      </w:r>
      <w:r w:rsidR="00B2194A">
        <w:t xml:space="preserve"> Note that R might also show that the CuT is worse than (WT) the reference.</w:t>
      </w:r>
    </w:p>
    <w:p w14:paraId="6C841195" w14:textId="77777777" w:rsidR="000B3781" w:rsidRDefault="000B3781" w:rsidP="000B3781">
      <w:pPr>
        <w:pStyle w:val="EQ"/>
      </w:pPr>
      <w:r>
        <w:tab/>
      </w:r>
      <m:oMath>
        <m:r>
          <w:rPr>
            <w:rFonts w:ascii="Cambria Math" w:hAnsi="Cambria Math"/>
          </w:rPr>
          <m:t>R=</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m:t xml:space="preserve">     </m:t>
                      </m:r>
                      <m:r>
                        <m:rPr>
                          <m:nor/>
                        </m:rPr>
                        <w:rPr>
                          <w:rFonts w:ascii="Cambria Math"/>
                        </w:rPr>
                        <m:t xml:space="preserve">  </m:t>
                      </m:r>
                      <m:r>
                        <m:rPr>
                          <m:nor/>
                        </m:rPr>
                        <m:t xml:space="preserve">              T-Stat </m:t>
                      </m:r>
                      <m:r>
                        <w:rPr>
                          <w:rFonts w:ascii="Cambria Math" w:hAnsi="Cambria Math"/>
                        </w:rPr>
                        <m:t>&gt;t(M)</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rPr>
                        <m:t>≤</m:t>
                      </m:r>
                      <m:r>
                        <m:rPr>
                          <m:nor/>
                        </m:rPr>
                        <m:t xml:space="preserve">T-Stat </m:t>
                      </m:r>
                      <m:r>
                        <w:rPr>
                          <w:rFonts w:ascii="Cambria Math" w:hAnsi="Cambria Math"/>
                        </w:rPr>
                        <m:t>≤t(M)</m:t>
                      </m:r>
                    </m:e>
                  </m:mr>
                </m:m>
              </m:e>
              <m:e>
                <m:m>
                  <m:mPr>
                    <m:mcs>
                      <m:mc>
                        <m:mcPr>
                          <m:count m:val="2"/>
                          <m:mcJc m:val="center"/>
                        </m:mcPr>
                      </m:mc>
                    </m:mcs>
                    <m:ctrlPr>
                      <w:rPr>
                        <w:rFonts w:ascii="Cambria Math" w:hAnsi="Cambria Math"/>
                        <w:i/>
                      </w:rPr>
                    </m:ctrlPr>
                  </m:mPr>
                  <m:mr>
                    <m:e>
                      <m:r>
                        <w:rPr>
                          <w:rFonts w:ascii="Cambria Math" w:hAnsi="Cambria Math"/>
                        </w:rPr>
                        <m:t>WT</m:t>
                      </m:r>
                    </m:e>
                    <m:e>
                      <m:r>
                        <m:rPr>
                          <m:nor/>
                        </m:rPr>
                        <m:t xml:space="preserve">                T-Stat </m:t>
                      </m:r>
                      <m:r>
                        <w:rPr>
                          <w:rFonts w:ascii="Cambria Math" w:hAnsi="Cambria Math"/>
                        </w:rPr>
                        <m:t>&lt;-t(M)</m:t>
                      </m:r>
                    </m:e>
                  </m:mr>
                </m:m>
              </m:e>
            </m:eqArr>
          </m:e>
        </m:d>
      </m:oMath>
      <w:r>
        <w:tab/>
        <w:t>(1)</w:t>
      </w:r>
    </w:p>
    <w:p w14:paraId="21A37066" w14:textId="77777777" w:rsidR="00B2194A" w:rsidRDefault="00B2194A" w:rsidP="002B779F"/>
    <w:p w14:paraId="161BC8DB" w14:textId="77777777" w:rsidR="00CE7E73" w:rsidRDefault="006B4347" w:rsidP="002B779F">
      <w:r>
        <w:t xml:space="preserve">Based on Section 3.3.6.2 of IVAS-8a, it is indicated </w:t>
      </w:r>
      <w:r w:rsidR="00B2194A">
        <w:t xml:space="preserve">which </w:t>
      </w:r>
      <w:r w:rsidR="00CE7E73">
        <w:t xml:space="preserve">and how many </w:t>
      </w:r>
      <w:r>
        <w:t>requirement</w:t>
      </w:r>
      <w:r w:rsidR="00B2194A">
        <w:t>s have to be met</w:t>
      </w:r>
      <w:r w:rsidR="00CE7E73">
        <w:t xml:space="preserve"> for each condition in each experiment</w:t>
      </w:r>
      <w:r w:rsidR="00B2194A">
        <w:t>.</w:t>
      </w:r>
      <w:r w:rsidR="00CE7E73">
        <w:t xml:space="preserve"> The tabular data shown in the following sections utilizes status flags for this purpose:</w:t>
      </w:r>
    </w:p>
    <w:p w14:paraId="42F53E31" w14:textId="77777777" w:rsidR="00CE7E73" w:rsidRDefault="00CE7E73" w:rsidP="00CE7E73">
      <w:pPr>
        <w:pStyle w:val="B1"/>
      </w:pPr>
      <w:r>
        <w:lastRenderedPageBreak/>
        <w:t>-</w:t>
      </w:r>
      <w:r>
        <w:tab/>
        <w:t>FAIL: requirement was not met</w:t>
      </w:r>
      <w:r w:rsidR="00347D83">
        <w:t xml:space="preserve"> (cell in tabular data marked in red)</w:t>
      </w:r>
    </w:p>
    <w:p w14:paraId="555FC653" w14:textId="77777777" w:rsidR="00CE7E73" w:rsidRDefault="00CE7E73" w:rsidP="00CE7E73">
      <w:pPr>
        <w:pStyle w:val="B1"/>
      </w:pPr>
      <w:r>
        <w:t>-</w:t>
      </w:r>
      <w:r>
        <w:tab/>
        <w:t>PASS: requirement was met</w:t>
      </w:r>
      <w:r w:rsidR="00347D83">
        <w:t xml:space="preserve"> (cell in tabular data not marked)</w:t>
      </w:r>
    </w:p>
    <w:p w14:paraId="564846E7" w14:textId="77777777" w:rsidR="00CE7E73" w:rsidRDefault="00CE7E73" w:rsidP="00CE7E73">
      <w:pPr>
        <w:pStyle w:val="B1"/>
      </w:pPr>
      <w:r>
        <w:t>-</w:t>
      </w:r>
      <w:r>
        <w:tab/>
        <w:t xml:space="preserve">EXCEED: requirement was met and is significantly better </w:t>
      </w:r>
      <w:r w:rsidR="00347D83">
        <w:t>(cell in tabular data marked in blue)</w:t>
      </w:r>
      <w:r>
        <w:t>.</w:t>
      </w:r>
    </w:p>
    <w:p w14:paraId="2DD4E336" w14:textId="3AF82A04" w:rsidR="00CE7E73" w:rsidRDefault="00347D83" w:rsidP="002B779F">
      <w:r>
        <w:fldChar w:fldCharType="begin"/>
      </w:r>
      <w:r>
        <w:instrText xml:space="preserve"> REF _Ref143251233 \h </w:instrText>
      </w:r>
      <w:r>
        <w:fldChar w:fldCharType="separate"/>
      </w:r>
      <w:r w:rsidR="001216E8">
        <w:t xml:space="preserve">Table </w:t>
      </w:r>
      <w:r w:rsidR="001216E8">
        <w:rPr>
          <w:noProof/>
        </w:rPr>
        <w:t>2</w:t>
      </w:r>
      <w:r>
        <w:fldChar w:fldCharType="end"/>
      </w:r>
      <w:r>
        <w:t xml:space="preserve"> illustrates how the status is determined for each combination of requirement and check result.</w:t>
      </w:r>
    </w:p>
    <w:p w14:paraId="5B1D598B" w14:textId="7FE2644E" w:rsidR="00CE7E73" w:rsidRDefault="00CE7E73" w:rsidP="00CE7E73">
      <w:pPr>
        <w:pStyle w:val="TH"/>
      </w:pPr>
      <w:bookmarkStart w:id="1" w:name="_Ref143251233"/>
      <w:r>
        <w:t xml:space="preserve">Table </w:t>
      </w:r>
      <w:fldSimple w:instr=" SEQ Table \* ARABIC ">
        <w:r w:rsidR="001216E8">
          <w:rPr>
            <w:noProof/>
          </w:rPr>
          <w:t>2</w:t>
        </w:r>
      </w:fldSimple>
      <w:bookmarkEnd w:id="1"/>
      <w:r>
        <w:t xml:space="preserve">: </w:t>
      </w:r>
      <w:r w:rsidR="00347D83">
        <w:t>S</w:t>
      </w:r>
      <w:r>
        <w:t>tatus</w:t>
      </w:r>
      <w:r>
        <w:rPr>
          <w:noProof/>
        </w:rPr>
        <w:t xml:space="preserve"> based on check result</w:t>
      </w:r>
    </w:p>
    <w:tbl>
      <w:tblPr>
        <w:tblStyle w:val="TableGrid"/>
        <w:tblW w:w="0" w:type="auto"/>
        <w:jc w:val="center"/>
        <w:tblLook w:val="04A0" w:firstRow="1" w:lastRow="0" w:firstColumn="1" w:lastColumn="0" w:noHBand="0" w:noVBand="1"/>
      </w:tblPr>
      <w:tblGrid>
        <w:gridCol w:w="1317"/>
        <w:gridCol w:w="1297"/>
        <w:gridCol w:w="957"/>
      </w:tblGrid>
      <w:tr w:rsidR="00CE7E73" w14:paraId="72763EC9" w14:textId="77777777" w:rsidTr="00CE7E73">
        <w:trPr>
          <w:jc w:val="center"/>
        </w:trPr>
        <w:tc>
          <w:tcPr>
            <w:tcW w:w="0" w:type="auto"/>
          </w:tcPr>
          <w:p w14:paraId="10011BEA" w14:textId="77777777" w:rsidR="00CE7E73" w:rsidRDefault="00CE7E73" w:rsidP="00CE7E73">
            <w:pPr>
              <w:pStyle w:val="TAH"/>
            </w:pPr>
            <w:r>
              <w:t>Requirement</w:t>
            </w:r>
          </w:p>
        </w:tc>
        <w:tc>
          <w:tcPr>
            <w:tcW w:w="0" w:type="auto"/>
          </w:tcPr>
          <w:p w14:paraId="1598A180" w14:textId="77777777" w:rsidR="00CE7E73" w:rsidRDefault="00CE7E73" w:rsidP="00CE7E73">
            <w:pPr>
              <w:pStyle w:val="TAH"/>
            </w:pPr>
            <w:r>
              <w:t>Check result</w:t>
            </w:r>
          </w:p>
        </w:tc>
        <w:tc>
          <w:tcPr>
            <w:tcW w:w="0" w:type="auto"/>
          </w:tcPr>
          <w:p w14:paraId="1B78558A" w14:textId="77777777" w:rsidR="00CE7E73" w:rsidRDefault="00CE7E73" w:rsidP="00CE7E73">
            <w:pPr>
              <w:pStyle w:val="TAH"/>
            </w:pPr>
            <w:r>
              <w:t>Status</w:t>
            </w:r>
          </w:p>
        </w:tc>
      </w:tr>
      <w:tr w:rsidR="00CE7E73" w14:paraId="0568F622" w14:textId="77777777" w:rsidTr="00CE7E73">
        <w:trPr>
          <w:jc w:val="center"/>
        </w:trPr>
        <w:tc>
          <w:tcPr>
            <w:tcW w:w="0" w:type="auto"/>
          </w:tcPr>
          <w:p w14:paraId="3D5392F1" w14:textId="77777777" w:rsidR="00CE7E73" w:rsidRDefault="00CE7E73" w:rsidP="00CE7E73">
            <w:pPr>
              <w:pStyle w:val="TAC"/>
            </w:pPr>
            <w:r>
              <w:t>NWT</w:t>
            </w:r>
          </w:p>
        </w:tc>
        <w:tc>
          <w:tcPr>
            <w:tcW w:w="0" w:type="auto"/>
          </w:tcPr>
          <w:p w14:paraId="4A38ED02" w14:textId="77777777" w:rsidR="00CE7E73" w:rsidRDefault="00CE7E73" w:rsidP="00CE7E73">
            <w:pPr>
              <w:pStyle w:val="TAC"/>
            </w:pPr>
            <w:r>
              <w:t>WT</w:t>
            </w:r>
          </w:p>
        </w:tc>
        <w:tc>
          <w:tcPr>
            <w:tcW w:w="0" w:type="auto"/>
          </w:tcPr>
          <w:p w14:paraId="04E94E2E" w14:textId="77777777" w:rsidR="00CE7E73" w:rsidRDefault="00A3411F" w:rsidP="00CE7E73">
            <w:pPr>
              <w:pStyle w:val="TAC"/>
            </w:pPr>
            <w:r>
              <w:t>FAIL</w:t>
            </w:r>
          </w:p>
        </w:tc>
      </w:tr>
      <w:tr w:rsidR="00CE7E73" w14:paraId="5F6D40FF" w14:textId="77777777" w:rsidTr="00CE7E73">
        <w:trPr>
          <w:jc w:val="center"/>
        </w:trPr>
        <w:tc>
          <w:tcPr>
            <w:tcW w:w="0" w:type="auto"/>
          </w:tcPr>
          <w:p w14:paraId="26B72B67" w14:textId="77777777" w:rsidR="00CE7E73" w:rsidRDefault="00CE7E73" w:rsidP="00CE7E73">
            <w:pPr>
              <w:pStyle w:val="TAC"/>
            </w:pPr>
            <w:r>
              <w:t>NWT</w:t>
            </w:r>
          </w:p>
        </w:tc>
        <w:tc>
          <w:tcPr>
            <w:tcW w:w="0" w:type="auto"/>
          </w:tcPr>
          <w:p w14:paraId="5C08D8F8" w14:textId="77777777" w:rsidR="00CE7E73" w:rsidRDefault="00CE7E73" w:rsidP="00CE7E73">
            <w:pPr>
              <w:pStyle w:val="TAC"/>
            </w:pPr>
            <w:r>
              <w:t>NWT</w:t>
            </w:r>
          </w:p>
        </w:tc>
        <w:tc>
          <w:tcPr>
            <w:tcW w:w="0" w:type="auto"/>
          </w:tcPr>
          <w:p w14:paraId="5A789808" w14:textId="77777777" w:rsidR="00CE7E73" w:rsidRDefault="00A3411F" w:rsidP="00CE7E73">
            <w:pPr>
              <w:pStyle w:val="TAC"/>
            </w:pPr>
            <w:r>
              <w:t>PASS</w:t>
            </w:r>
          </w:p>
        </w:tc>
      </w:tr>
      <w:tr w:rsidR="00CE7E73" w14:paraId="132B170E" w14:textId="77777777" w:rsidTr="00CE7E73">
        <w:trPr>
          <w:jc w:val="center"/>
        </w:trPr>
        <w:tc>
          <w:tcPr>
            <w:tcW w:w="0" w:type="auto"/>
          </w:tcPr>
          <w:p w14:paraId="7D636B85" w14:textId="77777777" w:rsidR="00CE7E73" w:rsidRDefault="00CE7E73" w:rsidP="00CE7E73">
            <w:pPr>
              <w:pStyle w:val="TAC"/>
            </w:pPr>
            <w:r>
              <w:t>NWT</w:t>
            </w:r>
          </w:p>
        </w:tc>
        <w:tc>
          <w:tcPr>
            <w:tcW w:w="0" w:type="auto"/>
          </w:tcPr>
          <w:p w14:paraId="6A20DB4E" w14:textId="77777777" w:rsidR="00CE7E73" w:rsidRDefault="00CE7E73" w:rsidP="00CE7E73">
            <w:pPr>
              <w:pStyle w:val="TAC"/>
            </w:pPr>
            <w:r>
              <w:t>BT</w:t>
            </w:r>
          </w:p>
        </w:tc>
        <w:tc>
          <w:tcPr>
            <w:tcW w:w="0" w:type="auto"/>
          </w:tcPr>
          <w:p w14:paraId="098A2145" w14:textId="77777777" w:rsidR="00CE7E73" w:rsidRDefault="00CE7E73" w:rsidP="00CE7E73">
            <w:pPr>
              <w:pStyle w:val="TAC"/>
            </w:pPr>
            <w:r>
              <w:t>EXCEED</w:t>
            </w:r>
          </w:p>
        </w:tc>
      </w:tr>
      <w:tr w:rsidR="00CE7E73" w14:paraId="316C8990" w14:textId="77777777" w:rsidTr="00CE7E73">
        <w:trPr>
          <w:jc w:val="center"/>
        </w:trPr>
        <w:tc>
          <w:tcPr>
            <w:tcW w:w="0" w:type="auto"/>
          </w:tcPr>
          <w:p w14:paraId="77203665" w14:textId="77777777" w:rsidR="00CE7E73" w:rsidRDefault="00CE7E73" w:rsidP="00CE7E73">
            <w:pPr>
              <w:pStyle w:val="TAC"/>
            </w:pPr>
            <w:r>
              <w:t>BT</w:t>
            </w:r>
          </w:p>
        </w:tc>
        <w:tc>
          <w:tcPr>
            <w:tcW w:w="0" w:type="auto"/>
          </w:tcPr>
          <w:p w14:paraId="29D3B761" w14:textId="77777777" w:rsidR="00CE7E73" w:rsidRDefault="00CE7E73" w:rsidP="00CE7E73">
            <w:pPr>
              <w:pStyle w:val="TAC"/>
            </w:pPr>
            <w:r>
              <w:t>WT</w:t>
            </w:r>
          </w:p>
        </w:tc>
        <w:tc>
          <w:tcPr>
            <w:tcW w:w="0" w:type="auto"/>
          </w:tcPr>
          <w:p w14:paraId="3A2ED34A" w14:textId="77777777" w:rsidR="00CE7E73" w:rsidRDefault="00CE7E73" w:rsidP="00CE7E73">
            <w:pPr>
              <w:pStyle w:val="TAC"/>
            </w:pPr>
            <w:r>
              <w:t>FAIL</w:t>
            </w:r>
          </w:p>
        </w:tc>
      </w:tr>
      <w:tr w:rsidR="00CE7E73" w14:paraId="71E89AFD" w14:textId="77777777" w:rsidTr="00CE7E73">
        <w:trPr>
          <w:jc w:val="center"/>
        </w:trPr>
        <w:tc>
          <w:tcPr>
            <w:tcW w:w="0" w:type="auto"/>
          </w:tcPr>
          <w:p w14:paraId="2BE61E53" w14:textId="77777777" w:rsidR="00CE7E73" w:rsidRDefault="00CE7E73" w:rsidP="00CE7E73">
            <w:pPr>
              <w:pStyle w:val="TAC"/>
            </w:pPr>
            <w:r>
              <w:t>BT</w:t>
            </w:r>
          </w:p>
        </w:tc>
        <w:tc>
          <w:tcPr>
            <w:tcW w:w="0" w:type="auto"/>
          </w:tcPr>
          <w:p w14:paraId="362614CB" w14:textId="77777777" w:rsidR="00CE7E73" w:rsidRDefault="00CE7E73" w:rsidP="00CE7E73">
            <w:pPr>
              <w:pStyle w:val="TAC"/>
            </w:pPr>
            <w:r>
              <w:t>NWT</w:t>
            </w:r>
          </w:p>
        </w:tc>
        <w:tc>
          <w:tcPr>
            <w:tcW w:w="0" w:type="auto"/>
          </w:tcPr>
          <w:p w14:paraId="6DF883E3" w14:textId="77777777" w:rsidR="00CE7E73" w:rsidRDefault="00CE7E73" w:rsidP="00CE7E73">
            <w:pPr>
              <w:pStyle w:val="TAC"/>
            </w:pPr>
            <w:r>
              <w:t>FAIL</w:t>
            </w:r>
          </w:p>
        </w:tc>
      </w:tr>
      <w:tr w:rsidR="00CE7E73" w14:paraId="41F4AA47" w14:textId="77777777" w:rsidTr="00CE7E73">
        <w:trPr>
          <w:jc w:val="center"/>
        </w:trPr>
        <w:tc>
          <w:tcPr>
            <w:tcW w:w="0" w:type="auto"/>
          </w:tcPr>
          <w:p w14:paraId="038EE21C" w14:textId="77777777" w:rsidR="00CE7E73" w:rsidRDefault="00CE7E73" w:rsidP="00CE7E73">
            <w:pPr>
              <w:pStyle w:val="TAC"/>
            </w:pPr>
            <w:r>
              <w:t>BT</w:t>
            </w:r>
          </w:p>
        </w:tc>
        <w:tc>
          <w:tcPr>
            <w:tcW w:w="0" w:type="auto"/>
          </w:tcPr>
          <w:p w14:paraId="1B850BF0" w14:textId="77777777" w:rsidR="00CE7E73" w:rsidRDefault="00CE7E73" w:rsidP="00CE7E73">
            <w:pPr>
              <w:pStyle w:val="TAC"/>
            </w:pPr>
            <w:r>
              <w:t>BT</w:t>
            </w:r>
          </w:p>
        </w:tc>
        <w:tc>
          <w:tcPr>
            <w:tcW w:w="0" w:type="auto"/>
          </w:tcPr>
          <w:p w14:paraId="5A27BFC4" w14:textId="77777777" w:rsidR="00CE7E73" w:rsidRDefault="00CE7E73" w:rsidP="00CE7E73">
            <w:pPr>
              <w:pStyle w:val="TAC"/>
            </w:pPr>
            <w:r>
              <w:t>PASS</w:t>
            </w:r>
          </w:p>
        </w:tc>
      </w:tr>
    </w:tbl>
    <w:p w14:paraId="62354B18" w14:textId="77777777" w:rsidR="00872444" w:rsidRDefault="00872444" w:rsidP="002B779F"/>
    <w:p w14:paraId="318EC7BD" w14:textId="3CCB7072" w:rsidR="006B4347" w:rsidRDefault="00302AAB" w:rsidP="002B779F">
      <w:r>
        <w:t xml:space="preserve">In some cases, </w:t>
      </w:r>
      <w:r w:rsidR="00872444">
        <w:t>a ToR requirement is defined as the l</w:t>
      </w:r>
      <w:r w:rsidR="00872444" w:rsidRPr="00872444">
        <w:t>ogical disjunction</w:t>
      </w:r>
      <w:r w:rsidR="00872444">
        <w:t xml:space="preserve"> (OR) of </w:t>
      </w:r>
      <w:r>
        <w:t xml:space="preserve">two </w:t>
      </w:r>
      <w:r w:rsidR="00872444">
        <w:t>separate checks, which lead to two status values. The resulting status</w:t>
      </w:r>
      <w:r w:rsidR="00717913">
        <w:t xml:space="preserve"> with respect to the requirement</w:t>
      </w:r>
      <w:r w:rsidR="00872444">
        <w:t xml:space="preserve"> is determined as defined in </w:t>
      </w:r>
      <w:r w:rsidR="00872444">
        <w:fldChar w:fldCharType="begin"/>
      </w:r>
      <w:r w:rsidR="00872444">
        <w:instrText xml:space="preserve"> REF _Ref143252099 \h </w:instrText>
      </w:r>
      <w:r w:rsidR="00872444">
        <w:fldChar w:fldCharType="separate"/>
      </w:r>
      <w:r w:rsidR="001216E8">
        <w:t xml:space="preserve">Table </w:t>
      </w:r>
      <w:r w:rsidR="001216E8">
        <w:rPr>
          <w:noProof/>
        </w:rPr>
        <w:t>3</w:t>
      </w:r>
      <w:r w:rsidR="00872444">
        <w:fldChar w:fldCharType="end"/>
      </w:r>
      <w:r w:rsidR="00872444">
        <w:t>.</w:t>
      </w:r>
    </w:p>
    <w:p w14:paraId="4D916657" w14:textId="3FDA0017" w:rsidR="00872444" w:rsidRDefault="00872444" w:rsidP="00872444">
      <w:pPr>
        <w:pStyle w:val="TH"/>
      </w:pPr>
      <w:bookmarkStart w:id="2" w:name="_Ref143252099"/>
      <w:r>
        <w:t xml:space="preserve">Table </w:t>
      </w:r>
      <w:fldSimple w:instr=" SEQ Table \* ARABIC ">
        <w:r w:rsidR="001216E8">
          <w:rPr>
            <w:noProof/>
          </w:rPr>
          <w:t>3</w:t>
        </w:r>
      </w:fldSimple>
      <w:bookmarkEnd w:id="2"/>
      <w:r>
        <w:t>: Status</w:t>
      </w:r>
      <w:r>
        <w:rPr>
          <w:noProof/>
        </w:rPr>
        <w:t xml:space="preserve"> disjunction</w:t>
      </w:r>
    </w:p>
    <w:tbl>
      <w:tblPr>
        <w:tblStyle w:val="TableGrid"/>
        <w:tblW w:w="0" w:type="auto"/>
        <w:jc w:val="center"/>
        <w:tblLook w:val="04A0" w:firstRow="1" w:lastRow="0" w:firstColumn="1" w:lastColumn="0" w:noHBand="0" w:noVBand="1"/>
      </w:tblPr>
      <w:tblGrid>
        <w:gridCol w:w="1017"/>
        <w:gridCol w:w="1017"/>
        <w:gridCol w:w="957"/>
      </w:tblGrid>
      <w:tr w:rsidR="00872444" w14:paraId="3D4AB6B3" w14:textId="77777777" w:rsidTr="00917C49">
        <w:trPr>
          <w:jc w:val="center"/>
        </w:trPr>
        <w:tc>
          <w:tcPr>
            <w:tcW w:w="0" w:type="auto"/>
          </w:tcPr>
          <w:p w14:paraId="5E0FF8C9" w14:textId="77777777" w:rsidR="00872444" w:rsidRDefault="00872444" w:rsidP="00917C49">
            <w:pPr>
              <w:pStyle w:val="TAH"/>
            </w:pPr>
            <w:r>
              <w:t>Status #1</w:t>
            </w:r>
          </w:p>
        </w:tc>
        <w:tc>
          <w:tcPr>
            <w:tcW w:w="0" w:type="auto"/>
          </w:tcPr>
          <w:p w14:paraId="25C8276A" w14:textId="77777777" w:rsidR="00872444" w:rsidRDefault="00872444" w:rsidP="00917C49">
            <w:pPr>
              <w:pStyle w:val="TAH"/>
            </w:pPr>
            <w:r>
              <w:t>Status #2</w:t>
            </w:r>
          </w:p>
        </w:tc>
        <w:tc>
          <w:tcPr>
            <w:tcW w:w="0" w:type="auto"/>
          </w:tcPr>
          <w:p w14:paraId="0A9CD2AC" w14:textId="77777777" w:rsidR="00872444" w:rsidRDefault="00872444" w:rsidP="00917C49">
            <w:pPr>
              <w:pStyle w:val="TAH"/>
            </w:pPr>
            <w:r>
              <w:t>Result</w:t>
            </w:r>
          </w:p>
        </w:tc>
      </w:tr>
      <w:tr w:rsidR="00872444" w14:paraId="33C15C4C" w14:textId="77777777" w:rsidTr="00917C49">
        <w:trPr>
          <w:jc w:val="center"/>
        </w:trPr>
        <w:tc>
          <w:tcPr>
            <w:tcW w:w="0" w:type="auto"/>
          </w:tcPr>
          <w:p w14:paraId="764FBCED" w14:textId="77777777" w:rsidR="00872444" w:rsidRDefault="00872444" w:rsidP="00917C49">
            <w:pPr>
              <w:pStyle w:val="TAC"/>
            </w:pPr>
            <w:r>
              <w:t>EXCEED</w:t>
            </w:r>
          </w:p>
        </w:tc>
        <w:tc>
          <w:tcPr>
            <w:tcW w:w="0" w:type="auto"/>
          </w:tcPr>
          <w:p w14:paraId="6C0FD05F" w14:textId="77777777" w:rsidR="00872444" w:rsidRDefault="00872444" w:rsidP="00917C49">
            <w:pPr>
              <w:pStyle w:val="TAC"/>
            </w:pPr>
            <w:r>
              <w:t>EXCEED</w:t>
            </w:r>
          </w:p>
        </w:tc>
        <w:tc>
          <w:tcPr>
            <w:tcW w:w="0" w:type="auto"/>
          </w:tcPr>
          <w:p w14:paraId="35B9CB84" w14:textId="77777777" w:rsidR="00872444" w:rsidRDefault="00872444" w:rsidP="00917C49">
            <w:pPr>
              <w:pStyle w:val="TAC"/>
            </w:pPr>
            <w:r>
              <w:t>EXCEED</w:t>
            </w:r>
          </w:p>
        </w:tc>
      </w:tr>
      <w:tr w:rsidR="00872444" w14:paraId="2853874A" w14:textId="77777777" w:rsidTr="00917C49">
        <w:trPr>
          <w:jc w:val="center"/>
        </w:trPr>
        <w:tc>
          <w:tcPr>
            <w:tcW w:w="0" w:type="auto"/>
          </w:tcPr>
          <w:p w14:paraId="1BFEA52E" w14:textId="77777777" w:rsidR="00872444" w:rsidRDefault="00872444" w:rsidP="00917C49">
            <w:pPr>
              <w:pStyle w:val="TAC"/>
            </w:pPr>
            <w:r>
              <w:t>EXCEED</w:t>
            </w:r>
          </w:p>
        </w:tc>
        <w:tc>
          <w:tcPr>
            <w:tcW w:w="0" w:type="auto"/>
          </w:tcPr>
          <w:p w14:paraId="131399D3" w14:textId="77777777" w:rsidR="00872444" w:rsidRDefault="00872444" w:rsidP="00917C49">
            <w:pPr>
              <w:pStyle w:val="TAC"/>
            </w:pPr>
            <w:r>
              <w:t>PASS</w:t>
            </w:r>
          </w:p>
        </w:tc>
        <w:tc>
          <w:tcPr>
            <w:tcW w:w="0" w:type="auto"/>
          </w:tcPr>
          <w:p w14:paraId="7200EB65" w14:textId="77777777" w:rsidR="00872444" w:rsidRDefault="00872444" w:rsidP="00917C49">
            <w:pPr>
              <w:pStyle w:val="TAC"/>
            </w:pPr>
            <w:r>
              <w:t>PASS</w:t>
            </w:r>
          </w:p>
        </w:tc>
      </w:tr>
      <w:tr w:rsidR="00872444" w14:paraId="2D6D606D" w14:textId="77777777" w:rsidTr="00917C49">
        <w:trPr>
          <w:jc w:val="center"/>
        </w:trPr>
        <w:tc>
          <w:tcPr>
            <w:tcW w:w="0" w:type="auto"/>
          </w:tcPr>
          <w:p w14:paraId="2779F6A1" w14:textId="77777777" w:rsidR="00872444" w:rsidRDefault="00872444" w:rsidP="00917C49">
            <w:pPr>
              <w:pStyle w:val="TAC"/>
            </w:pPr>
            <w:r>
              <w:t>EXCEED</w:t>
            </w:r>
          </w:p>
        </w:tc>
        <w:tc>
          <w:tcPr>
            <w:tcW w:w="0" w:type="auto"/>
          </w:tcPr>
          <w:p w14:paraId="0CF742AD" w14:textId="77777777" w:rsidR="00872444" w:rsidRDefault="00872444" w:rsidP="00917C49">
            <w:pPr>
              <w:pStyle w:val="TAC"/>
            </w:pPr>
            <w:r>
              <w:t>FAIL</w:t>
            </w:r>
          </w:p>
        </w:tc>
        <w:tc>
          <w:tcPr>
            <w:tcW w:w="0" w:type="auto"/>
          </w:tcPr>
          <w:p w14:paraId="04C5A591" w14:textId="77777777" w:rsidR="00872444" w:rsidRDefault="00872444" w:rsidP="00917C49">
            <w:pPr>
              <w:pStyle w:val="TAC"/>
            </w:pPr>
            <w:r>
              <w:t>PASS</w:t>
            </w:r>
          </w:p>
        </w:tc>
      </w:tr>
      <w:tr w:rsidR="00872444" w14:paraId="48F5FBCF" w14:textId="77777777" w:rsidTr="00917C49">
        <w:trPr>
          <w:jc w:val="center"/>
        </w:trPr>
        <w:tc>
          <w:tcPr>
            <w:tcW w:w="0" w:type="auto"/>
          </w:tcPr>
          <w:p w14:paraId="58190AA4" w14:textId="77777777" w:rsidR="00872444" w:rsidRDefault="00872444" w:rsidP="00917C49">
            <w:pPr>
              <w:pStyle w:val="TAC"/>
            </w:pPr>
            <w:r>
              <w:t>PASS</w:t>
            </w:r>
          </w:p>
        </w:tc>
        <w:tc>
          <w:tcPr>
            <w:tcW w:w="0" w:type="auto"/>
          </w:tcPr>
          <w:p w14:paraId="53BA15A3" w14:textId="77777777" w:rsidR="00872444" w:rsidRDefault="00872444" w:rsidP="00917C49">
            <w:pPr>
              <w:pStyle w:val="TAC"/>
            </w:pPr>
            <w:r>
              <w:t>PASS</w:t>
            </w:r>
          </w:p>
        </w:tc>
        <w:tc>
          <w:tcPr>
            <w:tcW w:w="0" w:type="auto"/>
          </w:tcPr>
          <w:p w14:paraId="24DCE2D0" w14:textId="77777777" w:rsidR="00872444" w:rsidRDefault="00872444" w:rsidP="00917C49">
            <w:pPr>
              <w:pStyle w:val="TAC"/>
            </w:pPr>
            <w:r>
              <w:t>PASS</w:t>
            </w:r>
          </w:p>
        </w:tc>
      </w:tr>
      <w:tr w:rsidR="00872444" w14:paraId="33D6C684" w14:textId="77777777" w:rsidTr="00917C49">
        <w:trPr>
          <w:jc w:val="center"/>
        </w:trPr>
        <w:tc>
          <w:tcPr>
            <w:tcW w:w="0" w:type="auto"/>
          </w:tcPr>
          <w:p w14:paraId="1FCA2186" w14:textId="77777777" w:rsidR="00872444" w:rsidRDefault="00872444" w:rsidP="00917C49">
            <w:pPr>
              <w:pStyle w:val="TAC"/>
            </w:pPr>
            <w:r>
              <w:t>PASS</w:t>
            </w:r>
          </w:p>
        </w:tc>
        <w:tc>
          <w:tcPr>
            <w:tcW w:w="0" w:type="auto"/>
          </w:tcPr>
          <w:p w14:paraId="2874C5AF" w14:textId="77777777" w:rsidR="00872444" w:rsidRDefault="00872444" w:rsidP="00917C49">
            <w:pPr>
              <w:pStyle w:val="TAC"/>
            </w:pPr>
            <w:r>
              <w:t>FAIL</w:t>
            </w:r>
          </w:p>
        </w:tc>
        <w:tc>
          <w:tcPr>
            <w:tcW w:w="0" w:type="auto"/>
          </w:tcPr>
          <w:p w14:paraId="22D0804D" w14:textId="77777777" w:rsidR="00872444" w:rsidRDefault="00872444" w:rsidP="00917C49">
            <w:pPr>
              <w:pStyle w:val="TAC"/>
            </w:pPr>
            <w:r>
              <w:t>PASS</w:t>
            </w:r>
          </w:p>
        </w:tc>
      </w:tr>
      <w:tr w:rsidR="00872444" w14:paraId="2AC40A3C" w14:textId="77777777" w:rsidTr="00917C49">
        <w:trPr>
          <w:jc w:val="center"/>
        </w:trPr>
        <w:tc>
          <w:tcPr>
            <w:tcW w:w="0" w:type="auto"/>
          </w:tcPr>
          <w:p w14:paraId="518A86CD" w14:textId="77777777" w:rsidR="00872444" w:rsidRDefault="00872444" w:rsidP="00917C49">
            <w:pPr>
              <w:pStyle w:val="TAC"/>
            </w:pPr>
            <w:r>
              <w:t>FAIL</w:t>
            </w:r>
          </w:p>
        </w:tc>
        <w:tc>
          <w:tcPr>
            <w:tcW w:w="0" w:type="auto"/>
          </w:tcPr>
          <w:p w14:paraId="4A623FF0" w14:textId="77777777" w:rsidR="00872444" w:rsidRDefault="00872444" w:rsidP="00917C49">
            <w:pPr>
              <w:pStyle w:val="TAC"/>
            </w:pPr>
            <w:r>
              <w:t>FAIL</w:t>
            </w:r>
          </w:p>
        </w:tc>
        <w:tc>
          <w:tcPr>
            <w:tcW w:w="0" w:type="auto"/>
          </w:tcPr>
          <w:p w14:paraId="363BAF62" w14:textId="77777777" w:rsidR="00872444" w:rsidRDefault="00872444" w:rsidP="00917C49">
            <w:pPr>
              <w:pStyle w:val="TAC"/>
            </w:pPr>
            <w:r>
              <w:t>FAIL</w:t>
            </w:r>
          </w:p>
        </w:tc>
      </w:tr>
    </w:tbl>
    <w:p w14:paraId="3DC96C26" w14:textId="77777777" w:rsidR="00872444" w:rsidRDefault="00872444" w:rsidP="002B779F"/>
    <w:p w14:paraId="7346CB2A" w14:textId="77777777" w:rsidR="00EB52FF" w:rsidRDefault="0038528F" w:rsidP="00EB52FF">
      <w:pPr>
        <w:pStyle w:val="Heading1"/>
      </w:pPr>
      <w:r>
        <w:t xml:space="preserve">Results for P.800 DCR </w:t>
      </w:r>
      <w:r w:rsidR="00E435D8">
        <w:t>experiments</w:t>
      </w:r>
    </w:p>
    <w:p w14:paraId="7DECF088" w14:textId="77777777" w:rsidR="00054DB7" w:rsidRDefault="00054DB7" w:rsidP="00054DB7">
      <w:pPr>
        <w:pStyle w:val="Heading2"/>
      </w:pPr>
      <w:r>
        <w:t>Overview</w:t>
      </w:r>
    </w:p>
    <w:p w14:paraId="05D48F5D" w14:textId="1FC87DD6" w:rsidR="00FA7D97" w:rsidRDefault="00FA7D97" w:rsidP="00FA7D97">
      <w:r>
        <w:t xml:space="preserve">These listening tests were conducted with naïve listeners by the four listening laboratories. </w:t>
      </w:r>
      <w:r w:rsidR="00E435D8">
        <w:t xml:space="preserve">Each experiment was done at two different listening laboratories with different languages, an overview on the experiments and their allocation can be found in Tables 3 and 5 in IVAS-8a </w:t>
      </w:r>
      <w:sdt>
        <w:sdtPr>
          <w:id w:val="1761874329"/>
          <w:citation/>
        </w:sdtPr>
        <w:sdtContent>
          <w:r w:rsidR="00E435D8">
            <w:fldChar w:fldCharType="begin"/>
          </w:r>
          <w:r w:rsidR="00E435D8">
            <w:instrText xml:space="preserve"> CITATION 3GPPS4231084 \l 2057 </w:instrText>
          </w:r>
          <w:r w:rsidR="00E435D8">
            <w:fldChar w:fldCharType="separate"/>
          </w:r>
          <w:r w:rsidR="001216E8">
            <w:rPr>
              <w:noProof/>
            </w:rPr>
            <w:t>[1]</w:t>
          </w:r>
          <w:r w:rsidR="00E435D8">
            <w:fldChar w:fldCharType="end"/>
          </w:r>
        </w:sdtContent>
      </w:sdt>
      <w:r w:rsidR="00E435D8">
        <w:t>.</w:t>
      </w:r>
    </w:p>
    <w:p w14:paraId="468CA34C" w14:textId="77777777" w:rsidR="00E435D8" w:rsidRDefault="00E435D8" w:rsidP="00FA7D97">
      <w:r>
        <w:t xml:space="preserve">In the following, the results of the statistical analyses are provided </w:t>
      </w:r>
      <w:r w:rsidR="00717913">
        <w:t xml:space="preserve">for the 18 experiments </w:t>
      </w:r>
      <w:r>
        <w:t>and the comparison with the ToR criteria is done.</w:t>
      </w:r>
      <w:r w:rsidR="0070618A">
        <w:t xml:space="preserve"> </w:t>
      </w:r>
      <w:r w:rsidR="00DD1088">
        <w:t>The confidence level t(M) for the statistical analyses is 1.653 due to the 180 votes per condition for these experiments.</w:t>
      </w:r>
    </w:p>
    <w:p w14:paraId="1C618383" w14:textId="77777777" w:rsidR="009E04BC" w:rsidRDefault="009E04BC" w:rsidP="00FA7D97">
      <w:r>
        <w:t xml:space="preserve">For each experiment, the statistical results for the different languages are presented separately and the relation between the </w:t>
      </w:r>
      <w:r w:rsidR="002C061A">
        <w:t>two results is illustrated by scatter plots of the averaged condition ratings.</w:t>
      </w:r>
    </w:p>
    <w:p w14:paraId="63FEF774" w14:textId="77777777" w:rsidR="006B4347" w:rsidRDefault="006B4347" w:rsidP="00FA7D97">
      <w:r>
        <w:t xml:space="preserve">The </w:t>
      </w:r>
      <w:r w:rsidR="00870C43">
        <w:t xml:space="preserve">full </w:t>
      </w:r>
      <w:r>
        <w:t xml:space="preserve">results for each experiment are available as an electronic attachment to this document. </w:t>
      </w:r>
    </w:p>
    <w:p w14:paraId="47680631" w14:textId="77777777" w:rsidR="006B4347" w:rsidRDefault="00054DB7" w:rsidP="00FA7D97">
      <w:r w:rsidRPr="00054DB7">
        <w:t>P800-</w:t>
      </w:r>
      <w:r>
        <w:t>[X]</w:t>
      </w:r>
      <w:r w:rsidRPr="00054DB7">
        <w:t>_</w:t>
      </w:r>
      <w:r>
        <w:t>[N][L]</w:t>
      </w:r>
      <w:r w:rsidRPr="00054DB7">
        <w:t>.xlsx</w:t>
      </w:r>
    </w:p>
    <w:p w14:paraId="7CC25299" w14:textId="77777777" w:rsidR="00054DB7" w:rsidRDefault="00054DB7" w:rsidP="00FA7D97">
      <w:r>
        <w:t>With:</w:t>
      </w:r>
    </w:p>
    <w:p w14:paraId="45E7BEC1" w14:textId="77777777" w:rsidR="00054DB7" w:rsidRDefault="00054DB7" w:rsidP="00FA7D97">
      <w:r>
        <w:tab/>
        <w:t xml:space="preserve">X: P800 </w:t>
      </w:r>
      <w:r w:rsidR="00415E9C">
        <w:t>experiment</w:t>
      </w:r>
      <w:r>
        <w:t xml:space="preserve"> number as per IVAS-8a (e.g., X=3 </w:t>
      </w:r>
      <w:r>
        <w:sym w:font="Wingdings" w:char="F0E0"/>
      </w:r>
      <w:r>
        <w:t xml:space="preserve"> P800-</w:t>
      </w:r>
      <w:r w:rsidRPr="00054DB7">
        <w:rPr>
          <w:b/>
          <w:bCs/>
        </w:rPr>
        <w:t>3</w:t>
      </w:r>
      <w:r>
        <w:t>).</w:t>
      </w:r>
    </w:p>
    <w:p w14:paraId="668DBFA9" w14:textId="77777777" w:rsidR="00054DB7" w:rsidRDefault="00054DB7" w:rsidP="00FA7D97">
      <w:r>
        <w:tab/>
        <w:t>N: Index of presentation order (1 or 2) used, see electronic attachments of IVAS-8a.</w:t>
      </w:r>
    </w:p>
    <w:p w14:paraId="66FEB685" w14:textId="77777777" w:rsidR="00054DB7" w:rsidRDefault="00054DB7" w:rsidP="00FA7D97">
      <w:r>
        <w:tab/>
        <w:t>L: Lab identifier.</w:t>
      </w:r>
    </w:p>
    <w:p w14:paraId="54ACFD62" w14:textId="77777777" w:rsidR="00054DB7" w:rsidRDefault="00CE7E73" w:rsidP="00FA7D97">
      <w:r>
        <w:t xml:space="preserve">Example: </w:t>
      </w:r>
      <w:r w:rsidR="00054DB7" w:rsidRPr="00054DB7">
        <w:t>P800-3_2d.xlsx</w:t>
      </w:r>
      <w:r>
        <w:t xml:space="preserve"> (Lab d used presentation order 2 for P800-3)</w:t>
      </w:r>
    </w:p>
    <w:p w14:paraId="0B81761E" w14:textId="77777777" w:rsidR="006B4347" w:rsidRDefault="00870C43" w:rsidP="00FA7D97">
      <w:r>
        <w:lastRenderedPageBreak/>
        <w:t xml:space="preserve">Each </w:t>
      </w:r>
      <w:r w:rsidR="006B4347">
        <w:t>Excel document</w:t>
      </w:r>
      <w:r>
        <w:t xml:space="preserve"> includes three sheets:</w:t>
      </w:r>
    </w:p>
    <w:p w14:paraId="009D0464" w14:textId="77777777" w:rsidR="00870C43" w:rsidRDefault="00870C43" w:rsidP="00054DB7">
      <w:pPr>
        <w:pStyle w:val="B1"/>
      </w:pPr>
      <w:r>
        <w:t>-</w:t>
      </w:r>
      <w:r>
        <w:tab/>
        <w:t>Raw: The individual votes of each subject per listening sample.</w:t>
      </w:r>
    </w:p>
    <w:p w14:paraId="22BE193E" w14:textId="77777777" w:rsidR="00870C43" w:rsidRDefault="00870C43" w:rsidP="00054DB7">
      <w:pPr>
        <w:pStyle w:val="B1"/>
      </w:pPr>
      <w:r>
        <w:t>-</w:t>
      </w:r>
      <w:r>
        <w:tab/>
        <w:t>Condition+Category: Raw results aggregated for each category and condition (30 votes).</w:t>
      </w:r>
    </w:p>
    <w:p w14:paraId="71DB19BE" w14:textId="77777777" w:rsidR="00870C43" w:rsidRDefault="00870C43" w:rsidP="00054DB7">
      <w:pPr>
        <w:pStyle w:val="B1"/>
      </w:pPr>
      <w:r>
        <w:t>-</w:t>
      </w:r>
      <w:r>
        <w:tab/>
        <w:t>Condition: Raw results aggregated for each condition (180 votes).</w:t>
      </w:r>
    </w:p>
    <w:p w14:paraId="7D777888" w14:textId="4B702E29" w:rsidR="00B90F0F" w:rsidRDefault="00054DB7" w:rsidP="00F12D5B">
      <w:r w:rsidRPr="00CE7E73">
        <w:t xml:space="preserve">Standard deviations and confidence intervals </w:t>
      </w:r>
      <w:r w:rsidR="00CE7E73">
        <w:t xml:space="preserve">for aggregated results </w:t>
      </w:r>
      <w:r w:rsidRPr="00CE7E73">
        <w:t>were calculated according to Recommendation ITU</w:t>
      </w:r>
      <w:r w:rsidR="00CE7E73">
        <w:noBreakHyphen/>
      </w:r>
      <w:r w:rsidRPr="00CE7E73">
        <w:t>T P.1401 </w:t>
      </w:r>
      <w:sdt>
        <w:sdtPr>
          <w:id w:val="-1638337419"/>
          <w:citation/>
        </w:sdtPr>
        <w:sdtContent>
          <w:r w:rsidRPr="00CE7E73">
            <w:fldChar w:fldCharType="begin"/>
          </w:r>
          <w:r w:rsidRPr="00CE7E73">
            <w:instrText xml:space="preserve"> CITATION ITUTP1401 \l 1031 </w:instrText>
          </w:r>
          <w:r w:rsidRPr="00CE7E73">
            <w:fldChar w:fldCharType="separate"/>
          </w:r>
          <w:r w:rsidR="001216E8">
            <w:rPr>
              <w:noProof/>
            </w:rPr>
            <w:t>[4]</w:t>
          </w:r>
          <w:r w:rsidRPr="00CE7E73">
            <w:fldChar w:fldCharType="end"/>
          </w:r>
        </w:sdtContent>
      </w:sdt>
      <w:r w:rsidRPr="00CE7E73">
        <w:t>.</w:t>
      </w:r>
      <w:r w:rsidR="00B90F0F">
        <w:br w:type="page"/>
      </w:r>
    </w:p>
    <w:p w14:paraId="6B57EE38" w14:textId="77777777" w:rsidR="00A07CFB" w:rsidRDefault="00A07CFB" w:rsidP="00A07CFB">
      <w:pPr>
        <w:pStyle w:val="Heading2"/>
      </w:pPr>
      <w:r>
        <w:lastRenderedPageBreak/>
        <w:t>P800-1 (Stereo, Clean speech)</w:t>
      </w:r>
    </w:p>
    <w:p w14:paraId="275ABB14" w14:textId="77777777" w:rsidR="005E738F" w:rsidRDefault="00000000">
      <w:r>
        <w:t>The complete statistical evaluation of the requirement ToR tests for experiment P800-1 is given in the following table. The evaluation is done separately for the data from the two listening laboratories.</w:t>
      </w:r>
    </w:p>
    <w:p w14:paraId="5EC7B4EC" w14:textId="58D3754F" w:rsidR="005E738F" w:rsidRDefault="00000000">
      <w:pPr>
        <w:pStyle w:val="TH"/>
      </w:pPr>
      <w:r>
        <w:t xml:space="preserve">Table </w:t>
      </w:r>
      <w:r>
        <w:fldChar w:fldCharType="begin"/>
      </w:r>
      <w:r>
        <w:instrText>SEQ Table \* ARABIC</w:instrText>
      </w:r>
      <w:r w:rsidR="001216E8">
        <w:fldChar w:fldCharType="separate"/>
      </w:r>
      <w:r w:rsidR="001216E8">
        <w:rPr>
          <w:noProof/>
        </w:rPr>
        <w:t>4</w:t>
      </w:r>
      <w:r>
        <w:fldChar w:fldCharType="end"/>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5E738F" w14:paraId="25325B58" w14:textId="77777777">
        <w:trPr>
          <w:jc w:val="center"/>
        </w:trPr>
        <w:tc>
          <w:tcPr>
            <w:tcW w:w="603" w:type="auto"/>
            <w:gridSpan w:val="2"/>
            <w:vMerge w:val="restart"/>
          </w:tcPr>
          <w:p w14:paraId="2E74A697" w14:textId="77777777" w:rsidR="005E738F" w:rsidRDefault="005E738F">
            <w:pPr>
              <w:pStyle w:val="TAH6"/>
            </w:pPr>
          </w:p>
        </w:tc>
        <w:tc>
          <w:tcPr>
            <w:tcW w:w="603" w:type="auto"/>
          </w:tcPr>
          <w:p w14:paraId="4C27B510" w14:textId="77777777" w:rsidR="005E738F" w:rsidRDefault="00000000">
            <w:pPr>
              <w:pStyle w:val="TAH6"/>
            </w:pPr>
            <w:r>
              <w:t>Type</w:t>
            </w:r>
          </w:p>
        </w:tc>
        <w:tc>
          <w:tcPr>
            <w:tcW w:w="603" w:type="auto"/>
            <w:gridSpan w:val="6"/>
          </w:tcPr>
          <w:p w14:paraId="2A5A0839" w14:textId="77777777" w:rsidR="005E738F" w:rsidRDefault="00000000">
            <w:pPr>
              <w:pStyle w:val="TAH6"/>
            </w:pPr>
            <w:r>
              <w:t>CuT</w:t>
            </w:r>
          </w:p>
        </w:tc>
        <w:tc>
          <w:tcPr>
            <w:tcW w:w="603" w:type="auto"/>
            <w:gridSpan w:val="4"/>
          </w:tcPr>
          <w:p w14:paraId="5AFA2B47" w14:textId="77777777" w:rsidR="005E738F" w:rsidRDefault="00000000">
            <w:pPr>
              <w:pStyle w:val="TAH6"/>
            </w:pPr>
            <w:r>
              <w:t>EVS Reference</w:t>
            </w:r>
          </w:p>
        </w:tc>
        <w:tc>
          <w:tcPr>
            <w:tcW w:w="603" w:type="auto"/>
            <w:gridSpan w:val="3"/>
          </w:tcPr>
          <w:p w14:paraId="4A5B21F4" w14:textId="77777777" w:rsidR="005E738F" w:rsidRDefault="00000000">
            <w:pPr>
              <w:pStyle w:val="TAH6"/>
            </w:pPr>
            <w:r>
              <w:t>Evaluation</w:t>
            </w:r>
          </w:p>
        </w:tc>
      </w:tr>
      <w:tr w:rsidR="005E738F" w14:paraId="4CBAF9FB" w14:textId="77777777">
        <w:trPr>
          <w:jc w:val="center"/>
        </w:trPr>
        <w:tc>
          <w:tcPr>
            <w:tcW w:w="603" w:type="auto"/>
            <w:gridSpan w:val="2"/>
            <w:vMerge/>
          </w:tcPr>
          <w:p w14:paraId="17E7004F" w14:textId="77777777" w:rsidR="005E738F" w:rsidRDefault="005E738F"/>
        </w:tc>
        <w:tc>
          <w:tcPr>
            <w:tcW w:w="603" w:type="auto"/>
          </w:tcPr>
          <w:p w14:paraId="1403992A" w14:textId="77777777" w:rsidR="005E738F" w:rsidRDefault="00000000">
            <w:pPr>
              <w:pStyle w:val="TAH6"/>
            </w:pPr>
            <w:r>
              <w:t>Value</w:t>
            </w:r>
          </w:p>
        </w:tc>
        <w:tc>
          <w:tcPr>
            <w:tcW w:w="603" w:type="auto"/>
          </w:tcPr>
          <w:p w14:paraId="69179827" w14:textId="77777777" w:rsidR="005E738F" w:rsidRDefault="00000000">
            <w:pPr>
              <w:pStyle w:val="TAH6"/>
            </w:pPr>
            <w:r>
              <w:t>Bitrate</w:t>
            </w:r>
          </w:p>
        </w:tc>
        <w:tc>
          <w:tcPr>
            <w:tcW w:w="603" w:type="auto"/>
          </w:tcPr>
          <w:p w14:paraId="4934FD57" w14:textId="77777777" w:rsidR="005E738F" w:rsidRDefault="00000000">
            <w:pPr>
              <w:pStyle w:val="TAH6"/>
            </w:pPr>
            <w:r>
              <w:t>DTX</w:t>
            </w:r>
          </w:p>
        </w:tc>
        <w:tc>
          <w:tcPr>
            <w:tcW w:w="603" w:type="auto"/>
          </w:tcPr>
          <w:p w14:paraId="10E7BF09" w14:textId="77777777" w:rsidR="005E738F" w:rsidRDefault="00000000">
            <w:pPr>
              <w:pStyle w:val="TAH6"/>
            </w:pPr>
            <w:r>
              <w:t>FER</w:t>
            </w:r>
          </w:p>
        </w:tc>
        <w:tc>
          <w:tcPr>
            <w:tcW w:w="603" w:type="auto"/>
          </w:tcPr>
          <w:p w14:paraId="25987A3D" w14:textId="77777777" w:rsidR="005E738F" w:rsidRDefault="00000000">
            <w:pPr>
              <w:pStyle w:val="TAH6"/>
            </w:pPr>
            <w:r>
              <w:t>Req.</w:t>
            </w:r>
          </w:p>
        </w:tc>
        <w:tc>
          <w:tcPr>
            <w:tcW w:w="603" w:type="auto"/>
          </w:tcPr>
          <w:p w14:paraId="659631F3" w14:textId="77777777" w:rsidR="005E738F" w:rsidRDefault="00000000">
            <w:pPr>
              <w:pStyle w:val="TAH6"/>
            </w:pPr>
            <w:r>
              <w:t>MOS</w:t>
            </w:r>
          </w:p>
        </w:tc>
        <w:tc>
          <w:tcPr>
            <w:tcW w:w="603" w:type="auto"/>
          </w:tcPr>
          <w:p w14:paraId="4E073588" w14:textId="77777777" w:rsidR="005E738F" w:rsidRDefault="00000000">
            <w:pPr>
              <w:pStyle w:val="TAH6"/>
            </w:pPr>
            <w:r>
              <w:t>Std.</w:t>
            </w:r>
          </w:p>
        </w:tc>
        <w:tc>
          <w:tcPr>
            <w:tcW w:w="603" w:type="auto"/>
          </w:tcPr>
          <w:p w14:paraId="059D7EB9" w14:textId="77777777" w:rsidR="005E738F" w:rsidRDefault="00000000">
            <w:pPr>
              <w:pStyle w:val="TAH6"/>
            </w:pPr>
            <w:r>
              <w:t>Cond.</w:t>
            </w:r>
          </w:p>
        </w:tc>
        <w:tc>
          <w:tcPr>
            <w:tcW w:w="603" w:type="auto"/>
          </w:tcPr>
          <w:p w14:paraId="06132A4B" w14:textId="77777777" w:rsidR="005E738F" w:rsidRDefault="00000000">
            <w:pPr>
              <w:pStyle w:val="TAH6"/>
            </w:pPr>
            <w:r>
              <w:t>Bitrate</w:t>
            </w:r>
          </w:p>
        </w:tc>
        <w:tc>
          <w:tcPr>
            <w:tcW w:w="603" w:type="auto"/>
          </w:tcPr>
          <w:p w14:paraId="284A43BB" w14:textId="77777777" w:rsidR="005E738F" w:rsidRDefault="00000000">
            <w:pPr>
              <w:pStyle w:val="TAH6"/>
            </w:pPr>
            <w:r>
              <w:t>MOS</w:t>
            </w:r>
          </w:p>
        </w:tc>
        <w:tc>
          <w:tcPr>
            <w:tcW w:w="603" w:type="auto"/>
          </w:tcPr>
          <w:p w14:paraId="44153786" w14:textId="77777777" w:rsidR="005E738F" w:rsidRDefault="00000000">
            <w:pPr>
              <w:pStyle w:val="TAH6"/>
            </w:pPr>
            <w:r>
              <w:t>Std.</w:t>
            </w:r>
          </w:p>
        </w:tc>
        <w:tc>
          <w:tcPr>
            <w:tcW w:w="603" w:type="auto"/>
          </w:tcPr>
          <w:p w14:paraId="7CFFDA4E" w14:textId="77777777" w:rsidR="005E738F" w:rsidRDefault="00000000">
            <w:pPr>
              <w:pStyle w:val="TAH6"/>
            </w:pPr>
            <w:r>
              <w:t>T-Stat</w:t>
            </w:r>
          </w:p>
        </w:tc>
        <w:tc>
          <w:tcPr>
            <w:tcW w:w="603" w:type="auto"/>
          </w:tcPr>
          <w:p w14:paraId="7E66DF3D" w14:textId="77777777" w:rsidR="005E738F" w:rsidRDefault="00000000">
            <w:pPr>
              <w:pStyle w:val="TAH6"/>
            </w:pPr>
            <w:r>
              <w:t>Result</w:t>
            </w:r>
          </w:p>
        </w:tc>
        <w:tc>
          <w:tcPr>
            <w:tcW w:w="603" w:type="auto"/>
          </w:tcPr>
          <w:p w14:paraId="4B8F1F92" w14:textId="77777777" w:rsidR="005E738F" w:rsidRDefault="00000000">
            <w:pPr>
              <w:pStyle w:val="TAH6"/>
            </w:pPr>
            <w:r>
              <w:t>State</w:t>
            </w:r>
          </w:p>
        </w:tc>
      </w:tr>
      <w:tr w:rsidR="005E738F" w14:paraId="3412A32C" w14:textId="77777777">
        <w:trPr>
          <w:jc w:val="center"/>
        </w:trPr>
        <w:tc>
          <w:tcPr>
            <w:tcW w:w="603" w:type="auto"/>
          </w:tcPr>
          <w:p w14:paraId="3C14F923" w14:textId="77777777" w:rsidR="005E738F" w:rsidRDefault="00000000">
            <w:pPr>
              <w:pStyle w:val="TAH6"/>
            </w:pPr>
            <w:r>
              <w:t>Lab</w:t>
            </w:r>
          </w:p>
        </w:tc>
        <w:tc>
          <w:tcPr>
            <w:tcW w:w="603" w:type="auto"/>
          </w:tcPr>
          <w:p w14:paraId="0BA67D39" w14:textId="77777777" w:rsidR="005E738F" w:rsidRDefault="00000000">
            <w:pPr>
              <w:pStyle w:val="TAH6"/>
            </w:pPr>
            <w:r>
              <w:t>Cond.</w:t>
            </w:r>
          </w:p>
        </w:tc>
        <w:tc>
          <w:tcPr>
            <w:tcW w:w="603" w:type="auto"/>
          </w:tcPr>
          <w:p w14:paraId="0D1EAE74" w14:textId="77777777" w:rsidR="005E738F" w:rsidRDefault="00000000">
            <w:pPr>
              <w:pStyle w:val="TAH6"/>
            </w:pPr>
            <w:r>
              <w:t>ToR#</w:t>
            </w:r>
          </w:p>
        </w:tc>
        <w:tc>
          <w:tcPr>
            <w:tcW w:w="603" w:type="auto"/>
            <w:gridSpan w:val="13"/>
          </w:tcPr>
          <w:p w14:paraId="6D175B33" w14:textId="77777777" w:rsidR="005E738F" w:rsidRDefault="005E738F">
            <w:pPr>
              <w:pStyle w:val="TAH6"/>
            </w:pPr>
          </w:p>
        </w:tc>
      </w:tr>
      <w:tr w:rsidR="005E738F" w14:paraId="300A2711" w14:textId="77777777">
        <w:trPr>
          <w:jc w:val="center"/>
        </w:trPr>
        <w:tc>
          <w:tcPr>
            <w:tcW w:w="603" w:type="auto"/>
            <w:vMerge w:val="restart"/>
          </w:tcPr>
          <w:p w14:paraId="4A0A9B56" w14:textId="77777777" w:rsidR="005E738F" w:rsidRDefault="00000000">
            <w:pPr>
              <w:pStyle w:val="TAC6"/>
            </w:pPr>
            <w:r>
              <w:t>a</w:t>
            </w:r>
          </w:p>
        </w:tc>
        <w:tc>
          <w:tcPr>
            <w:tcW w:w="603" w:type="auto"/>
            <w:vMerge w:val="restart"/>
          </w:tcPr>
          <w:p w14:paraId="13F60F9B" w14:textId="77777777" w:rsidR="005E738F" w:rsidRDefault="00000000">
            <w:pPr>
              <w:pStyle w:val="TAC6"/>
            </w:pPr>
            <w:r>
              <w:t>c25</w:t>
            </w:r>
          </w:p>
        </w:tc>
        <w:tc>
          <w:tcPr>
            <w:tcW w:w="603" w:type="auto"/>
          </w:tcPr>
          <w:p w14:paraId="61C16D38" w14:textId="77777777" w:rsidR="005E738F" w:rsidRDefault="00000000">
            <w:pPr>
              <w:pStyle w:val="TAC6"/>
            </w:pPr>
            <w:r>
              <w:t>1</w:t>
            </w:r>
          </w:p>
        </w:tc>
        <w:tc>
          <w:tcPr>
            <w:tcW w:w="603" w:type="auto"/>
          </w:tcPr>
          <w:p w14:paraId="5487FB39" w14:textId="77777777" w:rsidR="005E738F" w:rsidRDefault="00000000">
            <w:pPr>
              <w:pStyle w:val="TAC6"/>
            </w:pPr>
            <w:r>
              <w:t>13.2</w:t>
            </w:r>
          </w:p>
        </w:tc>
        <w:tc>
          <w:tcPr>
            <w:tcW w:w="603" w:type="auto"/>
          </w:tcPr>
          <w:p w14:paraId="7FBD9989" w14:textId="77777777" w:rsidR="005E738F" w:rsidRDefault="00000000">
            <w:pPr>
              <w:pStyle w:val="TAC6"/>
            </w:pPr>
            <w:r>
              <w:t>off</w:t>
            </w:r>
          </w:p>
        </w:tc>
        <w:tc>
          <w:tcPr>
            <w:tcW w:w="603" w:type="auto"/>
          </w:tcPr>
          <w:p w14:paraId="27B82930" w14:textId="77777777" w:rsidR="005E738F" w:rsidRDefault="005E738F">
            <w:pPr>
              <w:pStyle w:val="TAC6"/>
            </w:pPr>
          </w:p>
        </w:tc>
        <w:tc>
          <w:tcPr>
            <w:tcW w:w="603" w:type="auto"/>
          </w:tcPr>
          <w:p w14:paraId="5F10D932" w14:textId="77777777" w:rsidR="005E738F" w:rsidRDefault="00000000">
            <w:pPr>
              <w:pStyle w:val="TAC6"/>
            </w:pPr>
            <w:r>
              <w:t>NWT</w:t>
            </w:r>
          </w:p>
        </w:tc>
        <w:tc>
          <w:tcPr>
            <w:tcW w:w="603" w:type="auto"/>
          </w:tcPr>
          <w:p w14:paraId="24694D4D" w14:textId="77777777" w:rsidR="005E738F" w:rsidRDefault="00000000">
            <w:pPr>
              <w:pStyle w:val="TAC6"/>
            </w:pPr>
            <w:r>
              <w:t>3.93</w:t>
            </w:r>
          </w:p>
        </w:tc>
        <w:tc>
          <w:tcPr>
            <w:tcW w:w="603" w:type="auto"/>
          </w:tcPr>
          <w:p w14:paraId="76C7394B" w14:textId="77777777" w:rsidR="005E738F" w:rsidRDefault="00000000">
            <w:pPr>
              <w:pStyle w:val="TAC6"/>
            </w:pPr>
            <w:r>
              <w:t>1.08</w:t>
            </w:r>
          </w:p>
        </w:tc>
        <w:tc>
          <w:tcPr>
            <w:tcW w:w="603" w:type="auto"/>
          </w:tcPr>
          <w:p w14:paraId="53EDE689" w14:textId="77777777" w:rsidR="005E738F" w:rsidRDefault="00000000">
            <w:pPr>
              <w:pStyle w:val="TAC6"/>
            </w:pPr>
            <w:r>
              <w:t>c10</w:t>
            </w:r>
          </w:p>
        </w:tc>
        <w:tc>
          <w:tcPr>
            <w:tcW w:w="603" w:type="auto"/>
          </w:tcPr>
          <w:p w14:paraId="68B1EC03" w14:textId="77777777" w:rsidR="005E738F" w:rsidRDefault="00000000">
            <w:pPr>
              <w:pStyle w:val="TAC6"/>
            </w:pPr>
            <w:r>
              <w:t>2x8</w:t>
            </w:r>
          </w:p>
        </w:tc>
        <w:tc>
          <w:tcPr>
            <w:tcW w:w="603" w:type="auto"/>
          </w:tcPr>
          <w:p w14:paraId="0CB80B8E" w14:textId="77777777" w:rsidR="005E738F" w:rsidRDefault="00000000">
            <w:pPr>
              <w:pStyle w:val="TAC6"/>
            </w:pPr>
            <w:r>
              <w:t>3.45</w:t>
            </w:r>
          </w:p>
        </w:tc>
        <w:tc>
          <w:tcPr>
            <w:tcW w:w="603" w:type="auto"/>
          </w:tcPr>
          <w:p w14:paraId="0B9FFF9C" w14:textId="77777777" w:rsidR="005E738F" w:rsidRDefault="00000000">
            <w:pPr>
              <w:pStyle w:val="TAC6"/>
            </w:pPr>
            <w:r>
              <w:t>1.06</w:t>
            </w:r>
          </w:p>
        </w:tc>
        <w:tc>
          <w:tcPr>
            <w:tcW w:w="603" w:type="auto"/>
          </w:tcPr>
          <w:p w14:paraId="141DBFEB" w14:textId="77777777" w:rsidR="005E738F" w:rsidRDefault="00000000">
            <w:pPr>
              <w:pStyle w:val="TAC6"/>
            </w:pPr>
            <w:r>
              <w:t>4.27</w:t>
            </w:r>
          </w:p>
        </w:tc>
        <w:tc>
          <w:tcPr>
            <w:tcW w:w="603" w:type="auto"/>
          </w:tcPr>
          <w:p w14:paraId="54584F58" w14:textId="77777777" w:rsidR="005E738F" w:rsidRDefault="00000000">
            <w:pPr>
              <w:pStyle w:val="TAC6"/>
            </w:pPr>
            <w:r>
              <w:t>BT</w:t>
            </w:r>
          </w:p>
        </w:tc>
        <w:tc>
          <w:tcPr>
            <w:tcW w:w="603" w:type="auto"/>
            <w:shd w:val="clear" w:color="auto" w:fill="ADD8E6"/>
          </w:tcPr>
          <w:p w14:paraId="5AE8CCEB" w14:textId="77777777" w:rsidR="005E738F" w:rsidRDefault="00000000">
            <w:pPr>
              <w:pStyle w:val="TAC6"/>
            </w:pPr>
            <w:r>
              <w:t>EXCEED</w:t>
            </w:r>
          </w:p>
        </w:tc>
      </w:tr>
      <w:tr w:rsidR="005E738F" w14:paraId="0BF860FE" w14:textId="77777777">
        <w:trPr>
          <w:jc w:val="center"/>
        </w:trPr>
        <w:tc>
          <w:tcPr>
            <w:tcW w:w="603" w:type="auto"/>
            <w:vMerge/>
          </w:tcPr>
          <w:p w14:paraId="10898CE6" w14:textId="77777777" w:rsidR="005E738F" w:rsidRDefault="005E738F"/>
        </w:tc>
        <w:tc>
          <w:tcPr>
            <w:tcW w:w="603" w:type="auto"/>
            <w:vMerge/>
          </w:tcPr>
          <w:p w14:paraId="07EEFF3E" w14:textId="77777777" w:rsidR="005E738F" w:rsidRDefault="005E738F"/>
        </w:tc>
        <w:tc>
          <w:tcPr>
            <w:tcW w:w="603" w:type="auto"/>
          </w:tcPr>
          <w:p w14:paraId="76C29D06" w14:textId="77777777" w:rsidR="005E738F" w:rsidRDefault="00000000">
            <w:pPr>
              <w:pStyle w:val="TAC6"/>
            </w:pPr>
            <w:r>
              <w:t>2</w:t>
            </w:r>
          </w:p>
        </w:tc>
        <w:tc>
          <w:tcPr>
            <w:tcW w:w="603" w:type="auto"/>
          </w:tcPr>
          <w:p w14:paraId="230EF587" w14:textId="77777777" w:rsidR="005E738F" w:rsidRDefault="00000000">
            <w:pPr>
              <w:pStyle w:val="TAC6"/>
            </w:pPr>
            <w:r>
              <w:t>13.2</w:t>
            </w:r>
          </w:p>
        </w:tc>
        <w:tc>
          <w:tcPr>
            <w:tcW w:w="603" w:type="auto"/>
          </w:tcPr>
          <w:p w14:paraId="0FEE09BF" w14:textId="77777777" w:rsidR="005E738F" w:rsidRDefault="00000000">
            <w:pPr>
              <w:pStyle w:val="TAC6"/>
            </w:pPr>
            <w:r>
              <w:t>off</w:t>
            </w:r>
          </w:p>
        </w:tc>
        <w:tc>
          <w:tcPr>
            <w:tcW w:w="603" w:type="auto"/>
          </w:tcPr>
          <w:p w14:paraId="39F8A5BA" w14:textId="77777777" w:rsidR="005E738F" w:rsidRDefault="005E738F">
            <w:pPr>
              <w:pStyle w:val="TAC6"/>
            </w:pPr>
          </w:p>
        </w:tc>
        <w:tc>
          <w:tcPr>
            <w:tcW w:w="603" w:type="auto"/>
          </w:tcPr>
          <w:p w14:paraId="12FA9309" w14:textId="77777777" w:rsidR="005E738F" w:rsidRDefault="00000000">
            <w:pPr>
              <w:pStyle w:val="TAC6"/>
            </w:pPr>
            <w:r>
              <w:t>BT</w:t>
            </w:r>
          </w:p>
        </w:tc>
        <w:tc>
          <w:tcPr>
            <w:tcW w:w="603" w:type="auto"/>
          </w:tcPr>
          <w:p w14:paraId="31E7782B" w14:textId="77777777" w:rsidR="005E738F" w:rsidRDefault="00000000">
            <w:pPr>
              <w:pStyle w:val="TAC6"/>
            </w:pPr>
            <w:r>
              <w:t>3.93</w:t>
            </w:r>
          </w:p>
        </w:tc>
        <w:tc>
          <w:tcPr>
            <w:tcW w:w="603" w:type="auto"/>
          </w:tcPr>
          <w:p w14:paraId="17F9D06E" w14:textId="77777777" w:rsidR="005E738F" w:rsidRDefault="00000000">
            <w:pPr>
              <w:pStyle w:val="TAC6"/>
            </w:pPr>
            <w:r>
              <w:t>1.08</w:t>
            </w:r>
          </w:p>
        </w:tc>
        <w:tc>
          <w:tcPr>
            <w:tcW w:w="603" w:type="auto"/>
          </w:tcPr>
          <w:p w14:paraId="65BDD863" w14:textId="77777777" w:rsidR="005E738F" w:rsidRDefault="00000000">
            <w:pPr>
              <w:pStyle w:val="TAC6"/>
            </w:pPr>
            <w:r>
              <w:t>c09</w:t>
            </w:r>
          </w:p>
        </w:tc>
        <w:tc>
          <w:tcPr>
            <w:tcW w:w="603" w:type="auto"/>
          </w:tcPr>
          <w:p w14:paraId="3F23324B" w14:textId="77777777" w:rsidR="005E738F" w:rsidRDefault="00000000">
            <w:pPr>
              <w:pStyle w:val="TAC6"/>
            </w:pPr>
            <w:r>
              <w:t>2x7.2</w:t>
            </w:r>
          </w:p>
        </w:tc>
        <w:tc>
          <w:tcPr>
            <w:tcW w:w="603" w:type="auto"/>
          </w:tcPr>
          <w:p w14:paraId="444D4967" w14:textId="77777777" w:rsidR="005E738F" w:rsidRDefault="00000000">
            <w:pPr>
              <w:pStyle w:val="TAC6"/>
            </w:pPr>
            <w:r>
              <w:t>3.31</w:t>
            </w:r>
          </w:p>
        </w:tc>
        <w:tc>
          <w:tcPr>
            <w:tcW w:w="603" w:type="auto"/>
          </w:tcPr>
          <w:p w14:paraId="6405CC4F" w14:textId="77777777" w:rsidR="005E738F" w:rsidRDefault="00000000">
            <w:pPr>
              <w:pStyle w:val="TAC6"/>
            </w:pPr>
            <w:r>
              <w:t>1.15</w:t>
            </w:r>
          </w:p>
        </w:tc>
        <w:tc>
          <w:tcPr>
            <w:tcW w:w="603" w:type="auto"/>
          </w:tcPr>
          <w:p w14:paraId="4D7BCF03" w14:textId="77777777" w:rsidR="005E738F" w:rsidRDefault="00000000">
            <w:pPr>
              <w:pStyle w:val="TAC6"/>
            </w:pPr>
            <w:r>
              <w:t>5.33</w:t>
            </w:r>
          </w:p>
        </w:tc>
        <w:tc>
          <w:tcPr>
            <w:tcW w:w="603" w:type="auto"/>
          </w:tcPr>
          <w:p w14:paraId="21C1778A" w14:textId="77777777" w:rsidR="005E738F" w:rsidRDefault="00000000">
            <w:pPr>
              <w:pStyle w:val="TAC6"/>
            </w:pPr>
            <w:r>
              <w:t>BT</w:t>
            </w:r>
          </w:p>
        </w:tc>
        <w:tc>
          <w:tcPr>
            <w:tcW w:w="603" w:type="auto"/>
          </w:tcPr>
          <w:p w14:paraId="1613AD9F" w14:textId="77777777" w:rsidR="005E738F" w:rsidRDefault="00000000">
            <w:pPr>
              <w:pStyle w:val="TAC6"/>
            </w:pPr>
            <w:r>
              <w:t>PASS</w:t>
            </w:r>
          </w:p>
        </w:tc>
      </w:tr>
      <w:tr w:rsidR="005E738F" w14:paraId="73033522" w14:textId="77777777">
        <w:trPr>
          <w:jc w:val="center"/>
        </w:trPr>
        <w:tc>
          <w:tcPr>
            <w:tcW w:w="603" w:type="auto"/>
            <w:vMerge/>
          </w:tcPr>
          <w:p w14:paraId="52AD948A" w14:textId="77777777" w:rsidR="005E738F" w:rsidRDefault="005E738F"/>
        </w:tc>
        <w:tc>
          <w:tcPr>
            <w:tcW w:w="603" w:type="auto"/>
            <w:vMerge w:val="restart"/>
          </w:tcPr>
          <w:p w14:paraId="682848AC" w14:textId="77777777" w:rsidR="005E738F" w:rsidRDefault="00000000">
            <w:pPr>
              <w:pStyle w:val="TAC6"/>
            </w:pPr>
            <w:r>
              <w:t>c26</w:t>
            </w:r>
          </w:p>
        </w:tc>
        <w:tc>
          <w:tcPr>
            <w:tcW w:w="603" w:type="auto"/>
          </w:tcPr>
          <w:p w14:paraId="6C78E6D1" w14:textId="77777777" w:rsidR="005E738F" w:rsidRDefault="00000000">
            <w:pPr>
              <w:pStyle w:val="TAC6"/>
            </w:pPr>
            <w:r>
              <w:t>1</w:t>
            </w:r>
          </w:p>
        </w:tc>
        <w:tc>
          <w:tcPr>
            <w:tcW w:w="603" w:type="auto"/>
          </w:tcPr>
          <w:p w14:paraId="753BD530" w14:textId="77777777" w:rsidR="005E738F" w:rsidRDefault="00000000">
            <w:pPr>
              <w:pStyle w:val="TAC6"/>
            </w:pPr>
            <w:r>
              <w:t>16.4</w:t>
            </w:r>
          </w:p>
        </w:tc>
        <w:tc>
          <w:tcPr>
            <w:tcW w:w="603" w:type="auto"/>
          </w:tcPr>
          <w:p w14:paraId="136E769F" w14:textId="77777777" w:rsidR="005E738F" w:rsidRDefault="00000000">
            <w:pPr>
              <w:pStyle w:val="TAC6"/>
            </w:pPr>
            <w:r>
              <w:t>off</w:t>
            </w:r>
          </w:p>
        </w:tc>
        <w:tc>
          <w:tcPr>
            <w:tcW w:w="603" w:type="auto"/>
          </w:tcPr>
          <w:p w14:paraId="0FC95FB2" w14:textId="77777777" w:rsidR="005E738F" w:rsidRDefault="005E738F">
            <w:pPr>
              <w:pStyle w:val="TAC6"/>
            </w:pPr>
          </w:p>
        </w:tc>
        <w:tc>
          <w:tcPr>
            <w:tcW w:w="603" w:type="auto"/>
          </w:tcPr>
          <w:p w14:paraId="3B68F067" w14:textId="77777777" w:rsidR="005E738F" w:rsidRDefault="00000000">
            <w:pPr>
              <w:pStyle w:val="TAC6"/>
            </w:pPr>
            <w:r>
              <w:t>NWT</w:t>
            </w:r>
          </w:p>
        </w:tc>
        <w:tc>
          <w:tcPr>
            <w:tcW w:w="603" w:type="auto"/>
          </w:tcPr>
          <w:p w14:paraId="43DB76DC" w14:textId="77777777" w:rsidR="005E738F" w:rsidRDefault="00000000">
            <w:pPr>
              <w:pStyle w:val="TAC6"/>
            </w:pPr>
            <w:r>
              <w:t>4.14</w:t>
            </w:r>
          </w:p>
        </w:tc>
        <w:tc>
          <w:tcPr>
            <w:tcW w:w="603" w:type="auto"/>
          </w:tcPr>
          <w:p w14:paraId="556BAEC9" w14:textId="77777777" w:rsidR="005E738F" w:rsidRDefault="00000000">
            <w:pPr>
              <w:pStyle w:val="TAC6"/>
            </w:pPr>
            <w:r>
              <w:t>1.07</w:t>
            </w:r>
          </w:p>
        </w:tc>
        <w:tc>
          <w:tcPr>
            <w:tcW w:w="603" w:type="auto"/>
          </w:tcPr>
          <w:p w14:paraId="1F1D3F32" w14:textId="77777777" w:rsidR="005E738F" w:rsidRDefault="00000000">
            <w:pPr>
              <w:pStyle w:val="TAC6"/>
            </w:pPr>
            <w:r>
              <w:t>c11</w:t>
            </w:r>
          </w:p>
        </w:tc>
        <w:tc>
          <w:tcPr>
            <w:tcW w:w="603" w:type="auto"/>
          </w:tcPr>
          <w:p w14:paraId="400E2367" w14:textId="77777777" w:rsidR="005E738F" w:rsidRDefault="00000000">
            <w:pPr>
              <w:pStyle w:val="TAC6"/>
            </w:pPr>
            <w:r>
              <w:t>2x9.6</w:t>
            </w:r>
          </w:p>
        </w:tc>
        <w:tc>
          <w:tcPr>
            <w:tcW w:w="603" w:type="auto"/>
          </w:tcPr>
          <w:p w14:paraId="7970EFC5" w14:textId="77777777" w:rsidR="005E738F" w:rsidRDefault="00000000">
            <w:pPr>
              <w:pStyle w:val="TAC6"/>
            </w:pPr>
            <w:r>
              <w:t>3.83</w:t>
            </w:r>
          </w:p>
        </w:tc>
        <w:tc>
          <w:tcPr>
            <w:tcW w:w="603" w:type="auto"/>
          </w:tcPr>
          <w:p w14:paraId="7CAB5219" w14:textId="77777777" w:rsidR="005E738F" w:rsidRDefault="00000000">
            <w:pPr>
              <w:pStyle w:val="TAC6"/>
            </w:pPr>
            <w:r>
              <w:t>1.02</w:t>
            </w:r>
          </w:p>
        </w:tc>
        <w:tc>
          <w:tcPr>
            <w:tcW w:w="603" w:type="auto"/>
          </w:tcPr>
          <w:p w14:paraId="53797AE6" w14:textId="77777777" w:rsidR="005E738F" w:rsidRDefault="00000000">
            <w:pPr>
              <w:pStyle w:val="TAC6"/>
            </w:pPr>
            <w:r>
              <w:t>2.87</w:t>
            </w:r>
          </w:p>
        </w:tc>
        <w:tc>
          <w:tcPr>
            <w:tcW w:w="603" w:type="auto"/>
          </w:tcPr>
          <w:p w14:paraId="766CA018" w14:textId="77777777" w:rsidR="005E738F" w:rsidRDefault="00000000">
            <w:pPr>
              <w:pStyle w:val="TAC6"/>
            </w:pPr>
            <w:r>
              <w:t>BT</w:t>
            </w:r>
          </w:p>
        </w:tc>
        <w:tc>
          <w:tcPr>
            <w:tcW w:w="603" w:type="auto"/>
            <w:shd w:val="clear" w:color="auto" w:fill="ADD8E6"/>
          </w:tcPr>
          <w:p w14:paraId="4046B10E" w14:textId="77777777" w:rsidR="005E738F" w:rsidRDefault="00000000">
            <w:pPr>
              <w:pStyle w:val="TAC6"/>
            </w:pPr>
            <w:r>
              <w:t>EXCEED</w:t>
            </w:r>
          </w:p>
        </w:tc>
      </w:tr>
      <w:tr w:rsidR="005E738F" w14:paraId="125CCC68" w14:textId="77777777">
        <w:trPr>
          <w:jc w:val="center"/>
        </w:trPr>
        <w:tc>
          <w:tcPr>
            <w:tcW w:w="603" w:type="auto"/>
            <w:vMerge/>
          </w:tcPr>
          <w:p w14:paraId="5D1A4B64" w14:textId="77777777" w:rsidR="005E738F" w:rsidRDefault="005E738F"/>
        </w:tc>
        <w:tc>
          <w:tcPr>
            <w:tcW w:w="603" w:type="auto"/>
            <w:vMerge/>
          </w:tcPr>
          <w:p w14:paraId="54CB26D9" w14:textId="77777777" w:rsidR="005E738F" w:rsidRDefault="005E738F"/>
        </w:tc>
        <w:tc>
          <w:tcPr>
            <w:tcW w:w="603" w:type="auto"/>
          </w:tcPr>
          <w:p w14:paraId="109E45C6" w14:textId="77777777" w:rsidR="005E738F" w:rsidRDefault="00000000">
            <w:pPr>
              <w:pStyle w:val="TAC6"/>
            </w:pPr>
            <w:r>
              <w:t>2</w:t>
            </w:r>
          </w:p>
        </w:tc>
        <w:tc>
          <w:tcPr>
            <w:tcW w:w="603" w:type="auto"/>
          </w:tcPr>
          <w:p w14:paraId="22E788D6" w14:textId="77777777" w:rsidR="005E738F" w:rsidRDefault="00000000">
            <w:pPr>
              <w:pStyle w:val="TAC6"/>
            </w:pPr>
            <w:r>
              <w:t>16.4</w:t>
            </w:r>
          </w:p>
        </w:tc>
        <w:tc>
          <w:tcPr>
            <w:tcW w:w="603" w:type="auto"/>
          </w:tcPr>
          <w:p w14:paraId="27792D4B" w14:textId="77777777" w:rsidR="005E738F" w:rsidRDefault="00000000">
            <w:pPr>
              <w:pStyle w:val="TAC6"/>
            </w:pPr>
            <w:r>
              <w:t>off</w:t>
            </w:r>
          </w:p>
        </w:tc>
        <w:tc>
          <w:tcPr>
            <w:tcW w:w="603" w:type="auto"/>
          </w:tcPr>
          <w:p w14:paraId="6ECB6EE2" w14:textId="77777777" w:rsidR="005E738F" w:rsidRDefault="005E738F">
            <w:pPr>
              <w:pStyle w:val="TAC6"/>
            </w:pPr>
          </w:p>
        </w:tc>
        <w:tc>
          <w:tcPr>
            <w:tcW w:w="603" w:type="auto"/>
          </w:tcPr>
          <w:p w14:paraId="0D69CFBD" w14:textId="77777777" w:rsidR="005E738F" w:rsidRDefault="00000000">
            <w:pPr>
              <w:pStyle w:val="TAC6"/>
            </w:pPr>
            <w:r>
              <w:t>BT</w:t>
            </w:r>
          </w:p>
        </w:tc>
        <w:tc>
          <w:tcPr>
            <w:tcW w:w="603" w:type="auto"/>
          </w:tcPr>
          <w:p w14:paraId="2F532E0C" w14:textId="77777777" w:rsidR="005E738F" w:rsidRDefault="00000000">
            <w:pPr>
              <w:pStyle w:val="TAC6"/>
            </w:pPr>
            <w:r>
              <w:t>4.14</w:t>
            </w:r>
          </w:p>
        </w:tc>
        <w:tc>
          <w:tcPr>
            <w:tcW w:w="603" w:type="auto"/>
          </w:tcPr>
          <w:p w14:paraId="251A5887" w14:textId="77777777" w:rsidR="005E738F" w:rsidRDefault="00000000">
            <w:pPr>
              <w:pStyle w:val="TAC6"/>
            </w:pPr>
            <w:r>
              <w:t>1.07</w:t>
            </w:r>
          </w:p>
        </w:tc>
        <w:tc>
          <w:tcPr>
            <w:tcW w:w="603" w:type="auto"/>
          </w:tcPr>
          <w:p w14:paraId="7EC30888" w14:textId="77777777" w:rsidR="005E738F" w:rsidRDefault="00000000">
            <w:pPr>
              <w:pStyle w:val="TAC6"/>
            </w:pPr>
            <w:r>
              <w:t>c10</w:t>
            </w:r>
          </w:p>
        </w:tc>
        <w:tc>
          <w:tcPr>
            <w:tcW w:w="603" w:type="auto"/>
          </w:tcPr>
          <w:p w14:paraId="1B2B5347" w14:textId="77777777" w:rsidR="005E738F" w:rsidRDefault="00000000">
            <w:pPr>
              <w:pStyle w:val="TAC6"/>
            </w:pPr>
            <w:r>
              <w:t>2x8</w:t>
            </w:r>
          </w:p>
        </w:tc>
        <w:tc>
          <w:tcPr>
            <w:tcW w:w="603" w:type="auto"/>
          </w:tcPr>
          <w:p w14:paraId="682686A9" w14:textId="77777777" w:rsidR="005E738F" w:rsidRDefault="00000000">
            <w:pPr>
              <w:pStyle w:val="TAC6"/>
            </w:pPr>
            <w:r>
              <w:t>3.45</w:t>
            </w:r>
          </w:p>
        </w:tc>
        <w:tc>
          <w:tcPr>
            <w:tcW w:w="603" w:type="auto"/>
          </w:tcPr>
          <w:p w14:paraId="2908E041" w14:textId="77777777" w:rsidR="005E738F" w:rsidRDefault="00000000">
            <w:pPr>
              <w:pStyle w:val="TAC6"/>
            </w:pPr>
            <w:r>
              <w:t>1.06</w:t>
            </w:r>
          </w:p>
        </w:tc>
        <w:tc>
          <w:tcPr>
            <w:tcW w:w="603" w:type="auto"/>
          </w:tcPr>
          <w:p w14:paraId="548FF5CE" w14:textId="77777777" w:rsidR="005E738F" w:rsidRDefault="00000000">
            <w:pPr>
              <w:pStyle w:val="TAC6"/>
            </w:pPr>
            <w:r>
              <w:t>6.18</w:t>
            </w:r>
          </w:p>
        </w:tc>
        <w:tc>
          <w:tcPr>
            <w:tcW w:w="603" w:type="auto"/>
          </w:tcPr>
          <w:p w14:paraId="31D5B1A9" w14:textId="77777777" w:rsidR="005E738F" w:rsidRDefault="00000000">
            <w:pPr>
              <w:pStyle w:val="TAC6"/>
            </w:pPr>
            <w:r>
              <w:t>BT</w:t>
            </w:r>
          </w:p>
        </w:tc>
        <w:tc>
          <w:tcPr>
            <w:tcW w:w="603" w:type="auto"/>
          </w:tcPr>
          <w:p w14:paraId="6E0D615B" w14:textId="77777777" w:rsidR="005E738F" w:rsidRDefault="00000000">
            <w:pPr>
              <w:pStyle w:val="TAC6"/>
            </w:pPr>
            <w:r>
              <w:t>PASS</w:t>
            </w:r>
          </w:p>
        </w:tc>
      </w:tr>
      <w:tr w:rsidR="005E738F" w14:paraId="5A4AE611" w14:textId="77777777">
        <w:trPr>
          <w:jc w:val="center"/>
        </w:trPr>
        <w:tc>
          <w:tcPr>
            <w:tcW w:w="603" w:type="auto"/>
            <w:vMerge/>
          </w:tcPr>
          <w:p w14:paraId="0D1A7E70" w14:textId="77777777" w:rsidR="005E738F" w:rsidRDefault="005E738F"/>
        </w:tc>
        <w:tc>
          <w:tcPr>
            <w:tcW w:w="603" w:type="auto"/>
            <w:vMerge w:val="restart"/>
          </w:tcPr>
          <w:p w14:paraId="4C713B32" w14:textId="77777777" w:rsidR="005E738F" w:rsidRDefault="00000000">
            <w:pPr>
              <w:pStyle w:val="TAC6"/>
            </w:pPr>
            <w:r>
              <w:t>c27</w:t>
            </w:r>
          </w:p>
        </w:tc>
        <w:tc>
          <w:tcPr>
            <w:tcW w:w="603" w:type="auto"/>
          </w:tcPr>
          <w:p w14:paraId="2EF8C2F5" w14:textId="77777777" w:rsidR="005E738F" w:rsidRDefault="00000000">
            <w:pPr>
              <w:pStyle w:val="TAC6"/>
            </w:pPr>
            <w:r>
              <w:t>1</w:t>
            </w:r>
          </w:p>
        </w:tc>
        <w:tc>
          <w:tcPr>
            <w:tcW w:w="603" w:type="auto"/>
          </w:tcPr>
          <w:p w14:paraId="185C0A05" w14:textId="77777777" w:rsidR="005E738F" w:rsidRDefault="00000000">
            <w:pPr>
              <w:pStyle w:val="TAC6"/>
            </w:pPr>
            <w:r>
              <w:t>24.4</w:t>
            </w:r>
          </w:p>
        </w:tc>
        <w:tc>
          <w:tcPr>
            <w:tcW w:w="603" w:type="auto"/>
          </w:tcPr>
          <w:p w14:paraId="1DF93391" w14:textId="77777777" w:rsidR="005E738F" w:rsidRDefault="00000000">
            <w:pPr>
              <w:pStyle w:val="TAC6"/>
            </w:pPr>
            <w:r>
              <w:t>off</w:t>
            </w:r>
          </w:p>
        </w:tc>
        <w:tc>
          <w:tcPr>
            <w:tcW w:w="603" w:type="auto"/>
          </w:tcPr>
          <w:p w14:paraId="7C3BFBAB" w14:textId="77777777" w:rsidR="005E738F" w:rsidRDefault="005E738F">
            <w:pPr>
              <w:pStyle w:val="TAC6"/>
            </w:pPr>
          </w:p>
        </w:tc>
        <w:tc>
          <w:tcPr>
            <w:tcW w:w="603" w:type="auto"/>
          </w:tcPr>
          <w:p w14:paraId="2432BF97" w14:textId="77777777" w:rsidR="005E738F" w:rsidRDefault="00000000">
            <w:pPr>
              <w:pStyle w:val="TAC6"/>
            </w:pPr>
            <w:r>
              <w:t>NWT</w:t>
            </w:r>
          </w:p>
        </w:tc>
        <w:tc>
          <w:tcPr>
            <w:tcW w:w="603" w:type="auto"/>
          </w:tcPr>
          <w:p w14:paraId="49ECD00F" w14:textId="77777777" w:rsidR="005E738F" w:rsidRDefault="00000000">
            <w:pPr>
              <w:pStyle w:val="TAC6"/>
            </w:pPr>
            <w:r>
              <w:t>4.41</w:t>
            </w:r>
          </w:p>
        </w:tc>
        <w:tc>
          <w:tcPr>
            <w:tcW w:w="603" w:type="auto"/>
          </w:tcPr>
          <w:p w14:paraId="1CF69EE0" w14:textId="77777777" w:rsidR="005E738F" w:rsidRDefault="00000000">
            <w:pPr>
              <w:pStyle w:val="TAC6"/>
            </w:pPr>
            <w:r>
              <w:t>0.9</w:t>
            </w:r>
          </w:p>
        </w:tc>
        <w:tc>
          <w:tcPr>
            <w:tcW w:w="603" w:type="auto"/>
          </w:tcPr>
          <w:p w14:paraId="3C39BF88" w14:textId="77777777" w:rsidR="005E738F" w:rsidRDefault="00000000">
            <w:pPr>
              <w:pStyle w:val="TAC6"/>
            </w:pPr>
            <w:r>
              <w:t>c12</w:t>
            </w:r>
          </w:p>
        </w:tc>
        <w:tc>
          <w:tcPr>
            <w:tcW w:w="603" w:type="auto"/>
          </w:tcPr>
          <w:p w14:paraId="0E759B2D" w14:textId="77777777" w:rsidR="005E738F" w:rsidRDefault="00000000">
            <w:pPr>
              <w:pStyle w:val="TAC6"/>
            </w:pPr>
            <w:r>
              <w:t>2x13.2</w:t>
            </w:r>
          </w:p>
        </w:tc>
        <w:tc>
          <w:tcPr>
            <w:tcW w:w="603" w:type="auto"/>
          </w:tcPr>
          <w:p w14:paraId="50CECDDC" w14:textId="77777777" w:rsidR="005E738F" w:rsidRDefault="00000000">
            <w:pPr>
              <w:pStyle w:val="TAC6"/>
            </w:pPr>
            <w:r>
              <w:t>4.38</w:t>
            </w:r>
          </w:p>
        </w:tc>
        <w:tc>
          <w:tcPr>
            <w:tcW w:w="603" w:type="auto"/>
          </w:tcPr>
          <w:p w14:paraId="28BC59D3" w14:textId="77777777" w:rsidR="005E738F" w:rsidRDefault="00000000">
            <w:pPr>
              <w:pStyle w:val="TAC6"/>
            </w:pPr>
            <w:r>
              <w:t>0.76</w:t>
            </w:r>
          </w:p>
        </w:tc>
        <w:tc>
          <w:tcPr>
            <w:tcW w:w="603" w:type="auto"/>
          </w:tcPr>
          <w:p w14:paraId="5CCEB284" w14:textId="77777777" w:rsidR="005E738F" w:rsidRDefault="00000000">
            <w:pPr>
              <w:pStyle w:val="TAC6"/>
            </w:pPr>
            <w:r>
              <w:t>0.32</w:t>
            </w:r>
          </w:p>
        </w:tc>
        <w:tc>
          <w:tcPr>
            <w:tcW w:w="603" w:type="auto"/>
          </w:tcPr>
          <w:p w14:paraId="00A35B02" w14:textId="77777777" w:rsidR="005E738F" w:rsidRDefault="00000000">
            <w:pPr>
              <w:pStyle w:val="TAC6"/>
            </w:pPr>
            <w:r>
              <w:t>NWT</w:t>
            </w:r>
          </w:p>
        </w:tc>
        <w:tc>
          <w:tcPr>
            <w:tcW w:w="603" w:type="auto"/>
          </w:tcPr>
          <w:p w14:paraId="15E7022B" w14:textId="77777777" w:rsidR="005E738F" w:rsidRDefault="00000000">
            <w:pPr>
              <w:pStyle w:val="TAC6"/>
            </w:pPr>
            <w:r>
              <w:t>PASS</w:t>
            </w:r>
          </w:p>
        </w:tc>
      </w:tr>
      <w:tr w:rsidR="005E738F" w14:paraId="00187BF5" w14:textId="77777777">
        <w:trPr>
          <w:jc w:val="center"/>
        </w:trPr>
        <w:tc>
          <w:tcPr>
            <w:tcW w:w="603" w:type="auto"/>
            <w:vMerge/>
          </w:tcPr>
          <w:p w14:paraId="0668F33B" w14:textId="77777777" w:rsidR="005E738F" w:rsidRDefault="005E738F"/>
        </w:tc>
        <w:tc>
          <w:tcPr>
            <w:tcW w:w="603" w:type="auto"/>
            <w:vMerge/>
          </w:tcPr>
          <w:p w14:paraId="0347E086" w14:textId="77777777" w:rsidR="005E738F" w:rsidRDefault="005E738F"/>
        </w:tc>
        <w:tc>
          <w:tcPr>
            <w:tcW w:w="603" w:type="auto"/>
          </w:tcPr>
          <w:p w14:paraId="777D3018" w14:textId="77777777" w:rsidR="005E738F" w:rsidRDefault="00000000">
            <w:pPr>
              <w:pStyle w:val="TAC6"/>
            </w:pPr>
            <w:r>
              <w:t>2</w:t>
            </w:r>
          </w:p>
        </w:tc>
        <w:tc>
          <w:tcPr>
            <w:tcW w:w="603" w:type="auto"/>
          </w:tcPr>
          <w:p w14:paraId="18AB0A80" w14:textId="77777777" w:rsidR="005E738F" w:rsidRDefault="00000000">
            <w:pPr>
              <w:pStyle w:val="TAC6"/>
            </w:pPr>
            <w:r>
              <w:t>24.4</w:t>
            </w:r>
          </w:p>
        </w:tc>
        <w:tc>
          <w:tcPr>
            <w:tcW w:w="603" w:type="auto"/>
          </w:tcPr>
          <w:p w14:paraId="74BE8BC4" w14:textId="77777777" w:rsidR="005E738F" w:rsidRDefault="00000000">
            <w:pPr>
              <w:pStyle w:val="TAC6"/>
            </w:pPr>
            <w:r>
              <w:t>off</w:t>
            </w:r>
          </w:p>
        </w:tc>
        <w:tc>
          <w:tcPr>
            <w:tcW w:w="603" w:type="auto"/>
          </w:tcPr>
          <w:p w14:paraId="4D04D20B" w14:textId="77777777" w:rsidR="005E738F" w:rsidRDefault="005E738F">
            <w:pPr>
              <w:pStyle w:val="TAC6"/>
            </w:pPr>
          </w:p>
        </w:tc>
        <w:tc>
          <w:tcPr>
            <w:tcW w:w="603" w:type="auto"/>
          </w:tcPr>
          <w:p w14:paraId="4CFAC2F1" w14:textId="77777777" w:rsidR="005E738F" w:rsidRDefault="00000000">
            <w:pPr>
              <w:pStyle w:val="TAC6"/>
            </w:pPr>
            <w:r>
              <w:t>BT</w:t>
            </w:r>
          </w:p>
        </w:tc>
        <w:tc>
          <w:tcPr>
            <w:tcW w:w="603" w:type="auto"/>
          </w:tcPr>
          <w:p w14:paraId="4B157450" w14:textId="77777777" w:rsidR="005E738F" w:rsidRDefault="00000000">
            <w:pPr>
              <w:pStyle w:val="TAC6"/>
            </w:pPr>
            <w:r>
              <w:t>4.41</w:t>
            </w:r>
          </w:p>
        </w:tc>
        <w:tc>
          <w:tcPr>
            <w:tcW w:w="603" w:type="auto"/>
          </w:tcPr>
          <w:p w14:paraId="111BF5F6" w14:textId="77777777" w:rsidR="005E738F" w:rsidRDefault="00000000">
            <w:pPr>
              <w:pStyle w:val="TAC6"/>
            </w:pPr>
            <w:r>
              <w:t>0.9</w:t>
            </w:r>
          </w:p>
        </w:tc>
        <w:tc>
          <w:tcPr>
            <w:tcW w:w="603" w:type="auto"/>
          </w:tcPr>
          <w:p w14:paraId="78B78A1F" w14:textId="77777777" w:rsidR="005E738F" w:rsidRDefault="00000000">
            <w:pPr>
              <w:pStyle w:val="TAC6"/>
            </w:pPr>
            <w:r>
              <w:t>c11</w:t>
            </w:r>
          </w:p>
        </w:tc>
        <w:tc>
          <w:tcPr>
            <w:tcW w:w="603" w:type="auto"/>
          </w:tcPr>
          <w:p w14:paraId="343ACA76" w14:textId="77777777" w:rsidR="005E738F" w:rsidRDefault="00000000">
            <w:pPr>
              <w:pStyle w:val="TAC6"/>
            </w:pPr>
            <w:r>
              <w:t>2x9.6</w:t>
            </w:r>
          </w:p>
        </w:tc>
        <w:tc>
          <w:tcPr>
            <w:tcW w:w="603" w:type="auto"/>
          </w:tcPr>
          <w:p w14:paraId="4E75ECCE" w14:textId="77777777" w:rsidR="005E738F" w:rsidRDefault="00000000">
            <w:pPr>
              <w:pStyle w:val="TAC6"/>
            </w:pPr>
            <w:r>
              <w:t>3.83</w:t>
            </w:r>
          </w:p>
        </w:tc>
        <w:tc>
          <w:tcPr>
            <w:tcW w:w="603" w:type="auto"/>
          </w:tcPr>
          <w:p w14:paraId="1D0A6FCF" w14:textId="77777777" w:rsidR="005E738F" w:rsidRDefault="00000000">
            <w:pPr>
              <w:pStyle w:val="TAC6"/>
            </w:pPr>
            <w:r>
              <w:t>1.02</w:t>
            </w:r>
          </w:p>
        </w:tc>
        <w:tc>
          <w:tcPr>
            <w:tcW w:w="603" w:type="auto"/>
          </w:tcPr>
          <w:p w14:paraId="34700AED" w14:textId="77777777" w:rsidR="005E738F" w:rsidRDefault="00000000">
            <w:pPr>
              <w:pStyle w:val="TAC6"/>
            </w:pPr>
            <w:r>
              <w:t>5.69</w:t>
            </w:r>
          </w:p>
        </w:tc>
        <w:tc>
          <w:tcPr>
            <w:tcW w:w="603" w:type="auto"/>
          </w:tcPr>
          <w:p w14:paraId="495FFED0" w14:textId="77777777" w:rsidR="005E738F" w:rsidRDefault="00000000">
            <w:pPr>
              <w:pStyle w:val="TAC6"/>
            </w:pPr>
            <w:r>
              <w:t>BT</w:t>
            </w:r>
          </w:p>
        </w:tc>
        <w:tc>
          <w:tcPr>
            <w:tcW w:w="603" w:type="auto"/>
          </w:tcPr>
          <w:p w14:paraId="02BF4DCE" w14:textId="77777777" w:rsidR="005E738F" w:rsidRDefault="00000000">
            <w:pPr>
              <w:pStyle w:val="TAC6"/>
            </w:pPr>
            <w:r>
              <w:t>PASS</w:t>
            </w:r>
          </w:p>
        </w:tc>
      </w:tr>
      <w:tr w:rsidR="005E738F" w14:paraId="39AB36E2" w14:textId="77777777">
        <w:trPr>
          <w:jc w:val="center"/>
        </w:trPr>
        <w:tc>
          <w:tcPr>
            <w:tcW w:w="603" w:type="auto"/>
            <w:vMerge/>
          </w:tcPr>
          <w:p w14:paraId="46580840" w14:textId="77777777" w:rsidR="005E738F" w:rsidRDefault="005E738F"/>
        </w:tc>
        <w:tc>
          <w:tcPr>
            <w:tcW w:w="603" w:type="auto"/>
            <w:vMerge w:val="restart"/>
          </w:tcPr>
          <w:p w14:paraId="3A414A19" w14:textId="77777777" w:rsidR="005E738F" w:rsidRDefault="00000000">
            <w:pPr>
              <w:pStyle w:val="TAC6"/>
            </w:pPr>
            <w:r>
              <w:t>c28</w:t>
            </w:r>
          </w:p>
        </w:tc>
        <w:tc>
          <w:tcPr>
            <w:tcW w:w="603" w:type="auto"/>
          </w:tcPr>
          <w:p w14:paraId="75C47B98" w14:textId="77777777" w:rsidR="005E738F" w:rsidRDefault="00000000">
            <w:pPr>
              <w:pStyle w:val="TAC6"/>
            </w:pPr>
            <w:r>
              <w:t>1</w:t>
            </w:r>
          </w:p>
        </w:tc>
        <w:tc>
          <w:tcPr>
            <w:tcW w:w="603" w:type="auto"/>
          </w:tcPr>
          <w:p w14:paraId="0DC6603F" w14:textId="77777777" w:rsidR="005E738F" w:rsidRDefault="00000000">
            <w:pPr>
              <w:pStyle w:val="TAC6"/>
            </w:pPr>
            <w:r>
              <w:t>32</w:t>
            </w:r>
          </w:p>
        </w:tc>
        <w:tc>
          <w:tcPr>
            <w:tcW w:w="603" w:type="auto"/>
          </w:tcPr>
          <w:p w14:paraId="0E670544" w14:textId="77777777" w:rsidR="005E738F" w:rsidRDefault="00000000">
            <w:pPr>
              <w:pStyle w:val="TAC6"/>
            </w:pPr>
            <w:r>
              <w:t>off</w:t>
            </w:r>
          </w:p>
        </w:tc>
        <w:tc>
          <w:tcPr>
            <w:tcW w:w="603" w:type="auto"/>
          </w:tcPr>
          <w:p w14:paraId="2141B3E8" w14:textId="77777777" w:rsidR="005E738F" w:rsidRDefault="005E738F">
            <w:pPr>
              <w:pStyle w:val="TAC6"/>
            </w:pPr>
          </w:p>
        </w:tc>
        <w:tc>
          <w:tcPr>
            <w:tcW w:w="603" w:type="auto"/>
          </w:tcPr>
          <w:p w14:paraId="709F9994" w14:textId="77777777" w:rsidR="005E738F" w:rsidRDefault="00000000">
            <w:pPr>
              <w:pStyle w:val="TAC6"/>
            </w:pPr>
            <w:r>
              <w:t>NWT</w:t>
            </w:r>
          </w:p>
        </w:tc>
        <w:tc>
          <w:tcPr>
            <w:tcW w:w="603" w:type="auto"/>
          </w:tcPr>
          <w:p w14:paraId="35D3BBDA" w14:textId="77777777" w:rsidR="005E738F" w:rsidRDefault="00000000">
            <w:pPr>
              <w:pStyle w:val="TAC6"/>
            </w:pPr>
            <w:r>
              <w:t>4.61</w:t>
            </w:r>
          </w:p>
        </w:tc>
        <w:tc>
          <w:tcPr>
            <w:tcW w:w="603" w:type="auto"/>
          </w:tcPr>
          <w:p w14:paraId="16DA620E" w14:textId="77777777" w:rsidR="005E738F" w:rsidRDefault="00000000">
            <w:pPr>
              <w:pStyle w:val="TAC6"/>
            </w:pPr>
            <w:r>
              <w:t>0.66</w:t>
            </w:r>
          </w:p>
        </w:tc>
        <w:tc>
          <w:tcPr>
            <w:tcW w:w="603" w:type="auto"/>
          </w:tcPr>
          <w:p w14:paraId="52F06DFB" w14:textId="77777777" w:rsidR="005E738F" w:rsidRDefault="00000000">
            <w:pPr>
              <w:pStyle w:val="TAC6"/>
            </w:pPr>
            <w:r>
              <w:t>c13</w:t>
            </w:r>
          </w:p>
        </w:tc>
        <w:tc>
          <w:tcPr>
            <w:tcW w:w="603" w:type="auto"/>
          </w:tcPr>
          <w:p w14:paraId="6CB8072E" w14:textId="77777777" w:rsidR="005E738F" w:rsidRDefault="00000000">
            <w:pPr>
              <w:pStyle w:val="TAC6"/>
            </w:pPr>
            <w:r>
              <w:t>2x16.4</w:t>
            </w:r>
          </w:p>
        </w:tc>
        <w:tc>
          <w:tcPr>
            <w:tcW w:w="603" w:type="auto"/>
          </w:tcPr>
          <w:p w14:paraId="6AF8571C" w14:textId="77777777" w:rsidR="005E738F" w:rsidRDefault="00000000">
            <w:pPr>
              <w:pStyle w:val="TAC6"/>
            </w:pPr>
            <w:r>
              <w:t>4.57</w:t>
            </w:r>
          </w:p>
        </w:tc>
        <w:tc>
          <w:tcPr>
            <w:tcW w:w="603" w:type="auto"/>
          </w:tcPr>
          <w:p w14:paraId="5432C07C" w14:textId="77777777" w:rsidR="005E738F" w:rsidRDefault="00000000">
            <w:pPr>
              <w:pStyle w:val="TAC6"/>
            </w:pPr>
            <w:r>
              <w:t>0.72</w:t>
            </w:r>
          </w:p>
        </w:tc>
        <w:tc>
          <w:tcPr>
            <w:tcW w:w="603" w:type="auto"/>
          </w:tcPr>
          <w:p w14:paraId="3A0F43DE" w14:textId="77777777" w:rsidR="005E738F" w:rsidRDefault="00000000">
            <w:pPr>
              <w:pStyle w:val="TAC6"/>
            </w:pPr>
            <w:r>
              <w:t>0.61</w:t>
            </w:r>
          </w:p>
        </w:tc>
        <w:tc>
          <w:tcPr>
            <w:tcW w:w="603" w:type="auto"/>
          </w:tcPr>
          <w:p w14:paraId="76AB67EC" w14:textId="77777777" w:rsidR="005E738F" w:rsidRDefault="00000000">
            <w:pPr>
              <w:pStyle w:val="TAC6"/>
            </w:pPr>
            <w:r>
              <w:t>NWT</w:t>
            </w:r>
          </w:p>
        </w:tc>
        <w:tc>
          <w:tcPr>
            <w:tcW w:w="603" w:type="auto"/>
          </w:tcPr>
          <w:p w14:paraId="28BEC57E" w14:textId="77777777" w:rsidR="005E738F" w:rsidRDefault="00000000">
            <w:pPr>
              <w:pStyle w:val="TAC6"/>
            </w:pPr>
            <w:r>
              <w:t>PASS</w:t>
            </w:r>
          </w:p>
        </w:tc>
      </w:tr>
      <w:tr w:rsidR="005E738F" w14:paraId="46951890" w14:textId="77777777">
        <w:trPr>
          <w:jc w:val="center"/>
        </w:trPr>
        <w:tc>
          <w:tcPr>
            <w:tcW w:w="603" w:type="auto"/>
            <w:vMerge/>
          </w:tcPr>
          <w:p w14:paraId="78655A35" w14:textId="77777777" w:rsidR="005E738F" w:rsidRDefault="005E738F"/>
        </w:tc>
        <w:tc>
          <w:tcPr>
            <w:tcW w:w="603" w:type="auto"/>
            <w:vMerge/>
          </w:tcPr>
          <w:p w14:paraId="6342A8D9" w14:textId="77777777" w:rsidR="005E738F" w:rsidRDefault="005E738F"/>
        </w:tc>
        <w:tc>
          <w:tcPr>
            <w:tcW w:w="603" w:type="auto"/>
          </w:tcPr>
          <w:p w14:paraId="0F5487F1" w14:textId="77777777" w:rsidR="005E738F" w:rsidRDefault="00000000">
            <w:pPr>
              <w:pStyle w:val="TAC6"/>
            </w:pPr>
            <w:r>
              <w:t>2</w:t>
            </w:r>
          </w:p>
        </w:tc>
        <w:tc>
          <w:tcPr>
            <w:tcW w:w="603" w:type="auto"/>
          </w:tcPr>
          <w:p w14:paraId="38EFECBC" w14:textId="77777777" w:rsidR="005E738F" w:rsidRDefault="00000000">
            <w:pPr>
              <w:pStyle w:val="TAC6"/>
            </w:pPr>
            <w:r>
              <w:t>32</w:t>
            </w:r>
          </w:p>
        </w:tc>
        <w:tc>
          <w:tcPr>
            <w:tcW w:w="603" w:type="auto"/>
          </w:tcPr>
          <w:p w14:paraId="6759CD60" w14:textId="77777777" w:rsidR="005E738F" w:rsidRDefault="00000000">
            <w:pPr>
              <w:pStyle w:val="TAC6"/>
            </w:pPr>
            <w:r>
              <w:t>off</w:t>
            </w:r>
          </w:p>
        </w:tc>
        <w:tc>
          <w:tcPr>
            <w:tcW w:w="603" w:type="auto"/>
          </w:tcPr>
          <w:p w14:paraId="7B28B6FC" w14:textId="77777777" w:rsidR="005E738F" w:rsidRDefault="005E738F">
            <w:pPr>
              <w:pStyle w:val="TAC6"/>
            </w:pPr>
          </w:p>
        </w:tc>
        <w:tc>
          <w:tcPr>
            <w:tcW w:w="603" w:type="auto"/>
          </w:tcPr>
          <w:p w14:paraId="6400DCF4" w14:textId="77777777" w:rsidR="005E738F" w:rsidRDefault="00000000">
            <w:pPr>
              <w:pStyle w:val="TAC6"/>
            </w:pPr>
            <w:r>
              <w:t>BT</w:t>
            </w:r>
          </w:p>
        </w:tc>
        <w:tc>
          <w:tcPr>
            <w:tcW w:w="603" w:type="auto"/>
          </w:tcPr>
          <w:p w14:paraId="10295CC7" w14:textId="77777777" w:rsidR="005E738F" w:rsidRDefault="00000000">
            <w:pPr>
              <w:pStyle w:val="TAC6"/>
            </w:pPr>
            <w:r>
              <w:t>4.61</w:t>
            </w:r>
          </w:p>
        </w:tc>
        <w:tc>
          <w:tcPr>
            <w:tcW w:w="603" w:type="auto"/>
          </w:tcPr>
          <w:p w14:paraId="1DD8F37F" w14:textId="77777777" w:rsidR="005E738F" w:rsidRDefault="00000000">
            <w:pPr>
              <w:pStyle w:val="TAC6"/>
            </w:pPr>
            <w:r>
              <w:t>0.66</w:t>
            </w:r>
          </w:p>
        </w:tc>
        <w:tc>
          <w:tcPr>
            <w:tcW w:w="603" w:type="auto"/>
          </w:tcPr>
          <w:p w14:paraId="27020144" w14:textId="77777777" w:rsidR="005E738F" w:rsidRDefault="00000000">
            <w:pPr>
              <w:pStyle w:val="TAC6"/>
            </w:pPr>
            <w:r>
              <w:t>c12</w:t>
            </w:r>
          </w:p>
        </w:tc>
        <w:tc>
          <w:tcPr>
            <w:tcW w:w="603" w:type="auto"/>
          </w:tcPr>
          <w:p w14:paraId="12F7550A" w14:textId="77777777" w:rsidR="005E738F" w:rsidRDefault="00000000">
            <w:pPr>
              <w:pStyle w:val="TAC6"/>
            </w:pPr>
            <w:r>
              <w:t>2x13.2</w:t>
            </w:r>
          </w:p>
        </w:tc>
        <w:tc>
          <w:tcPr>
            <w:tcW w:w="603" w:type="auto"/>
          </w:tcPr>
          <w:p w14:paraId="3586111D" w14:textId="77777777" w:rsidR="005E738F" w:rsidRDefault="00000000">
            <w:pPr>
              <w:pStyle w:val="TAC6"/>
            </w:pPr>
            <w:r>
              <w:t>4.38</w:t>
            </w:r>
          </w:p>
        </w:tc>
        <w:tc>
          <w:tcPr>
            <w:tcW w:w="603" w:type="auto"/>
          </w:tcPr>
          <w:p w14:paraId="734B4D04" w14:textId="77777777" w:rsidR="005E738F" w:rsidRDefault="00000000">
            <w:pPr>
              <w:pStyle w:val="TAC6"/>
            </w:pPr>
            <w:r>
              <w:t>0.76</w:t>
            </w:r>
          </w:p>
        </w:tc>
        <w:tc>
          <w:tcPr>
            <w:tcW w:w="603" w:type="auto"/>
          </w:tcPr>
          <w:p w14:paraId="2AD6773C" w14:textId="77777777" w:rsidR="005E738F" w:rsidRDefault="00000000">
            <w:pPr>
              <w:pStyle w:val="TAC6"/>
            </w:pPr>
            <w:r>
              <w:t>3.13</w:t>
            </w:r>
          </w:p>
        </w:tc>
        <w:tc>
          <w:tcPr>
            <w:tcW w:w="603" w:type="auto"/>
          </w:tcPr>
          <w:p w14:paraId="00A8F81E" w14:textId="77777777" w:rsidR="005E738F" w:rsidRDefault="00000000">
            <w:pPr>
              <w:pStyle w:val="TAC6"/>
            </w:pPr>
            <w:r>
              <w:t>BT</w:t>
            </w:r>
          </w:p>
        </w:tc>
        <w:tc>
          <w:tcPr>
            <w:tcW w:w="603" w:type="auto"/>
          </w:tcPr>
          <w:p w14:paraId="6D4336AA" w14:textId="77777777" w:rsidR="005E738F" w:rsidRDefault="00000000">
            <w:pPr>
              <w:pStyle w:val="TAC6"/>
            </w:pPr>
            <w:r>
              <w:t>PASS</w:t>
            </w:r>
          </w:p>
        </w:tc>
      </w:tr>
      <w:tr w:rsidR="005E738F" w14:paraId="0D56A81A" w14:textId="77777777">
        <w:trPr>
          <w:jc w:val="center"/>
        </w:trPr>
        <w:tc>
          <w:tcPr>
            <w:tcW w:w="603" w:type="auto"/>
            <w:vMerge/>
          </w:tcPr>
          <w:p w14:paraId="60DC149E" w14:textId="77777777" w:rsidR="005E738F" w:rsidRDefault="005E738F"/>
        </w:tc>
        <w:tc>
          <w:tcPr>
            <w:tcW w:w="603" w:type="auto"/>
            <w:vMerge w:val="restart"/>
          </w:tcPr>
          <w:p w14:paraId="760FD619" w14:textId="77777777" w:rsidR="005E738F" w:rsidRDefault="00000000">
            <w:pPr>
              <w:pStyle w:val="TAC6"/>
            </w:pPr>
            <w:r>
              <w:t>c29</w:t>
            </w:r>
          </w:p>
        </w:tc>
        <w:tc>
          <w:tcPr>
            <w:tcW w:w="603" w:type="auto"/>
          </w:tcPr>
          <w:p w14:paraId="58958214" w14:textId="77777777" w:rsidR="005E738F" w:rsidRDefault="00000000">
            <w:pPr>
              <w:pStyle w:val="TAC6"/>
            </w:pPr>
            <w:r>
              <w:t>1</w:t>
            </w:r>
          </w:p>
        </w:tc>
        <w:tc>
          <w:tcPr>
            <w:tcW w:w="603" w:type="auto"/>
          </w:tcPr>
          <w:p w14:paraId="7AAC22FC" w14:textId="77777777" w:rsidR="005E738F" w:rsidRDefault="00000000">
            <w:pPr>
              <w:pStyle w:val="TAC6"/>
            </w:pPr>
            <w:r>
              <w:t>48</w:t>
            </w:r>
          </w:p>
        </w:tc>
        <w:tc>
          <w:tcPr>
            <w:tcW w:w="603" w:type="auto"/>
          </w:tcPr>
          <w:p w14:paraId="38C72910" w14:textId="77777777" w:rsidR="005E738F" w:rsidRDefault="00000000">
            <w:pPr>
              <w:pStyle w:val="TAC6"/>
            </w:pPr>
            <w:r>
              <w:t>off</w:t>
            </w:r>
          </w:p>
        </w:tc>
        <w:tc>
          <w:tcPr>
            <w:tcW w:w="603" w:type="auto"/>
          </w:tcPr>
          <w:p w14:paraId="4B7F2D0B" w14:textId="77777777" w:rsidR="005E738F" w:rsidRDefault="005E738F">
            <w:pPr>
              <w:pStyle w:val="TAC6"/>
            </w:pPr>
          </w:p>
        </w:tc>
        <w:tc>
          <w:tcPr>
            <w:tcW w:w="603" w:type="auto"/>
          </w:tcPr>
          <w:p w14:paraId="68EFDDDA" w14:textId="77777777" w:rsidR="005E738F" w:rsidRDefault="00000000">
            <w:pPr>
              <w:pStyle w:val="TAC6"/>
            </w:pPr>
            <w:r>
              <w:t>NWT</w:t>
            </w:r>
          </w:p>
        </w:tc>
        <w:tc>
          <w:tcPr>
            <w:tcW w:w="603" w:type="auto"/>
          </w:tcPr>
          <w:p w14:paraId="551EF2C0" w14:textId="77777777" w:rsidR="005E738F" w:rsidRDefault="00000000">
            <w:pPr>
              <w:pStyle w:val="TAC6"/>
            </w:pPr>
            <w:r>
              <w:t>4.72</w:t>
            </w:r>
          </w:p>
        </w:tc>
        <w:tc>
          <w:tcPr>
            <w:tcW w:w="603" w:type="auto"/>
          </w:tcPr>
          <w:p w14:paraId="1F538193" w14:textId="77777777" w:rsidR="005E738F" w:rsidRDefault="00000000">
            <w:pPr>
              <w:pStyle w:val="TAC6"/>
            </w:pPr>
            <w:r>
              <w:t>0.68</w:t>
            </w:r>
          </w:p>
        </w:tc>
        <w:tc>
          <w:tcPr>
            <w:tcW w:w="603" w:type="auto"/>
          </w:tcPr>
          <w:p w14:paraId="619EA55D" w14:textId="77777777" w:rsidR="005E738F" w:rsidRDefault="00000000">
            <w:pPr>
              <w:pStyle w:val="TAC6"/>
            </w:pPr>
            <w:r>
              <w:t>c15</w:t>
            </w:r>
          </w:p>
        </w:tc>
        <w:tc>
          <w:tcPr>
            <w:tcW w:w="603" w:type="auto"/>
          </w:tcPr>
          <w:p w14:paraId="1E3ACD22" w14:textId="77777777" w:rsidR="005E738F" w:rsidRDefault="00000000">
            <w:pPr>
              <w:pStyle w:val="TAC6"/>
            </w:pPr>
            <w:r>
              <w:t>2x32</w:t>
            </w:r>
          </w:p>
        </w:tc>
        <w:tc>
          <w:tcPr>
            <w:tcW w:w="603" w:type="auto"/>
          </w:tcPr>
          <w:p w14:paraId="50DC5DDA" w14:textId="77777777" w:rsidR="005E738F" w:rsidRDefault="00000000">
            <w:pPr>
              <w:pStyle w:val="TAC6"/>
            </w:pPr>
            <w:r>
              <w:t>4.67</w:t>
            </w:r>
          </w:p>
        </w:tc>
        <w:tc>
          <w:tcPr>
            <w:tcW w:w="603" w:type="auto"/>
          </w:tcPr>
          <w:p w14:paraId="31095F7E" w14:textId="77777777" w:rsidR="005E738F" w:rsidRDefault="00000000">
            <w:pPr>
              <w:pStyle w:val="TAC6"/>
            </w:pPr>
            <w:r>
              <w:t>0.62</w:t>
            </w:r>
          </w:p>
        </w:tc>
        <w:tc>
          <w:tcPr>
            <w:tcW w:w="603" w:type="auto"/>
          </w:tcPr>
          <w:p w14:paraId="4FA142CF" w14:textId="77777777" w:rsidR="005E738F" w:rsidRDefault="00000000">
            <w:pPr>
              <w:pStyle w:val="TAC6"/>
            </w:pPr>
            <w:r>
              <w:t>0.73</w:t>
            </w:r>
          </w:p>
        </w:tc>
        <w:tc>
          <w:tcPr>
            <w:tcW w:w="603" w:type="auto"/>
          </w:tcPr>
          <w:p w14:paraId="788CD776" w14:textId="77777777" w:rsidR="005E738F" w:rsidRDefault="00000000">
            <w:pPr>
              <w:pStyle w:val="TAC6"/>
            </w:pPr>
            <w:r>
              <w:t>NWT</w:t>
            </w:r>
          </w:p>
        </w:tc>
        <w:tc>
          <w:tcPr>
            <w:tcW w:w="603" w:type="auto"/>
          </w:tcPr>
          <w:p w14:paraId="4E32C905" w14:textId="77777777" w:rsidR="005E738F" w:rsidRDefault="00000000">
            <w:pPr>
              <w:pStyle w:val="TAC6"/>
            </w:pPr>
            <w:r>
              <w:t>PASS</w:t>
            </w:r>
          </w:p>
        </w:tc>
      </w:tr>
      <w:tr w:rsidR="005E738F" w14:paraId="1628950E" w14:textId="77777777">
        <w:trPr>
          <w:jc w:val="center"/>
        </w:trPr>
        <w:tc>
          <w:tcPr>
            <w:tcW w:w="603" w:type="auto"/>
            <w:vMerge/>
          </w:tcPr>
          <w:p w14:paraId="507B9468" w14:textId="77777777" w:rsidR="005E738F" w:rsidRDefault="005E738F"/>
        </w:tc>
        <w:tc>
          <w:tcPr>
            <w:tcW w:w="603" w:type="auto"/>
            <w:vMerge/>
          </w:tcPr>
          <w:p w14:paraId="2FF94501" w14:textId="77777777" w:rsidR="005E738F" w:rsidRDefault="005E738F"/>
        </w:tc>
        <w:tc>
          <w:tcPr>
            <w:tcW w:w="603" w:type="auto"/>
          </w:tcPr>
          <w:p w14:paraId="08D90E6F" w14:textId="77777777" w:rsidR="005E738F" w:rsidRDefault="00000000">
            <w:pPr>
              <w:pStyle w:val="TAC6"/>
            </w:pPr>
            <w:r>
              <w:t>2</w:t>
            </w:r>
          </w:p>
        </w:tc>
        <w:tc>
          <w:tcPr>
            <w:tcW w:w="603" w:type="auto"/>
          </w:tcPr>
          <w:p w14:paraId="0A0B6E5A" w14:textId="77777777" w:rsidR="005E738F" w:rsidRDefault="00000000">
            <w:pPr>
              <w:pStyle w:val="TAC6"/>
            </w:pPr>
            <w:r>
              <w:t>48</w:t>
            </w:r>
          </w:p>
        </w:tc>
        <w:tc>
          <w:tcPr>
            <w:tcW w:w="603" w:type="auto"/>
          </w:tcPr>
          <w:p w14:paraId="739524BF" w14:textId="77777777" w:rsidR="005E738F" w:rsidRDefault="00000000">
            <w:pPr>
              <w:pStyle w:val="TAC6"/>
            </w:pPr>
            <w:r>
              <w:t>off</w:t>
            </w:r>
          </w:p>
        </w:tc>
        <w:tc>
          <w:tcPr>
            <w:tcW w:w="603" w:type="auto"/>
          </w:tcPr>
          <w:p w14:paraId="3BAF9A1D" w14:textId="77777777" w:rsidR="005E738F" w:rsidRDefault="005E738F">
            <w:pPr>
              <w:pStyle w:val="TAC6"/>
            </w:pPr>
          </w:p>
        </w:tc>
        <w:tc>
          <w:tcPr>
            <w:tcW w:w="603" w:type="auto"/>
          </w:tcPr>
          <w:p w14:paraId="5AB82592" w14:textId="77777777" w:rsidR="005E738F" w:rsidRDefault="00000000">
            <w:pPr>
              <w:pStyle w:val="TAC6"/>
            </w:pPr>
            <w:r>
              <w:t>BT</w:t>
            </w:r>
          </w:p>
        </w:tc>
        <w:tc>
          <w:tcPr>
            <w:tcW w:w="603" w:type="auto"/>
          </w:tcPr>
          <w:p w14:paraId="6586467A" w14:textId="77777777" w:rsidR="005E738F" w:rsidRDefault="00000000">
            <w:pPr>
              <w:pStyle w:val="TAC6"/>
            </w:pPr>
            <w:r>
              <w:t>4.72</w:t>
            </w:r>
          </w:p>
        </w:tc>
        <w:tc>
          <w:tcPr>
            <w:tcW w:w="603" w:type="auto"/>
          </w:tcPr>
          <w:p w14:paraId="6B4A9A7F" w14:textId="77777777" w:rsidR="005E738F" w:rsidRDefault="00000000">
            <w:pPr>
              <w:pStyle w:val="TAC6"/>
            </w:pPr>
            <w:r>
              <w:t>0.68</w:t>
            </w:r>
          </w:p>
        </w:tc>
        <w:tc>
          <w:tcPr>
            <w:tcW w:w="603" w:type="auto"/>
          </w:tcPr>
          <w:p w14:paraId="2815F4B9" w14:textId="77777777" w:rsidR="005E738F" w:rsidRDefault="00000000">
            <w:pPr>
              <w:pStyle w:val="TAC6"/>
            </w:pPr>
            <w:r>
              <w:t>c14</w:t>
            </w:r>
          </w:p>
        </w:tc>
        <w:tc>
          <w:tcPr>
            <w:tcW w:w="603" w:type="auto"/>
          </w:tcPr>
          <w:p w14:paraId="6D5A16F9" w14:textId="77777777" w:rsidR="005E738F" w:rsidRDefault="00000000">
            <w:pPr>
              <w:pStyle w:val="TAC6"/>
            </w:pPr>
            <w:r>
              <w:t>2x24.4</w:t>
            </w:r>
          </w:p>
        </w:tc>
        <w:tc>
          <w:tcPr>
            <w:tcW w:w="603" w:type="auto"/>
          </w:tcPr>
          <w:p w14:paraId="34305062" w14:textId="77777777" w:rsidR="005E738F" w:rsidRDefault="00000000">
            <w:pPr>
              <w:pStyle w:val="TAC6"/>
            </w:pPr>
            <w:r>
              <w:t>4.72</w:t>
            </w:r>
          </w:p>
        </w:tc>
        <w:tc>
          <w:tcPr>
            <w:tcW w:w="603" w:type="auto"/>
          </w:tcPr>
          <w:p w14:paraId="3C88983E" w14:textId="77777777" w:rsidR="005E738F" w:rsidRDefault="00000000">
            <w:pPr>
              <w:pStyle w:val="TAC6"/>
            </w:pPr>
            <w:r>
              <w:t>0.56</w:t>
            </w:r>
          </w:p>
        </w:tc>
        <w:tc>
          <w:tcPr>
            <w:tcW w:w="603" w:type="auto"/>
          </w:tcPr>
          <w:p w14:paraId="5F4557CA" w14:textId="77777777" w:rsidR="005E738F" w:rsidRDefault="00000000">
            <w:pPr>
              <w:pStyle w:val="TAC6"/>
            </w:pPr>
            <w:r>
              <w:t>0.08</w:t>
            </w:r>
          </w:p>
        </w:tc>
        <w:tc>
          <w:tcPr>
            <w:tcW w:w="603" w:type="auto"/>
          </w:tcPr>
          <w:p w14:paraId="0245D55A" w14:textId="77777777" w:rsidR="005E738F" w:rsidRDefault="00000000">
            <w:pPr>
              <w:pStyle w:val="TAC6"/>
            </w:pPr>
            <w:r>
              <w:t>NWT</w:t>
            </w:r>
          </w:p>
        </w:tc>
        <w:tc>
          <w:tcPr>
            <w:tcW w:w="603" w:type="auto"/>
            <w:shd w:val="clear" w:color="auto" w:fill="FF474C"/>
          </w:tcPr>
          <w:p w14:paraId="4C167F90" w14:textId="77777777" w:rsidR="005E738F" w:rsidRDefault="00000000">
            <w:pPr>
              <w:pStyle w:val="TAC6"/>
            </w:pPr>
            <w:r>
              <w:t>FAIL</w:t>
            </w:r>
          </w:p>
        </w:tc>
      </w:tr>
      <w:tr w:rsidR="005E738F" w14:paraId="15184566" w14:textId="77777777">
        <w:trPr>
          <w:jc w:val="center"/>
        </w:trPr>
        <w:tc>
          <w:tcPr>
            <w:tcW w:w="603" w:type="auto"/>
            <w:vMerge/>
          </w:tcPr>
          <w:p w14:paraId="2DEAE71F" w14:textId="77777777" w:rsidR="005E738F" w:rsidRDefault="005E738F"/>
        </w:tc>
        <w:tc>
          <w:tcPr>
            <w:tcW w:w="603" w:type="auto"/>
            <w:vMerge w:val="restart"/>
          </w:tcPr>
          <w:p w14:paraId="27B14A1C" w14:textId="77777777" w:rsidR="005E738F" w:rsidRDefault="00000000">
            <w:pPr>
              <w:pStyle w:val="TAC6"/>
            </w:pPr>
            <w:r>
              <w:t>c30</w:t>
            </w:r>
          </w:p>
        </w:tc>
        <w:tc>
          <w:tcPr>
            <w:tcW w:w="603" w:type="auto"/>
          </w:tcPr>
          <w:p w14:paraId="5774D057" w14:textId="77777777" w:rsidR="005E738F" w:rsidRDefault="00000000">
            <w:pPr>
              <w:pStyle w:val="TAC6"/>
            </w:pPr>
            <w:r>
              <w:t>1</w:t>
            </w:r>
          </w:p>
        </w:tc>
        <w:tc>
          <w:tcPr>
            <w:tcW w:w="603" w:type="auto"/>
          </w:tcPr>
          <w:p w14:paraId="37696DFA" w14:textId="77777777" w:rsidR="005E738F" w:rsidRDefault="00000000">
            <w:pPr>
              <w:pStyle w:val="TAC6"/>
            </w:pPr>
            <w:r>
              <w:t>13.2</w:t>
            </w:r>
          </w:p>
        </w:tc>
        <w:tc>
          <w:tcPr>
            <w:tcW w:w="603" w:type="auto"/>
          </w:tcPr>
          <w:p w14:paraId="62ACD786" w14:textId="77777777" w:rsidR="005E738F" w:rsidRDefault="00000000">
            <w:pPr>
              <w:pStyle w:val="TAC6"/>
            </w:pPr>
            <w:r>
              <w:t>off</w:t>
            </w:r>
          </w:p>
        </w:tc>
        <w:tc>
          <w:tcPr>
            <w:tcW w:w="603" w:type="auto"/>
          </w:tcPr>
          <w:p w14:paraId="1BD5295E" w14:textId="77777777" w:rsidR="005E738F" w:rsidRDefault="00000000">
            <w:pPr>
              <w:pStyle w:val="TAC6"/>
            </w:pPr>
            <w:r>
              <w:t>5%</w:t>
            </w:r>
          </w:p>
        </w:tc>
        <w:tc>
          <w:tcPr>
            <w:tcW w:w="603" w:type="auto"/>
          </w:tcPr>
          <w:p w14:paraId="5BA0AE06" w14:textId="77777777" w:rsidR="005E738F" w:rsidRDefault="00000000">
            <w:pPr>
              <w:pStyle w:val="TAC6"/>
            </w:pPr>
            <w:r>
              <w:t>NWT</w:t>
            </w:r>
          </w:p>
        </w:tc>
        <w:tc>
          <w:tcPr>
            <w:tcW w:w="603" w:type="auto"/>
          </w:tcPr>
          <w:p w14:paraId="3E4102D5" w14:textId="77777777" w:rsidR="005E738F" w:rsidRDefault="00000000">
            <w:pPr>
              <w:pStyle w:val="TAC6"/>
            </w:pPr>
            <w:r>
              <w:t>3.33</w:t>
            </w:r>
          </w:p>
        </w:tc>
        <w:tc>
          <w:tcPr>
            <w:tcW w:w="603" w:type="auto"/>
          </w:tcPr>
          <w:p w14:paraId="5F16795F" w14:textId="77777777" w:rsidR="005E738F" w:rsidRDefault="00000000">
            <w:pPr>
              <w:pStyle w:val="TAC6"/>
            </w:pPr>
            <w:r>
              <w:t>1.22</w:t>
            </w:r>
          </w:p>
        </w:tc>
        <w:tc>
          <w:tcPr>
            <w:tcW w:w="603" w:type="auto"/>
          </w:tcPr>
          <w:p w14:paraId="7C3B231A" w14:textId="77777777" w:rsidR="005E738F" w:rsidRDefault="00000000">
            <w:pPr>
              <w:pStyle w:val="TAC6"/>
            </w:pPr>
            <w:r>
              <w:t>c17</w:t>
            </w:r>
          </w:p>
        </w:tc>
        <w:tc>
          <w:tcPr>
            <w:tcW w:w="603" w:type="auto"/>
          </w:tcPr>
          <w:p w14:paraId="03BE8460" w14:textId="77777777" w:rsidR="005E738F" w:rsidRDefault="00000000">
            <w:pPr>
              <w:pStyle w:val="TAC6"/>
            </w:pPr>
            <w:r>
              <w:t>2x8</w:t>
            </w:r>
          </w:p>
        </w:tc>
        <w:tc>
          <w:tcPr>
            <w:tcW w:w="603" w:type="auto"/>
          </w:tcPr>
          <w:p w14:paraId="3EE907F4" w14:textId="77777777" w:rsidR="005E738F" w:rsidRDefault="00000000">
            <w:pPr>
              <w:pStyle w:val="TAC6"/>
            </w:pPr>
            <w:r>
              <w:t>2.88</w:t>
            </w:r>
          </w:p>
        </w:tc>
        <w:tc>
          <w:tcPr>
            <w:tcW w:w="603" w:type="auto"/>
          </w:tcPr>
          <w:p w14:paraId="0CE2F482" w14:textId="77777777" w:rsidR="005E738F" w:rsidRDefault="00000000">
            <w:pPr>
              <w:pStyle w:val="TAC6"/>
            </w:pPr>
            <w:r>
              <w:t>1.14</w:t>
            </w:r>
          </w:p>
        </w:tc>
        <w:tc>
          <w:tcPr>
            <w:tcW w:w="603" w:type="auto"/>
          </w:tcPr>
          <w:p w14:paraId="79CAE309" w14:textId="77777777" w:rsidR="005E738F" w:rsidRDefault="00000000">
            <w:pPr>
              <w:pStyle w:val="TAC6"/>
            </w:pPr>
            <w:r>
              <w:t>3.58</w:t>
            </w:r>
          </w:p>
        </w:tc>
        <w:tc>
          <w:tcPr>
            <w:tcW w:w="603" w:type="auto"/>
          </w:tcPr>
          <w:p w14:paraId="7774B8DE" w14:textId="77777777" w:rsidR="005E738F" w:rsidRDefault="00000000">
            <w:pPr>
              <w:pStyle w:val="TAC6"/>
            </w:pPr>
            <w:r>
              <w:t>BT</w:t>
            </w:r>
          </w:p>
        </w:tc>
        <w:tc>
          <w:tcPr>
            <w:tcW w:w="603" w:type="auto"/>
            <w:shd w:val="clear" w:color="auto" w:fill="ADD8E6"/>
          </w:tcPr>
          <w:p w14:paraId="53E50C5E" w14:textId="77777777" w:rsidR="005E738F" w:rsidRDefault="00000000">
            <w:pPr>
              <w:pStyle w:val="TAC6"/>
            </w:pPr>
            <w:r>
              <w:t>EXCEED</w:t>
            </w:r>
          </w:p>
        </w:tc>
      </w:tr>
      <w:tr w:rsidR="005E738F" w14:paraId="6B2C422F" w14:textId="77777777">
        <w:trPr>
          <w:jc w:val="center"/>
        </w:trPr>
        <w:tc>
          <w:tcPr>
            <w:tcW w:w="603" w:type="auto"/>
            <w:vMerge/>
          </w:tcPr>
          <w:p w14:paraId="5F2B05F6" w14:textId="77777777" w:rsidR="005E738F" w:rsidRDefault="005E738F"/>
        </w:tc>
        <w:tc>
          <w:tcPr>
            <w:tcW w:w="603" w:type="auto"/>
            <w:vMerge/>
          </w:tcPr>
          <w:p w14:paraId="10909925" w14:textId="77777777" w:rsidR="005E738F" w:rsidRDefault="005E738F"/>
        </w:tc>
        <w:tc>
          <w:tcPr>
            <w:tcW w:w="603" w:type="auto"/>
          </w:tcPr>
          <w:p w14:paraId="164FCDB3" w14:textId="77777777" w:rsidR="005E738F" w:rsidRDefault="00000000">
            <w:pPr>
              <w:pStyle w:val="TAC6"/>
            </w:pPr>
            <w:r>
              <w:t>2</w:t>
            </w:r>
          </w:p>
        </w:tc>
        <w:tc>
          <w:tcPr>
            <w:tcW w:w="603" w:type="auto"/>
          </w:tcPr>
          <w:p w14:paraId="0E931AC8" w14:textId="77777777" w:rsidR="005E738F" w:rsidRDefault="00000000">
            <w:pPr>
              <w:pStyle w:val="TAC6"/>
            </w:pPr>
            <w:r>
              <w:t>13.2</w:t>
            </w:r>
          </w:p>
        </w:tc>
        <w:tc>
          <w:tcPr>
            <w:tcW w:w="603" w:type="auto"/>
          </w:tcPr>
          <w:p w14:paraId="3C771A76" w14:textId="77777777" w:rsidR="005E738F" w:rsidRDefault="00000000">
            <w:pPr>
              <w:pStyle w:val="TAC6"/>
            </w:pPr>
            <w:r>
              <w:t>off</w:t>
            </w:r>
          </w:p>
        </w:tc>
        <w:tc>
          <w:tcPr>
            <w:tcW w:w="603" w:type="auto"/>
          </w:tcPr>
          <w:p w14:paraId="403EF65C" w14:textId="77777777" w:rsidR="005E738F" w:rsidRDefault="00000000">
            <w:pPr>
              <w:pStyle w:val="TAC6"/>
            </w:pPr>
            <w:r>
              <w:t>5%</w:t>
            </w:r>
          </w:p>
        </w:tc>
        <w:tc>
          <w:tcPr>
            <w:tcW w:w="603" w:type="auto"/>
          </w:tcPr>
          <w:p w14:paraId="4A7E0AED" w14:textId="77777777" w:rsidR="005E738F" w:rsidRDefault="00000000">
            <w:pPr>
              <w:pStyle w:val="TAC6"/>
            </w:pPr>
            <w:r>
              <w:t>BT</w:t>
            </w:r>
          </w:p>
        </w:tc>
        <w:tc>
          <w:tcPr>
            <w:tcW w:w="603" w:type="auto"/>
          </w:tcPr>
          <w:p w14:paraId="60760854" w14:textId="77777777" w:rsidR="005E738F" w:rsidRDefault="00000000">
            <w:pPr>
              <w:pStyle w:val="TAC6"/>
            </w:pPr>
            <w:r>
              <w:t>3.33</w:t>
            </w:r>
          </w:p>
        </w:tc>
        <w:tc>
          <w:tcPr>
            <w:tcW w:w="603" w:type="auto"/>
          </w:tcPr>
          <w:p w14:paraId="2B2A5D60" w14:textId="77777777" w:rsidR="005E738F" w:rsidRDefault="00000000">
            <w:pPr>
              <w:pStyle w:val="TAC6"/>
            </w:pPr>
            <w:r>
              <w:t>1.22</w:t>
            </w:r>
          </w:p>
        </w:tc>
        <w:tc>
          <w:tcPr>
            <w:tcW w:w="603" w:type="auto"/>
          </w:tcPr>
          <w:p w14:paraId="134D0412" w14:textId="77777777" w:rsidR="005E738F" w:rsidRDefault="00000000">
            <w:pPr>
              <w:pStyle w:val="TAC6"/>
            </w:pPr>
            <w:r>
              <w:t>c16</w:t>
            </w:r>
          </w:p>
        </w:tc>
        <w:tc>
          <w:tcPr>
            <w:tcW w:w="603" w:type="auto"/>
          </w:tcPr>
          <w:p w14:paraId="0CA1D200" w14:textId="77777777" w:rsidR="005E738F" w:rsidRDefault="00000000">
            <w:pPr>
              <w:pStyle w:val="TAC6"/>
            </w:pPr>
            <w:r>
              <w:t>2x7.2</w:t>
            </w:r>
          </w:p>
        </w:tc>
        <w:tc>
          <w:tcPr>
            <w:tcW w:w="603" w:type="auto"/>
          </w:tcPr>
          <w:p w14:paraId="37020AF7" w14:textId="77777777" w:rsidR="005E738F" w:rsidRDefault="00000000">
            <w:pPr>
              <w:pStyle w:val="TAC6"/>
            </w:pPr>
            <w:r>
              <w:t>2.83</w:t>
            </w:r>
          </w:p>
        </w:tc>
        <w:tc>
          <w:tcPr>
            <w:tcW w:w="603" w:type="auto"/>
          </w:tcPr>
          <w:p w14:paraId="646B6BB6" w14:textId="77777777" w:rsidR="005E738F" w:rsidRDefault="00000000">
            <w:pPr>
              <w:pStyle w:val="TAC6"/>
            </w:pPr>
            <w:r>
              <w:t>1.17</w:t>
            </w:r>
          </w:p>
        </w:tc>
        <w:tc>
          <w:tcPr>
            <w:tcW w:w="603" w:type="auto"/>
          </w:tcPr>
          <w:p w14:paraId="081017FC" w14:textId="77777777" w:rsidR="005E738F" w:rsidRDefault="00000000">
            <w:pPr>
              <w:pStyle w:val="TAC6"/>
            </w:pPr>
            <w:r>
              <w:t>3.97</w:t>
            </w:r>
          </w:p>
        </w:tc>
        <w:tc>
          <w:tcPr>
            <w:tcW w:w="603" w:type="auto"/>
          </w:tcPr>
          <w:p w14:paraId="6C74E37B" w14:textId="77777777" w:rsidR="005E738F" w:rsidRDefault="00000000">
            <w:pPr>
              <w:pStyle w:val="TAC6"/>
            </w:pPr>
            <w:r>
              <w:t>BT</w:t>
            </w:r>
          </w:p>
        </w:tc>
        <w:tc>
          <w:tcPr>
            <w:tcW w:w="603" w:type="auto"/>
          </w:tcPr>
          <w:p w14:paraId="5B47C3B8" w14:textId="77777777" w:rsidR="005E738F" w:rsidRDefault="00000000">
            <w:pPr>
              <w:pStyle w:val="TAC6"/>
            </w:pPr>
            <w:r>
              <w:t>PASS</w:t>
            </w:r>
          </w:p>
        </w:tc>
      </w:tr>
      <w:tr w:rsidR="005E738F" w14:paraId="0C91AB50" w14:textId="77777777">
        <w:trPr>
          <w:jc w:val="center"/>
        </w:trPr>
        <w:tc>
          <w:tcPr>
            <w:tcW w:w="603" w:type="auto"/>
            <w:vMerge/>
          </w:tcPr>
          <w:p w14:paraId="1BF3E4D6" w14:textId="77777777" w:rsidR="005E738F" w:rsidRDefault="005E738F"/>
        </w:tc>
        <w:tc>
          <w:tcPr>
            <w:tcW w:w="603" w:type="auto"/>
            <w:vMerge w:val="restart"/>
          </w:tcPr>
          <w:p w14:paraId="769E9E9C" w14:textId="77777777" w:rsidR="005E738F" w:rsidRDefault="00000000">
            <w:pPr>
              <w:pStyle w:val="TAC6"/>
            </w:pPr>
            <w:r>
              <w:t>c31</w:t>
            </w:r>
          </w:p>
        </w:tc>
        <w:tc>
          <w:tcPr>
            <w:tcW w:w="603" w:type="auto"/>
          </w:tcPr>
          <w:p w14:paraId="3E37C1B4" w14:textId="77777777" w:rsidR="005E738F" w:rsidRDefault="00000000">
            <w:pPr>
              <w:pStyle w:val="TAC6"/>
            </w:pPr>
            <w:r>
              <w:t>1</w:t>
            </w:r>
          </w:p>
        </w:tc>
        <w:tc>
          <w:tcPr>
            <w:tcW w:w="603" w:type="auto"/>
          </w:tcPr>
          <w:p w14:paraId="7C0EFA1E" w14:textId="77777777" w:rsidR="005E738F" w:rsidRDefault="00000000">
            <w:pPr>
              <w:pStyle w:val="TAC6"/>
            </w:pPr>
            <w:r>
              <w:t>16.4</w:t>
            </w:r>
          </w:p>
        </w:tc>
        <w:tc>
          <w:tcPr>
            <w:tcW w:w="603" w:type="auto"/>
          </w:tcPr>
          <w:p w14:paraId="659E4808" w14:textId="77777777" w:rsidR="005E738F" w:rsidRDefault="00000000">
            <w:pPr>
              <w:pStyle w:val="TAC6"/>
            </w:pPr>
            <w:r>
              <w:t>off</w:t>
            </w:r>
          </w:p>
        </w:tc>
        <w:tc>
          <w:tcPr>
            <w:tcW w:w="603" w:type="auto"/>
          </w:tcPr>
          <w:p w14:paraId="043E53EB" w14:textId="77777777" w:rsidR="005E738F" w:rsidRDefault="00000000">
            <w:pPr>
              <w:pStyle w:val="TAC6"/>
            </w:pPr>
            <w:r>
              <w:t>5%</w:t>
            </w:r>
          </w:p>
        </w:tc>
        <w:tc>
          <w:tcPr>
            <w:tcW w:w="603" w:type="auto"/>
          </w:tcPr>
          <w:p w14:paraId="66261F42" w14:textId="77777777" w:rsidR="005E738F" w:rsidRDefault="00000000">
            <w:pPr>
              <w:pStyle w:val="TAC6"/>
            </w:pPr>
            <w:r>
              <w:t>NWT</w:t>
            </w:r>
          </w:p>
        </w:tc>
        <w:tc>
          <w:tcPr>
            <w:tcW w:w="603" w:type="auto"/>
          </w:tcPr>
          <w:p w14:paraId="5F8A0C5A" w14:textId="77777777" w:rsidR="005E738F" w:rsidRDefault="00000000">
            <w:pPr>
              <w:pStyle w:val="TAC6"/>
            </w:pPr>
            <w:r>
              <w:t>3.52</w:t>
            </w:r>
          </w:p>
        </w:tc>
        <w:tc>
          <w:tcPr>
            <w:tcW w:w="603" w:type="auto"/>
          </w:tcPr>
          <w:p w14:paraId="4E08CFAE" w14:textId="77777777" w:rsidR="005E738F" w:rsidRDefault="00000000">
            <w:pPr>
              <w:pStyle w:val="TAC6"/>
            </w:pPr>
            <w:r>
              <w:t>1.11</w:t>
            </w:r>
          </w:p>
        </w:tc>
        <w:tc>
          <w:tcPr>
            <w:tcW w:w="603" w:type="auto"/>
          </w:tcPr>
          <w:p w14:paraId="43143122" w14:textId="77777777" w:rsidR="005E738F" w:rsidRDefault="00000000">
            <w:pPr>
              <w:pStyle w:val="TAC6"/>
            </w:pPr>
            <w:r>
              <w:t>c18</w:t>
            </w:r>
          </w:p>
        </w:tc>
        <w:tc>
          <w:tcPr>
            <w:tcW w:w="603" w:type="auto"/>
          </w:tcPr>
          <w:p w14:paraId="78ADC6E8" w14:textId="77777777" w:rsidR="005E738F" w:rsidRDefault="00000000">
            <w:pPr>
              <w:pStyle w:val="TAC6"/>
            </w:pPr>
            <w:r>
              <w:t>2x9.6</w:t>
            </w:r>
          </w:p>
        </w:tc>
        <w:tc>
          <w:tcPr>
            <w:tcW w:w="603" w:type="auto"/>
          </w:tcPr>
          <w:p w14:paraId="3DB49F27" w14:textId="77777777" w:rsidR="005E738F" w:rsidRDefault="00000000">
            <w:pPr>
              <w:pStyle w:val="TAC6"/>
            </w:pPr>
            <w:r>
              <w:t>3.11</w:t>
            </w:r>
          </w:p>
        </w:tc>
        <w:tc>
          <w:tcPr>
            <w:tcW w:w="603" w:type="auto"/>
          </w:tcPr>
          <w:p w14:paraId="554A7229" w14:textId="77777777" w:rsidR="005E738F" w:rsidRDefault="00000000">
            <w:pPr>
              <w:pStyle w:val="TAC6"/>
            </w:pPr>
            <w:r>
              <w:t>1.21</w:t>
            </w:r>
          </w:p>
        </w:tc>
        <w:tc>
          <w:tcPr>
            <w:tcW w:w="603" w:type="auto"/>
          </w:tcPr>
          <w:p w14:paraId="240A6451" w14:textId="77777777" w:rsidR="005E738F" w:rsidRDefault="00000000">
            <w:pPr>
              <w:pStyle w:val="TAC6"/>
            </w:pPr>
            <w:r>
              <w:t>3.36</w:t>
            </w:r>
          </w:p>
        </w:tc>
        <w:tc>
          <w:tcPr>
            <w:tcW w:w="603" w:type="auto"/>
          </w:tcPr>
          <w:p w14:paraId="3DB72D99" w14:textId="77777777" w:rsidR="005E738F" w:rsidRDefault="00000000">
            <w:pPr>
              <w:pStyle w:val="TAC6"/>
            </w:pPr>
            <w:r>
              <w:t>BT</w:t>
            </w:r>
          </w:p>
        </w:tc>
        <w:tc>
          <w:tcPr>
            <w:tcW w:w="603" w:type="auto"/>
            <w:shd w:val="clear" w:color="auto" w:fill="ADD8E6"/>
          </w:tcPr>
          <w:p w14:paraId="375D2CEF" w14:textId="77777777" w:rsidR="005E738F" w:rsidRDefault="00000000">
            <w:pPr>
              <w:pStyle w:val="TAC6"/>
            </w:pPr>
            <w:r>
              <w:t>EXCEED</w:t>
            </w:r>
          </w:p>
        </w:tc>
      </w:tr>
      <w:tr w:rsidR="005E738F" w14:paraId="2202B592" w14:textId="77777777">
        <w:trPr>
          <w:jc w:val="center"/>
        </w:trPr>
        <w:tc>
          <w:tcPr>
            <w:tcW w:w="603" w:type="auto"/>
            <w:vMerge/>
          </w:tcPr>
          <w:p w14:paraId="4B65D169" w14:textId="77777777" w:rsidR="005E738F" w:rsidRDefault="005E738F"/>
        </w:tc>
        <w:tc>
          <w:tcPr>
            <w:tcW w:w="603" w:type="auto"/>
            <w:vMerge/>
          </w:tcPr>
          <w:p w14:paraId="1C1F8F93" w14:textId="77777777" w:rsidR="005E738F" w:rsidRDefault="005E738F"/>
        </w:tc>
        <w:tc>
          <w:tcPr>
            <w:tcW w:w="603" w:type="auto"/>
          </w:tcPr>
          <w:p w14:paraId="01D3B97F" w14:textId="77777777" w:rsidR="005E738F" w:rsidRDefault="00000000">
            <w:pPr>
              <w:pStyle w:val="TAC6"/>
            </w:pPr>
            <w:r>
              <w:t>2</w:t>
            </w:r>
          </w:p>
        </w:tc>
        <w:tc>
          <w:tcPr>
            <w:tcW w:w="603" w:type="auto"/>
          </w:tcPr>
          <w:p w14:paraId="327FEE5E" w14:textId="77777777" w:rsidR="005E738F" w:rsidRDefault="00000000">
            <w:pPr>
              <w:pStyle w:val="TAC6"/>
            </w:pPr>
            <w:r>
              <w:t>16.4</w:t>
            </w:r>
          </w:p>
        </w:tc>
        <w:tc>
          <w:tcPr>
            <w:tcW w:w="603" w:type="auto"/>
          </w:tcPr>
          <w:p w14:paraId="70E84C96" w14:textId="77777777" w:rsidR="005E738F" w:rsidRDefault="00000000">
            <w:pPr>
              <w:pStyle w:val="TAC6"/>
            </w:pPr>
            <w:r>
              <w:t>off</w:t>
            </w:r>
          </w:p>
        </w:tc>
        <w:tc>
          <w:tcPr>
            <w:tcW w:w="603" w:type="auto"/>
          </w:tcPr>
          <w:p w14:paraId="1ACF0F6E" w14:textId="77777777" w:rsidR="005E738F" w:rsidRDefault="00000000">
            <w:pPr>
              <w:pStyle w:val="TAC6"/>
            </w:pPr>
            <w:r>
              <w:t>5%</w:t>
            </w:r>
          </w:p>
        </w:tc>
        <w:tc>
          <w:tcPr>
            <w:tcW w:w="603" w:type="auto"/>
          </w:tcPr>
          <w:p w14:paraId="148FA909" w14:textId="77777777" w:rsidR="005E738F" w:rsidRDefault="00000000">
            <w:pPr>
              <w:pStyle w:val="TAC6"/>
            </w:pPr>
            <w:r>
              <w:t>BT</w:t>
            </w:r>
          </w:p>
        </w:tc>
        <w:tc>
          <w:tcPr>
            <w:tcW w:w="603" w:type="auto"/>
          </w:tcPr>
          <w:p w14:paraId="665468FA" w14:textId="77777777" w:rsidR="005E738F" w:rsidRDefault="00000000">
            <w:pPr>
              <w:pStyle w:val="TAC6"/>
            </w:pPr>
            <w:r>
              <w:t>3.52</w:t>
            </w:r>
          </w:p>
        </w:tc>
        <w:tc>
          <w:tcPr>
            <w:tcW w:w="603" w:type="auto"/>
          </w:tcPr>
          <w:p w14:paraId="4F4C2D30" w14:textId="77777777" w:rsidR="005E738F" w:rsidRDefault="00000000">
            <w:pPr>
              <w:pStyle w:val="TAC6"/>
            </w:pPr>
            <w:r>
              <w:t>1.11</w:t>
            </w:r>
          </w:p>
        </w:tc>
        <w:tc>
          <w:tcPr>
            <w:tcW w:w="603" w:type="auto"/>
          </w:tcPr>
          <w:p w14:paraId="386E79A2" w14:textId="77777777" w:rsidR="005E738F" w:rsidRDefault="00000000">
            <w:pPr>
              <w:pStyle w:val="TAC6"/>
            </w:pPr>
            <w:r>
              <w:t>c17</w:t>
            </w:r>
          </w:p>
        </w:tc>
        <w:tc>
          <w:tcPr>
            <w:tcW w:w="603" w:type="auto"/>
          </w:tcPr>
          <w:p w14:paraId="013D049C" w14:textId="77777777" w:rsidR="005E738F" w:rsidRDefault="00000000">
            <w:pPr>
              <w:pStyle w:val="TAC6"/>
            </w:pPr>
            <w:r>
              <w:t>2x8</w:t>
            </w:r>
          </w:p>
        </w:tc>
        <w:tc>
          <w:tcPr>
            <w:tcW w:w="603" w:type="auto"/>
          </w:tcPr>
          <w:p w14:paraId="1CE69676" w14:textId="77777777" w:rsidR="005E738F" w:rsidRDefault="00000000">
            <w:pPr>
              <w:pStyle w:val="TAC6"/>
            </w:pPr>
            <w:r>
              <w:t>2.88</w:t>
            </w:r>
          </w:p>
        </w:tc>
        <w:tc>
          <w:tcPr>
            <w:tcW w:w="603" w:type="auto"/>
          </w:tcPr>
          <w:p w14:paraId="5526F2C7" w14:textId="77777777" w:rsidR="005E738F" w:rsidRDefault="00000000">
            <w:pPr>
              <w:pStyle w:val="TAC6"/>
            </w:pPr>
            <w:r>
              <w:t>1.14</w:t>
            </w:r>
          </w:p>
        </w:tc>
        <w:tc>
          <w:tcPr>
            <w:tcW w:w="603" w:type="auto"/>
          </w:tcPr>
          <w:p w14:paraId="523C8D54" w14:textId="77777777" w:rsidR="005E738F" w:rsidRDefault="00000000">
            <w:pPr>
              <w:pStyle w:val="TAC6"/>
            </w:pPr>
            <w:r>
              <w:t>5.4</w:t>
            </w:r>
          </w:p>
        </w:tc>
        <w:tc>
          <w:tcPr>
            <w:tcW w:w="603" w:type="auto"/>
          </w:tcPr>
          <w:p w14:paraId="7806A72E" w14:textId="77777777" w:rsidR="005E738F" w:rsidRDefault="00000000">
            <w:pPr>
              <w:pStyle w:val="TAC6"/>
            </w:pPr>
            <w:r>
              <w:t>BT</w:t>
            </w:r>
          </w:p>
        </w:tc>
        <w:tc>
          <w:tcPr>
            <w:tcW w:w="603" w:type="auto"/>
          </w:tcPr>
          <w:p w14:paraId="32487D7B" w14:textId="77777777" w:rsidR="005E738F" w:rsidRDefault="00000000">
            <w:pPr>
              <w:pStyle w:val="TAC6"/>
            </w:pPr>
            <w:r>
              <w:t>PASS</w:t>
            </w:r>
          </w:p>
        </w:tc>
      </w:tr>
      <w:tr w:rsidR="005E738F" w14:paraId="78EDC2DB" w14:textId="77777777">
        <w:trPr>
          <w:jc w:val="center"/>
        </w:trPr>
        <w:tc>
          <w:tcPr>
            <w:tcW w:w="603" w:type="auto"/>
            <w:vMerge/>
          </w:tcPr>
          <w:p w14:paraId="5CFC6C5E" w14:textId="77777777" w:rsidR="005E738F" w:rsidRDefault="005E738F"/>
        </w:tc>
        <w:tc>
          <w:tcPr>
            <w:tcW w:w="603" w:type="auto"/>
            <w:vMerge w:val="restart"/>
          </w:tcPr>
          <w:p w14:paraId="5AD6332E" w14:textId="77777777" w:rsidR="005E738F" w:rsidRDefault="00000000">
            <w:pPr>
              <w:pStyle w:val="TAC6"/>
            </w:pPr>
            <w:r>
              <w:t>c32</w:t>
            </w:r>
          </w:p>
        </w:tc>
        <w:tc>
          <w:tcPr>
            <w:tcW w:w="603" w:type="auto"/>
          </w:tcPr>
          <w:p w14:paraId="66764E2A" w14:textId="77777777" w:rsidR="005E738F" w:rsidRDefault="00000000">
            <w:pPr>
              <w:pStyle w:val="TAC6"/>
            </w:pPr>
            <w:r>
              <w:t>1</w:t>
            </w:r>
          </w:p>
        </w:tc>
        <w:tc>
          <w:tcPr>
            <w:tcW w:w="603" w:type="auto"/>
          </w:tcPr>
          <w:p w14:paraId="63A19505" w14:textId="77777777" w:rsidR="005E738F" w:rsidRDefault="00000000">
            <w:pPr>
              <w:pStyle w:val="TAC6"/>
            </w:pPr>
            <w:r>
              <w:t>24.4</w:t>
            </w:r>
          </w:p>
        </w:tc>
        <w:tc>
          <w:tcPr>
            <w:tcW w:w="603" w:type="auto"/>
          </w:tcPr>
          <w:p w14:paraId="48DED302" w14:textId="77777777" w:rsidR="005E738F" w:rsidRDefault="00000000">
            <w:pPr>
              <w:pStyle w:val="TAC6"/>
            </w:pPr>
            <w:r>
              <w:t>off</w:t>
            </w:r>
          </w:p>
        </w:tc>
        <w:tc>
          <w:tcPr>
            <w:tcW w:w="603" w:type="auto"/>
          </w:tcPr>
          <w:p w14:paraId="2751C6AD" w14:textId="77777777" w:rsidR="005E738F" w:rsidRDefault="00000000">
            <w:pPr>
              <w:pStyle w:val="TAC6"/>
            </w:pPr>
            <w:r>
              <w:t>5%</w:t>
            </w:r>
          </w:p>
        </w:tc>
        <w:tc>
          <w:tcPr>
            <w:tcW w:w="603" w:type="auto"/>
          </w:tcPr>
          <w:p w14:paraId="073F9140" w14:textId="77777777" w:rsidR="005E738F" w:rsidRDefault="00000000">
            <w:pPr>
              <w:pStyle w:val="TAC6"/>
            </w:pPr>
            <w:r>
              <w:t>NWT</w:t>
            </w:r>
          </w:p>
        </w:tc>
        <w:tc>
          <w:tcPr>
            <w:tcW w:w="603" w:type="auto"/>
          </w:tcPr>
          <w:p w14:paraId="2CB3F2C8" w14:textId="77777777" w:rsidR="005E738F" w:rsidRDefault="00000000">
            <w:pPr>
              <w:pStyle w:val="TAC6"/>
            </w:pPr>
            <w:r>
              <w:t>3.74</w:t>
            </w:r>
          </w:p>
        </w:tc>
        <w:tc>
          <w:tcPr>
            <w:tcW w:w="603" w:type="auto"/>
          </w:tcPr>
          <w:p w14:paraId="0E75B4C8" w14:textId="77777777" w:rsidR="005E738F" w:rsidRDefault="00000000">
            <w:pPr>
              <w:pStyle w:val="TAC6"/>
            </w:pPr>
            <w:r>
              <w:t>0.99</w:t>
            </w:r>
          </w:p>
        </w:tc>
        <w:tc>
          <w:tcPr>
            <w:tcW w:w="603" w:type="auto"/>
          </w:tcPr>
          <w:p w14:paraId="54A51321" w14:textId="77777777" w:rsidR="005E738F" w:rsidRDefault="00000000">
            <w:pPr>
              <w:pStyle w:val="TAC6"/>
            </w:pPr>
            <w:r>
              <w:t>c19</w:t>
            </w:r>
          </w:p>
        </w:tc>
        <w:tc>
          <w:tcPr>
            <w:tcW w:w="603" w:type="auto"/>
          </w:tcPr>
          <w:p w14:paraId="5BDBB4D9" w14:textId="77777777" w:rsidR="005E738F" w:rsidRDefault="00000000">
            <w:pPr>
              <w:pStyle w:val="TAC6"/>
            </w:pPr>
            <w:r>
              <w:t>2x13.2</w:t>
            </w:r>
          </w:p>
        </w:tc>
        <w:tc>
          <w:tcPr>
            <w:tcW w:w="603" w:type="auto"/>
          </w:tcPr>
          <w:p w14:paraId="16B5DD33" w14:textId="77777777" w:rsidR="005E738F" w:rsidRDefault="00000000">
            <w:pPr>
              <w:pStyle w:val="TAC6"/>
            </w:pPr>
            <w:r>
              <w:t>3.62</w:t>
            </w:r>
          </w:p>
        </w:tc>
        <w:tc>
          <w:tcPr>
            <w:tcW w:w="603" w:type="auto"/>
          </w:tcPr>
          <w:p w14:paraId="59F3A460" w14:textId="77777777" w:rsidR="005E738F" w:rsidRDefault="00000000">
            <w:pPr>
              <w:pStyle w:val="TAC6"/>
            </w:pPr>
            <w:r>
              <w:t>1.12</w:t>
            </w:r>
          </w:p>
        </w:tc>
        <w:tc>
          <w:tcPr>
            <w:tcW w:w="603" w:type="auto"/>
          </w:tcPr>
          <w:p w14:paraId="72F5CF36" w14:textId="77777777" w:rsidR="005E738F" w:rsidRDefault="00000000">
            <w:pPr>
              <w:pStyle w:val="TAC6"/>
            </w:pPr>
            <w:r>
              <w:t>1.09</w:t>
            </w:r>
          </w:p>
        </w:tc>
        <w:tc>
          <w:tcPr>
            <w:tcW w:w="603" w:type="auto"/>
          </w:tcPr>
          <w:p w14:paraId="5B1B50BD" w14:textId="77777777" w:rsidR="005E738F" w:rsidRDefault="00000000">
            <w:pPr>
              <w:pStyle w:val="TAC6"/>
            </w:pPr>
            <w:r>
              <w:t>NWT</w:t>
            </w:r>
          </w:p>
        </w:tc>
        <w:tc>
          <w:tcPr>
            <w:tcW w:w="603" w:type="auto"/>
          </w:tcPr>
          <w:p w14:paraId="41F541E5" w14:textId="77777777" w:rsidR="005E738F" w:rsidRDefault="00000000">
            <w:pPr>
              <w:pStyle w:val="TAC6"/>
            </w:pPr>
            <w:r>
              <w:t>PASS</w:t>
            </w:r>
          </w:p>
        </w:tc>
      </w:tr>
      <w:tr w:rsidR="005E738F" w14:paraId="5CDBA25B" w14:textId="77777777">
        <w:trPr>
          <w:jc w:val="center"/>
        </w:trPr>
        <w:tc>
          <w:tcPr>
            <w:tcW w:w="603" w:type="auto"/>
            <w:vMerge/>
          </w:tcPr>
          <w:p w14:paraId="54595580" w14:textId="77777777" w:rsidR="005E738F" w:rsidRDefault="005E738F"/>
        </w:tc>
        <w:tc>
          <w:tcPr>
            <w:tcW w:w="603" w:type="auto"/>
            <w:vMerge/>
          </w:tcPr>
          <w:p w14:paraId="0231F8C7" w14:textId="77777777" w:rsidR="005E738F" w:rsidRDefault="005E738F"/>
        </w:tc>
        <w:tc>
          <w:tcPr>
            <w:tcW w:w="603" w:type="auto"/>
          </w:tcPr>
          <w:p w14:paraId="5221A5A3" w14:textId="77777777" w:rsidR="005E738F" w:rsidRDefault="00000000">
            <w:pPr>
              <w:pStyle w:val="TAC6"/>
            </w:pPr>
            <w:r>
              <w:t>2</w:t>
            </w:r>
          </w:p>
        </w:tc>
        <w:tc>
          <w:tcPr>
            <w:tcW w:w="603" w:type="auto"/>
          </w:tcPr>
          <w:p w14:paraId="6FDC32A9" w14:textId="77777777" w:rsidR="005E738F" w:rsidRDefault="00000000">
            <w:pPr>
              <w:pStyle w:val="TAC6"/>
            </w:pPr>
            <w:r>
              <w:t>24.4</w:t>
            </w:r>
          </w:p>
        </w:tc>
        <w:tc>
          <w:tcPr>
            <w:tcW w:w="603" w:type="auto"/>
          </w:tcPr>
          <w:p w14:paraId="6D906312" w14:textId="77777777" w:rsidR="005E738F" w:rsidRDefault="00000000">
            <w:pPr>
              <w:pStyle w:val="TAC6"/>
            </w:pPr>
            <w:r>
              <w:t>off</w:t>
            </w:r>
          </w:p>
        </w:tc>
        <w:tc>
          <w:tcPr>
            <w:tcW w:w="603" w:type="auto"/>
          </w:tcPr>
          <w:p w14:paraId="5735961C" w14:textId="77777777" w:rsidR="005E738F" w:rsidRDefault="00000000">
            <w:pPr>
              <w:pStyle w:val="TAC6"/>
            </w:pPr>
            <w:r>
              <w:t>5%</w:t>
            </w:r>
          </w:p>
        </w:tc>
        <w:tc>
          <w:tcPr>
            <w:tcW w:w="603" w:type="auto"/>
          </w:tcPr>
          <w:p w14:paraId="3DCC91A7" w14:textId="77777777" w:rsidR="005E738F" w:rsidRDefault="00000000">
            <w:pPr>
              <w:pStyle w:val="TAC6"/>
            </w:pPr>
            <w:r>
              <w:t>BT</w:t>
            </w:r>
          </w:p>
        </w:tc>
        <w:tc>
          <w:tcPr>
            <w:tcW w:w="603" w:type="auto"/>
          </w:tcPr>
          <w:p w14:paraId="6BFC9991" w14:textId="77777777" w:rsidR="005E738F" w:rsidRDefault="00000000">
            <w:pPr>
              <w:pStyle w:val="TAC6"/>
            </w:pPr>
            <w:r>
              <w:t>3.74</w:t>
            </w:r>
          </w:p>
        </w:tc>
        <w:tc>
          <w:tcPr>
            <w:tcW w:w="603" w:type="auto"/>
          </w:tcPr>
          <w:p w14:paraId="549C5113" w14:textId="77777777" w:rsidR="005E738F" w:rsidRDefault="00000000">
            <w:pPr>
              <w:pStyle w:val="TAC6"/>
            </w:pPr>
            <w:r>
              <w:t>0.99</w:t>
            </w:r>
          </w:p>
        </w:tc>
        <w:tc>
          <w:tcPr>
            <w:tcW w:w="603" w:type="auto"/>
          </w:tcPr>
          <w:p w14:paraId="0BDF3A6B" w14:textId="77777777" w:rsidR="005E738F" w:rsidRDefault="00000000">
            <w:pPr>
              <w:pStyle w:val="TAC6"/>
            </w:pPr>
            <w:r>
              <w:t>c18</w:t>
            </w:r>
          </w:p>
        </w:tc>
        <w:tc>
          <w:tcPr>
            <w:tcW w:w="603" w:type="auto"/>
          </w:tcPr>
          <w:p w14:paraId="0DD0DFA9" w14:textId="77777777" w:rsidR="005E738F" w:rsidRDefault="00000000">
            <w:pPr>
              <w:pStyle w:val="TAC6"/>
            </w:pPr>
            <w:r>
              <w:t>2x9.6</w:t>
            </w:r>
          </w:p>
        </w:tc>
        <w:tc>
          <w:tcPr>
            <w:tcW w:w="603" w:type="auto"/>
          </w:tcPr>
          <w:p w14:paraId="21210022" w14:textId="77777777" w:rsidR="005E738F" w:rsidRDefault="00000000">
            <w:pPr>
              <w:pStyle w:val="TAC6"/>
            </w:pPr>
            <w:r>
              <w:t>3.11</w:t>
            </w:r>
          </w:p>
        </w:tc>
        <w:tc>
          <w:tcPr>
            <w:tcW w:w="603" w:type="auto"/>
          </w:tcPr>
          <w:p w14:paraId="0A0ED280" w14:textId="77777777" w:rsidR="005E738F" w:rsidRDefault="00000000">
            <w:pPr>
              <w:pStyle w:val="TAC6"/>
            </w:pPr>
            <w:r>
              <w:t>1.21</w:t>
            </w:r>
          </w:p>
        </w:tc>
        <w:tc>
          <w:tcPr>
            <w:tcW w:w="603" w:type="auto"/>
          </w:tcPr>
          <w:p w14:paraId="75AE2A2D" w14:textId="77777777" w:rsidR="005E738F" w:rsidRDefault="00000000">
            <w:pPr>
              <w:pStyle w:val="TAC6"/>
            </w:pPr>
            <w:r>
              <w:t>5.38</w:t>
            </w:r>
          </w:p>
        </w:tc>
        <w:tc>
          <w:tcPr>
            <w:tcW w:w="603" w:type="auto"/>
          </w:tcPr>
          <w:p w14:paraId="3594EA99" w14:textId="77777777" w:rsidR="005E738F" w:rsidRDefault="00000000">
            <w:pPr>
              <w:pStyle w:val="TAC6"/>
            </w:pPr>
            <w:r>
              <w:t>BT</w:t>
            </w:r>
          </w:p>
        </w:tc>
        <w:tc>
          <w:tcPr>
            <w:tcW w:w="603" w:type="auto"/>
          </w:tcPr>
          <w:p w14:paraId="2CF8B8F0" w14:textId="77777777" w:rsidR="005E738F" w:rsidRDefault="00000000">
            <w:pPr>
              <w:pStyle w:val="TAC6"/>
            </w:pPr>
            <w:r>
              <w:t>PASS</w:t>
            </w:r>
          </w:p>
        </w:tc>
      </w:tr>
      <w:tr w:rsidR="005E738F" w14:paraId="48D273E7" w14:textId="77777777">
        <w:trPr>
          <w:jc w:val="center"/>
        </w:trPr>
        <w:tc>
          <w:tcPr>
            <w:tcW w:w="603" w:type="auto"/>
            <w:vMerge/>
          </w:tcPr>
          <w:p w14:paraId="70F06EB9" w14:textId="77777777" w:rsidR="005E738F" w:rsidRDefault="005E738F"/>
        </w:tc>
        <w:tc>
          <w:tcPr>
            <w:tcW w:w="603" w:type="auto"/>
            <w:vMerge w:val="restart"/>
          </w:tcPr>
          <w:p w14:paraId="52D49E1A" w14:textId="77777777" w:rsidR="005E738F" w:rsidRDefault="00000000">
            <w:pPr>
              <w:pStyle w:val="TAC6"/>
            </w:pPr>
            <w:r>
              <w:t>c33</w:t>
            </w:r>
          </w:p>
        </w:tc>
        <w:tc>
          <w:tcPr>
            <w:tcW w:w="603" w:type="auto"/>
          </w:tcPr>
          <w:p w14:paraId="41C21EB1" w14:textId="77777777" w:rsidR="005E738F" w:rsidRDefault="00000000">
            <w:pPr>
              <w:pStyle w:val="TAC6"/>
            </w:pPr>
            <w:r>
              <w:t>1</w:t>
            </w:r>
          </w:p>
        </w:tc>
        <w:tc>
          <w:tcPr>
            <w:tcW w:w="603" w:type="auto"/>
          </w:tcPr>
          <w:p w14:paraId="4F203E92" w14:textId="77777777" w:rsidR="005E738F" w:rsidRDefault="00000000">
            <w:pPr>
              <w:pStyle w:val="TAC6"/>
            </w:pPr>
            <w:r>
              <w:t>32</w:t>
            </w:r>
          </w:p>
        </w:tc>
        <w:tc>
          <w:tcPr>
            <w:tcW w:w="603" w:type="auto"/>
          </w:tcPr>
          <w:p w14:paraId="230D51D0" w14:textId="77777777" w:rsidR="005E738F" w:rsidRDefault="00000000">
            <w:pPr>
              <w:pStyle w:val="TAC6"/>
            </w:pPr>
            <w:r>
              <w:t>off</w:t>
            </w:r>
          </w:p>
        </w:tc>
        <w:tc>
          <w:tcPr>
            <w:tcW w:w="603" w:type="auto"/>
          </w:tcPr>
          <w:p w14:paraId="51086C2F" w14:textId="77777777" w:rsidR="005E738F" w:rsidRDefault="00000000">
            <w:pPr>
              <w:pStyle w:val="TAC6"/>
            </w:pPr>
            <w:r>
              <w:t>5%</w:t>
            </w:r>
          </w:p>
        </w:tc>
        <w:tc>
          <w:tcPr>
            <w:tcW w:w="603" w:type="auto"/>
          </w:tcPr>
          <w:p w14:paraId="4B2B15D3" w14:textId="77777777" w:rsidR="005E738F" w:rsidRDefault="00000000">
            <w:pPr>
              <w:pStyle w:val="TAC6"/>
            </w:pPr>
            <w:r>
              <w:t>NWT</w:t>
            </w:r>
          </w:p>
        </w:tc>
        <w:tc>
          <w:tcPr>
            <w:tcW w:w="603" w:type="auto"/>
          </w:tcPr>
          <w:p w14:paraId="4EF115D2" w14:textId="77777777" w:rsidR="005E738F" w:rsidRDefault="00000000">
            <w:pPr>
              <w:pStyle w:val="TAC6"/>
            </w:pPr>
            <w:r>
              <w:t>3.9</w:t>
            </w:r>
          </w:p>
        </w:tc>
        <w:tc>
          <w:tcPr>
            <w:tcW w:w="603" w:type="auto"/>
          </w:tcPr>
          <w:p w14:paraId="11DEEEC9" w14:textId="77777777" w:rsidR="005E738F" w:rsidRDefault="00000000">
            <w:pPr>
              <w:pStyle w:val="TAC6"/>
            </w:pPr>
            <w:r>
              <w:t>1.09</w:t>
            </w:r>
          </w:p>
        </w:tc>
        <w:tc>
          <w:tcPr>
            <w:tcW w:w="603" w:type="auto"/>
          </w:tcPr>
          <w:p w14:paraId="307B522A" w14:textId="77777777" w:rsidR="005E738F" w:rsidRDefault="00000000">
            <w:pPr>
              <w:pStyle w:val="TAC6"/>
            </w:pPr>
            <w:r>
              <w:t>c20</w:t>
            </w:r>
          </w:p>
        </w:tc>
        <w:tc>
          <w:tcPr>
            <w:tcW w:w="603" w:type="auto"/>
          </w:tcPr>
          <w:p w14:paraId="060BD121" w14:textId="77777777" w:rsidR="005E738F" w:rsidRDefault="00000000">
            <w:pPr>
              <w:pStyle w:val="TAC6"/>
            </w:pPr>
            <w:r>
              <w:t>2x16.4</w:t>
            </w:r>
          </w:p>
        </w:tc>
        <w:tc>
          <w:tcPr>
            <w:tcW w:w="603" w:type="auto"/>
          </w:tcPr>
          <w:p w14:paraId="0E62977D" w14:textId="77777777" w:rsidR="005E738F" w:rsidRDefault="00000000">
            <w:pPr>
              <w:pStyle w:val="TAC6"/>
            </w:pPr>
            <w:r>
              <w:t>3.64</w:t>
            </w:r>
          </w:p>
        </w:tc>
        <w:tc>
          <w:tcPr>
            <w:tcW w:w="603" w:type="auto"/>
          </w:tcPr>
          <w:p w14:paraId="775A483C" w14:textId="77777777" w:rsidR="005E738F" w:rsidRDefault="00000000">
            <w:pPr>
              <w:pStyle w:val="TAC6"/>
            </w:pPr>
            <w:r>
              <w:t>1.07</w:t>
            </w:r>
          </w:p>
        </w:tc>
        <w:tc>
          <w:tcPr>
            <w:tcW w:w="603" w:type="auto"/>
          </w:tcPr>
          <w:p w14:paraId="5D921DFB" w14:textId="77777777" w:rsidR="005E738F" w:rsidRDefault="00000000">
            <w:pPr>
              <w:pStyle w:val="TAC6"/>
            </w:pPr>
            <w:r>
              <w:t>2.3</w:t>
            </w:r>
          </w:p>
        </w:tc>
        <w:tc>
          <w:tcPr>
            <w:tcW w:w="603" w:type="auto"/>
          </w:tcPr>
          <w:p w14:paraId="49950D82" w14:textId="77777777" w:rsidR="005E738F" w:rsidRDefault="00000000">
            <w:pPr>
              <w:pStyle w:val="TAC6"/>
            </w:pPr>
            <w:r>
              <w:t>BT</w:t>
            </w:r>
          </w:p>
        </w:tc>
        <w:tc>
          <w:tcPr>
            <w:tcW w:w="603" w:type="auto"/>
            <w:shd w:val="clear" w:color="auto" w:fill="ADD8E6"/>
          </w:tcPr>
          <w:p w14:paraId="76342092" w14:textId="77777777" w:rsidR="005E738F" w:rsidRDefault="00000000">
            <w:pPr>
              <w:pStyle w:val="TAC6"/>
            </w:pPr>
            <w:r>
              <w:t>EXCEED</w:t>
            </w:r>
          </w:p>
        </w:tc>
      </w:tr>
      <w:tr w:rsidR="005E738F" w14:paraId="251DD839" w14:textId="77777777">
        <w:trPr>
          <w:jc w:val="center"/>
        </w:trPr>
        <w:tc>
          <w:tcPr>
            <w:tcW w:w="603" w:type="auto"/>
            <w:vMerge/>
          </w:tcPr>
          <w:p w14:paraId="4CB5504A" w14:textId="77777777" w:rsidR="005E738F" w:rsidRDefault="005E738F"/>
        </w:tc>
        <w:tc>
          <w:tcPr>
            <w:tcW w:w="603" w:type="auto"/>
            <w:vMerge/>
          </w:tcPr>
          <w:p w14:paraId="62D60BE2" w14:textId="77777777" w:rsidR="005E738F" w:rsidRDefault="005E738F"/>
        </w:tc>
        <w:tc>
          <w:tcPr>
            <w:tcW w:w="603" w:type="auto"/>
          </w:tcPr>
          <w:p w14:paraId="4892D79C" w14:textId="77777777" w:rsidR="005E738F" w:rsidRDefault="00000000">
            <w:pPr>
              <w:pStyle w:val="TAC6"/>
            </w:pPr>
            <w:r>
              <w:t>2</w:t>
            </w:r>
          </w:p>
        </w:tc>
        <w:tc>
          <w:tcPr>
            <w:tcW w:w="603" w:type="auto"/>
          </w:tcPr>
          <w:p w14:paraId="446654D6" w14:textId="77777777" w:rsidR="005E738F" w:rsidRDefault="00000000">
            <w:pPr>
              <w:pStyle w:val="TAC6"/>
            </w:pPr>
            <w:r>
              <w:t>32</w:t>
            </w:r>
          </w:p>
        </w:tc>
        <w:tc>
          <w:tcPr>
            <w:tcW w:w="603" w:type="auto"/>
          </w:tcPr>
          <w:p w14:paraId="24D1756D" w14:textId="77777777" w:rsidR="005E738F" w:rsidRDefault="00000000">
            <w:pPr>
              <w:pStyle w:val="TAC6"/>
            </w:pPr>
            <w:r>
              <w:t>off</w:t>
            </w:r>
          </w:p>
        </w:tc>
        <w:tc>
          <w:tcPr>
            <w:tcW w:w="603" w:type="auto"/>
          </w:tcPr>
          <w:p w14:paraId="1292AEB7" w14:textId="77777777" w:rsidR="005E738F" w:rsidRDefault="00000000">
            <w:pPr>
              <w:pStyle w:val="TAC6"/>
            </w:pPr>
            <w:r>
              <w:t>5%</w:t>
            </w:r>
          </w:p>
        </w:tc>
        <w:tc>
          <w:tcPr>
            <w:tcW w:w="603" w:type="auto"/>
          </w:tcPr>
          <w:p w14:paraId="20456D56" w14:textId="77777777" w:rsidR="005E738F" w:rsidRDefault="00000000">
            <w:pPr>
              <w:pStyle w:val="TAC6"/>
            </w:pPr>
            <w:r>
              <w:t>BT</w:t>
            </w:r>
          </w:p>
        </w:tc>
        <w:tc>
          <w:tcPr>
            <w:tcW w:w="603" w:type="auto"/>
          </w:tcPr>
          <w:p w14:paraId="22804154" w14:textId="77777777" w:rsidR="005E738F" w:rsidRDefault="00000000">
            <w:pPr>
              <w:pStyle w:val="TAC6"/>
            </w:pPr>
            <w:r>
              <w:t>3.9</w:t>
            </w:r>
          </w:p>
        </w:tc>
        <w:tc>
          <w:tcPr>
            <w:tcW w:w="603" w:type="auto"/>
          </w:tcPr>
          <w:p w14:paraId="2D56F920" w14:textId="77777777" w:rsidR="005E738F" w:rsidRDefault="00000000">
            <w:pPr>
              <w:pStyle w:val="TAC6"/>
            </w:pPr>
            <w:r>
              <w:t>1.09</w:t>
            </w:r>
          </w:p>
        </w:tc>
        <w:tc>
          <w:tcPr>
            <w:tcW w:w="603" w:type="auto"/>
          </w:tcPr>
          <w:p w14:paraId="7CA010A5" w14:textId="77777777" w:rsidR="005E738F" w:rsidRDefault="00000000">
            <w:pPr>
              <w:pStyle w:val="TAC6"/>
            </w:pPr>
            <w:r>
              <w:t>c19</w:t>
            </w:r>
          </w:p>
        </w:tc>
        <w:tc>
          <w:tcPr>
            <w:tcW w:w="603" w:type="auto"/>
          </w:tcPr>
          <w:p w14:paraId="23AB89D9" w14:textId="77777777" w:rsidR="005E738F" w:rsidRDefault="00000000">
            <w:pPr>
              <w:pStyle w:val="TAC6"/>
            </w:pPr>
            <w:r>
              <w:t>2x13.2</w:t>
            </w:r>
          </w:p>
        </w:tc>
        <w:tc>
          <w:tcPr>
            <w:tcW w:w="603" w:type="auto"/>
          </w:tcPr>
          <w:p w14:paraId="06D3FFB6" w14:textId="77777777" w:rsidR="005E738F" w:rsidRDefault="00000000">
            <w:pPr>
              <w:pStyle w:val="TAC6"/>
            </w:pPr>
            <w:r>
              <w:t>3.62</w:t>
            </w:r>
          </w:p>
        </w:tc>
        <w:tc>
          <w:tcPr>
            <w:tcW w:w="603" w:type="auto"/>
          </w:tcPr>
          <w:p w14:paraId="0E058D3C" w14:textId="77777777" w:rsidR="005E738F" w:rsidRDefault="00000000">
            <w:pPr>
              <w:pStyle w:val="TAC6"/>
            </w:pPr>
            <w:r>
              <w:t>1.12</w:t>
            </w:r>
          </w:p>
        </w:tc>
        <w:tc>
          <w:tcPr>
            <w:tcW w:w="603" w:type="auto"/>
          </w:tcPr>
          <w:p w14:paraId="0607FF68" w14:textId="77777777" w:rsidR="005E738F" w:rsidRDefault="00000000">
            <w:pPr>
              <w:pStyle w:val="TAC6"/>
            </w:pPr>
            <w:r>
              <w:t>2.43</w:t>
            </w:r>
          </w:p>
        </w:tc>
        <w:tc>
          <w:tcPr>
            <w:tcW w:w="603" w:type="auto"/>
          </w:tcPr>
          <w:p w14:paraId="7BDDECA1" w14:textId="77777777" w:rsidR="005E738F" w:rsidRDefault="00000000">
            <w:pPr>
              <w:pStyle w:val="TAC6"/>
            </w:pPr>
            <w:r>
              <w:t>BT</w:t>
            </w:r>
          </w:p>
        </w:tc>
        <w:tc>
          <w:tcPr>
            <w:tcW w:w="603" w:type="auto"/>
          </w:tcPr>
          <w:p w14:paraId="0BCBD101" w14:textId="77777777" w:rsidR="005E738F" w:rsidRDefault="00000000">
            <w:pPr>
              <w:pStyle w:val="TAC6"/>
            </w:pPr>
            <w:r>
              <w:t>PASS</w:t>
            </w:r>
          </w:p>
        </w:tc>
      </w:tr>
      <w:tr w:rsidR="005E738F" w14:paraId="44D72B44" w14:textId="77777777">
        <w:trPr>
          <w:jc w:val="center"/>
        </w:trPr>
        <w:tc>
          <w:tcPr>
            <w:tcW w:w="603" w:type="auto"/>
            <w:vMerge/>
          </w:tcPr>
          <w:p w14:paraId="04FCD9C7" w14:textId="77777777" w:rsidR="005E738F" w:rsidRDefault="005E738F"/>
        </w:tc>
        <w:tc>
          <w:tcPr>
            <w:tcW w:w="603" w:type="auto"/>
            <w:vMerge w:val="restart"/>
          </w:tcPr>
          <w:p w14:paraId="733B5D50" w14:textId="77777777" w:rsidR="005E738F" w:rsidRDefault="00000000">
            <w:pPr>
              <w:pStyle w:val="TAC6"/>
            </w:pPr>
            <w:r>
              <w:t>c34</w:t>
            </w:r>
          </w:p>
        </w:tc>
        <w:tc>
          <w:tcPr>
            <w:tcW w:w="603" w:type="auto"/>
          </w:tcPr>
          <w:p w14:paraId="4777C4D7" w14:textId="77777777" w:rsidR="005E738F" w:rsidRDefault="00000000">
            <w:pPr>
              <w:pStyle w:val="TAC6"/>
            </w:pPr>
            <w:r>
              <w:t>1</w:t>
            </w:r>
          </w:p>
        </w:tc>
        <w:tc>
          <w:tcPr>
            <w:tcW w:w="603" w:type="auto"/>
          </w:tcPr>
          <w:p w14:paraId="58C752D5" w14:textId="77777777" w:rsidR="005E738F" w:rsidRDefault="00000000">
            <w:pPr>
              <w:pStyle w:val="TAC6"/>
            </w:pPr>
            <w:r>
              <w:t>48</w:t>
            </w:r>
          </w:p>
        </w:tc>
        <w:tc>
          <w:tcPr>
            <w:tcW w:w="603" w:type="auto"/>
          </w:tcPr>
          <w:p w14:paraId="71C19057" w14:textId="77777777" w:rsidR="005E738F" w:rsidRDefault="00000000">
            <w:pPr>
              <w:pStyle w:val="TAC6"/>
            </w:pPr>
            <w:r>
              <w:t>off</w:t>
            </w:r>
          </w:p>
        </w:tc>
        <w:tc>
          <w:tcPr>
            <w:tcW w:w="603" w:type="auto"/>
          </w:tcPr>
          <w:p w14:paraId="29CB4714" w14:textId="77777777" w:rsidR="005E738F" w:rsidRDefault="00000000">
            <w:pPr>
              <w:pStyle w:val="TAC6"/>
            </w:pPr>
            <w:r>
              <w:t>5%</w:t>
            </w:r>
          </w:p>
        </w:tc>
        <w:tc>
          <w:tcPr>
            <w:tcW w:w="603" w:type="auto"/>
          </w:tcPr>
          <w:p w14:paraId="76728C46" w14:textId="77777777" w:rsidR="005E738F" w:rsidRDefault="00000000">
            <w:pPr>
              <w:pStyle w:val="TAC6"/>
            </w:pPr>
            <w:r>
              <w:t>NWT</w:t>
            </w:r>
          </w:p>
        </w:tc>
        <w:tc>
          <w:tcPr>
            <w:tcW w:w="603" w:type="auto"/>
          </w:tcPr>
          <w:p w14:paraId="237C5A9C" w14:textId="77777777" w:rsidR="005E738F" w:rsidRDefault="00000000">
            <w:pPr>
              <w:pStyle w:val="TAC6"/>
            </w:pPr>
            <w:r>
              <w:t>4.15</w:t>
            </w:r>
          </w:p>
        </w:tc>
        <w:tc>
          <w:tcPr>
            <w:tcW w:w="603" w:type="auto"/>
          </w:tcPr>
          <w:p w14:paraId="74ACCBD7" w14:textId="77777777" w:rsidR="005E738F" w:rsidRDefault="00000000">
            <w:pPr>
              <w:pStyle w:val="TAC6"/>
            </w:pPr>
            <w:r>
              <w:t>0.86</w:t>
            </w:r>
          </w:p>
        </w:tc>
        <w:tc>
          <w:tcPr>
            <w:tcW w:w="603" w:type="auto"/>
          </w:tcPr>
          <w:p w14:paraId="2414E7A6" w14:textId="77777777" w:rsidR="005E738F" w:rsidRDefault="00000000">
            <w:pPr>
              <w:pStyle w:val="TAC6"/>
            </w:pPr>
            <w:r>
              <w:t>c22</w:t>
            </w:r>
          </w:p>
        </w:tc>
        <w:tc>
          <w:tcPr>
            <w:tcW w:w="603" w:type="auto"/>
          </w:tcPr>
          <w:p w14:paraId="51079E8D" w14:textId="77777777" w:rsidR="005E738F" w:rsidRDefault="00000000">
            <w:pPr>
              <w:pStyle w:val="TAC6"/>
            </w:pPr>
            <w:r>
              <w:t>2x32</w:t>
            </w:r>
          </w:p>
        </w:tc>
        <w:tc>
          <w:tcPr>
            <w:tcW w:w="603" w:type="auto"/>
          </w:tcPr>
          <w:p w14:paraId="2C5A597F" w14:textId="77777777" w:rsidR="005E738F" w:rsidRDefault="00000000">
            <w:pPr>
              <w:pStyle w:val="TAC6"/>
            </w:pPr>
            <w:r>
              <w:t>3.83</w:t>
            </w:r>
          </w:p>
        </w:tc>
        <w:tc>
          <w:tcPr>
            <w:tcW w:w="603" w:type="auto"/>
          </w:tcPr>
          <w:p w14:paraId="2128218C" w14:textId="77777777" w:rsidR="005E738F" w:rsidRDefault="00000000">
            <w:pPr>
              <w:pStyle w:val="TAC6"/>
            </w:pPr>
            <w:r>
              <w:t>1.05</w:t>
            </w:r>
          </w:p>
        </w:tc>
        <w:tc>
          <w:tcPr>
            <w:tcW w:w="603" w:type="auto"/>
          </w:tcPr>
          <w:p w14:paraId="1B9BCB7B" w14:textId="77777777" w:rsidR="005E738F" w:rsidRDefault="00000000">
            <w:pPr>
              <w:pStyle w:val="TAC6"/>
            </w:pPr>
            <w:r>
              <w:t>3.19</w:t>
            </w:r>
          </w:p>
        </w:tc>
        <w:tc>
          <w:tcPr>
            <w:tcW w:w="603" w:type="auto"/>
          </w:tcPr>
          <w:p w14:paraId="42D9FC6F" w14:textId="77777777" w:rsidR="005E738F" w:rsidRDefault="00000000">
            <w:pPr>
              <w:pStyle w:val="TAC6"/>
            </w:pPr>
            <w:r>
              <w:t>BT</w:t>
            </w:r>
          </w:p>
        </w:tc>
        <w:tc>
          <w:tcPr>
            <w:tcW w:w="603" w:type="auto"/>
            <w:shd w:val="clear" w:color="auto" w:fill="ADD8E6"/>
          </w:tcPr>
          <w:p w14:paraId="3FB6047E" w14:textId="77777777" w:rsidR="005E738F" w:rsidRDefault="00000000">
            <w:pPr>
              <w:pStyle w:val="TAC6"/>
            </w:pPr>
            <w:r>
              <w:t>EXCEED</w:t>
            </w:r>
          </w:p>
        </w:tc>
      </w:tr>
      <w:tr w:rsidR="005E738F" w14:paraId="6B28C6D0" w14:textId="77777777">
        <w:trPr>
          <w:jc w:val="center"/>
        </w:trPr>
        <w:tc>
          <w:tcPr>
            <w:tcW w:w="603" w:type="auto"/>
            <w:vMerge/>
          </w:tcPr>
          <w:p w14:paraId="0DA3B336" w14:textId="77777777" w:rsidR="005E738F" w:rsidRDefault="005E738F"/>
        </w:tc>
        <w:tc>
          <w:tcPr>
            <w:tcW w:w="603" w:type="auto"/>
            <w:vMerge/>
          </w:tcPr>
          <w:p w14:paraId="5C1EDA7C" w14:textId="77777777" w:rsidR="005E738F" w:rsidRDefault="005E738F"/>
        </w:tc>
        <w:tc>
          <w:tcPr>
            <w:tcW w:w="603" w:type="auto"/>
          </w:tcPr>
          <w:p w14:paraId="26B0A5E8" w14:textId="77777777" w:rsidR="005E738F" w:rsidRDefault="00000000">
            <w:pPr>
              <w:pStyle w:val="TAC6"/>
            </w:pPr>
            <w:r>
              <w:t>2</w:t>
            </w:r>
          </w:p>
        </w:tc>
        <w:tc>
          <w:tcPr>
            <w:tcW w:w="603" w:type="auto"/>
          </w:tcPr>
          <w:p w14:paraId="61D98D78" w14:textId="77777777" w:rsidR="005E738F" w:rsidRDefault="00000000">
            <w:pPr>
              <w:pStyle w:val="TAC6"/>
            </w:pPr>
            <w:r>
              <w:t>48</w:t>
            </w:r>
          </w:p>
        </w:tc>
        <w:tc>
          <w:tcPr>
            <w:tcW w:w="603" w:type="auto"/>
          </w:tcPr>
          <w:p w14:paraId="72152CC7" w14:textId="77777777" w:rsidR="005E738F" w:rsidRDefault="00000000">
            <w:pPr>
              <w:pStyle w:val="TAC6"/>
            </w:pPr>
            <w:r>
              <w:t>off</w:t>
            </w:r>
          </w:p>
        </w:tc>
        <w:tc>
          <w:tcPr>
            <w:tcW w:w="603" w:type="auto"/>
          </w:tcPr>
          <w:p w14:paraId="3163B59F" w14:textId="77777777" w:rsidR="005E738F" w:rsidRDefault="00000000">
            <w:pPr>
              <w:pStyle w:val="TAC6"/>
            </w:pPr>
            <w:r>
              <w:t>5%</w:t>
            </w:r>
          </w:p>
        </w:tc>
        <w:tc>
          <w:tcPr>
            <w:tcW w:w="603" w:type="auto"/>
          </w:tcPr>
          <w:p w14:paraId="593B5AD2" w14:textId="77777777" w:rsidR="005E738F" w:rsidRDefault="00000000">
            <w:pPr>
              <w:pStyle w:val="TAC6"/>
            </w:pPr>
            <w:r>
              <w:t>BT</w:t>
            </w:r>
          </w:p>
        </w:tc>
        <w:tc>
          <w:tcPr>
            <w:tcW w:w="603" w:type="auto"/>
          </w:tcPr>
          <w:p w14:paraId="5517FDC2" w14:textId="77777777" w:rsidR="005E738F" w:rsidRDefault="00000000">
            <w:pPr>
              <w:pStyle w:val="TAC6"/>
            </w:pPr>
            <w:r>
              <w:t>4.15</w:t>
            </w:r>
          </w:p>
        </w:tc>
        <w:tc>
          <w:tcPr>
            <w:tcW w:w="603" w:type="auto"/>
          </w:tcPr>
          <w:p w14:paraId="146EE2A8" w14:textId="77777777" w:rsidR="005E738F" w:rsidRDefault="00000000">
            <w:pPr>
              <w:pStyle w:val="TAC6"/>
            </w:pPr>
            <w:r>
              <w:t>0.86</w:t>
            </w:r>
          </w:p>
        </w:tc>
        <w:tc>
          <w:tcPr>
            <w:tcW w:w="603" w:type="auto"/>
          </w:tcPr>
          <w:p w14:paraId="7CF9FF13" w14:textId="77777777" w:rsidR="005E738F" w:rsidRDefault="00000000">
            <w:pPr>
              <w:pStyle w:val="TAC6"/>
            </w:pPr>
            <w:r>
              <w:t>c21</w:t>
            </w:r>
          </w:p>
        </w:tc>
        <w:tc>
          <w:tcPr>
            <w:tcW w:w="603" w:type="auto"/>
          </w:tcPr>
          <w:p w14:paraId="1DBB7703" w14:textId="77777777" w:rsidR="005E738F" w:rsidRDefault="00000000">
            <w:pPr>
              <w:pStyle w:val="TAC6"/>
            </w:pPr>
            <w:r>
              <w:t>2x24.4</w:t>
            </w:r>
          </w:p>
        </w:tc>
        <w:tc>
          <w:tcPr>
            <w:tcW w:w="603" w:type="auto"/>
          </w:tcPr>
          <w:p w14:paraId="3BD1725A" w14:textId="77777777" w:rsidR="005E738F" w:rsidRDefault="00000000">
            <w:pPr>
              <w:pStyle w:val="TAC6"/>
            </w:pPr>
            <w:r>
              <w:t>4.09</w:t>
            </w:r>
          </w:p>
        </w:tc>
        <w:tc>
          <w:tcPr>
            <w:tcW w:w="603" w:type="auto"/>
          </w:tcPr>
          <w:p w14:paraId="6D1CAC60" w14:textId="77777777" w:rsidR="005E738F" w:rsidRDefault="00000000">
            <w:pPr>
              <w:pStyle w:val="TAC6"/>
            </w:pPr>
            <w:r>
              <w:t>1.04</w:t>
            </w:r>
          </w:p>
        </w:tc>
        <w:tc>
          <w:tcPr>
            <w:tcW w:w="603" w:type="auto"/>
          </w:tcPr>
          <w:p w14:paraId="000DDC3C" w14:textId="77777777" w:rsidR="005E738F" w:rsidRDefault="00000000">
            <w:pPr>
              <w:pStyle w:val="TAC6"/>
            </w:pPr>
            <w:r>
              <w:t>0.56</w:t>
            </w:r>
          </w:p>
        </w:tc>
        <w:tc>
          <w:tcPr>
            <w:tcW w:w="603" w:type="auto"/>
          </w:tcPr>
          <w:p w14:paraId="2EC698EE" w14:textId="77777777" w:rsidR="005E738F" w:rsidRDefault="00000000">
            <w:pPr>
              <w:pStyle w:val="TAC6"/>
            </w:pPr>
            <w:r>
              <w:t>NWT</w:t>
            </w:r>
          </w:p>
        </w:tc>
        <w:tc>
          <w:tcPr>
            <w:tcW w:w="603" w:type="auto"/>
            <w:shd w:val="clear" w:color="auto" w:fill="FF474C"/>
          </w:tcPr>
          <w:p w14:paraId="13E59F9B" w14:textId="77777777" w:rsidR="005E738F" w:rsidRDefault="00000000">
            <w:pPr>
              <w:pStyle w:val="TAC6"/>
            </w:pPr>
            <w:r>
              <w:t>FAIL</w:t>
            </w:r>
          </w:p>
        </w:tc>
      </w:tr>
      <w:tr w:rsidR="005E738F" w14:paraId="3EE8B62C" w14:textId="77777777">
        <w:trPr>
          <w:jc w:val="center"/>
        </w:trPr>
        <w:tc>
          <w:tcPr>
            <w:tcW w:w="603" w:type="auto"/>
            <w:vMerge/>
          </w:tcPr>
          <w:p w14:paraId="165FFAAC" w14:textId="77777777" w:rsidR="005E738F" w:rsidRDefault="005E738F"/>
        </w:tc>
        <w:tc>
          <w:tcPr>
            <w:tcW w:w="603" w:type="auto"/>
          </w:tcPr>
          <w:p w14:paraId="7B205B8B" w14:textId="77777777" w:rsidR="005E738F" w:rsidRDefault="00000000">
            <w:pPr>
              <w:pStyle w:val="TAC6"/>
            </w:pPr>
            <w:r>
              <w:t>c35</w:t>
            </w:r>
          </w:p>
        </w:tc>
        <w:tc>
          <w:tcPr>
            <w:tcW w:w="603" w:type="auto"/>
          </w:tcPr>
          <w:p w14:paraId="2364D324" w14:textId="77777777" w:rsidR="005E738F" w:rsidRDefault="00000000">
            <w:pPr>
              <w:pStyle w:val="TAC6"/>
            </w:pPr>
            <w:r>
              <w:t>1</w:t>
            </w:r>
          </w:p>
        </w:tc>
        <w:tc>
          <w:tcPr>
            <w:tcW w:w="603" w:type="auto"/>
          </w:tcPr>
          <w:p w14:paraId="6E04D86D" w14:textId="77777777" w:rsidR="005E738F" w:rsidRDefault="00000000">
            <w:pPr>
              <w:pStyle w:val="TAC6"/>
            </w:pPr>
            <w:r>
              <w:t>24.4</w:t>
            </w:r>
          </w:p>
        </w:tc>
        <w:tc>
          <w:tcPr>
            <w:tcW w:w="603" w:type="auto"/>
          </w:tcPr>
          <w:p w14:paraId="4AEFD152" w14:textId="77777777" w:rsidR="005E738F" w:rsidRDefault="00000000">
            <w:pPr>
              <w:pStyle w:val="TAC6"/>
            </w:pPr>
            <w:r>
              <w:t>on</w:t>
            </w:r>
          </w:p>
        </w:tc>
        <w:tc>
          <w:tcPr>
            <w:tcW w:w="603" w:type="auto"/>
          </w:tcPr>
          <w:p w14:paraId="6D3E1D37" w14:textId="77777777" w:rsidR="005E738F" w:rsidRDefault="005E738F">
            <w:pPr>
              <w:pStyle w:val="TAC6"/>
            </w:pPr>
          </w:p>
        </w:tc>
        <w:tc>
          <w:tcPr>
            <w:tcW w:w="603" w:type="auto"/>
          </w:tcPr>
          <w:p w14:paraId="02F3AC70" w14:textId="77777777" w:rsidR="005E738F" w:rsidRDefault="00000000">
            <w:pPr>
              <w:pStyle w:val="TAC6"/>
            </w:pPr>
            <w:r>
              <w:t>NWT</w:t>
            </w:r>
          </w:p>
        </w:tc>
        <w:tc>
          <w:tcPr>
            <w:tcW w:w="603" w:type="auto"/>
          </w:tcPr>
          <w:p w14:paraId="592AF610" w14:textId="77777777" w:rsidR="005E738F" w:rsidRDefault="00000000">
            <w:pPr>
              <w:pStyle w:val="TAC6"/>
            </w:pPr>
            <w:r>
              <w:t>4.4</w:t>
            </w:r>
          </w:p>
        </w:tc>
        <w:tc>
          <w:tcPr>
            <w:tcW w:w="603" w:type="auto"/>
          </w:tcPr>
          <w:p w14:paraId="602EB88D" w14:textId="77777777" w:rsidR="005E738F" w:rsidRDefault="00000000">
            <w:pPr>
              <w:pStyle w:val="TAC6"/>
            </w:pPr>
            <w:r>
              <w:t>0.84</w:t>
            </w:r>
          </w:p>
        </w:tc>
        <w:tc>
          <w:tcPr>
            <w:tcW w:w="603" w:type="auto"/>
          </w:tcPr>
          <w:p w14:paraId="7B6AE9E9" w14:textId="77777777" w:rsidR="005E738F" w:rsidRDefault="00000000">
            <w:pPr>
              <w:pStyle w:val="TAC6"/>
            </w:pPr>
            <w:r>
              <w:t>c23</w:t>
            </w:r>
          </w:p>
        </w:tc>
        <w:tc>
          <w:tcPr>
            <w:tcW w:w="603" w:type="auto"/>
          </w:tcPr>
          <w:p w14:paraId="4F9C970A" w14:textId="77777777" w:rsidR="005E738F" w:rsidRDefault="00000000">
            <w:pPr>
              <w:pStyle w:val="TAC6"/>
            </w:pPr>
            <w:r>
              <w:t>2x13.2</w:t>
            </w:r>
          </w:p>
        </w:tc>
        <w:tc>
          <w:tcPr>
            <w:tcW w:w="603" w:type="auto"/>
          </w:tcPr>
          <w:p w14:paraId="455B3D2A" w14:textId="77777777" w:rsidR="005E738F" w:rsidRDefault="00000000">
            <w:pPr>
              <w:pStyle w:val="TAC6"/>
            </w:pPr>
            <w:r>
              <w:t>4.23</w:t>
            </w:r>
          </w:p>
        </w:tc>
        <w:tc>
          <w:tcPr>
            <w:tcW w:w="603" w:type="auto"/>
          </w:tcPr>
          <w:p w14:paraId="584648A0" w14:textId="77777777" w:rsidR="005E738F" w:rsidRDefault="00000000">
            <w:pPr>
              <w:pStyle w:val="TAC6"/>
            </w:pPr>
            <w:r>
              <w:t>0.85</w:t>
            </w:r>
          </w:p>
        </w:tc>
        <w:tc>
          <w:tcPr>
            <w:tcW w:w="603" w:type="auto"/>
          </w:tcPr>
          <w:p w14:paraId="1B5D1032" w14:textId="77777777" w:rsidR="005E738F" w:rsidRDefault="00000000">
            <w:pPr>
              <w:pStyle w:val="TAC6"/>
            </w:pPr>
            <w:r>
              <w:t>1.87</w:t>
            </w:r>
          </w:p>
        </w:tc>
        <w:tc>
          <w:tcPr>
            <w:tcW w:w="603" w:type="auto"/>
          </w:tcPr>
          <w:p w14:paraId="5C43217C" w14:textId="77777777" w:rsidR="005E738F" w:rsidRDefault="00000000">
            <w:pPr>
              <w:pStyle w:val="TAC6"/>
            </w:pPr>
            <w:r>
              <w:t>BT</w:t>
            </w:r>
          </w:p>
        </w:tc>
        <w:tc>
          <w:tcPr>
            <w:tcW w:w="603" w:type="auto"/>
            <w:shd w:val="clear" w:color="auto" w:fill="ADD8E6"/>
          </w:tcPr>
          <w:p w14:paraId="16686B4A" w14:textId="77777777" w:rsidR="005E738F" w:rsidRDefault="00000000">
            <w:pPr>
              <w:pStyle w:val="TAC6"/>
            </w:pPr>
            <w:r>
              <w:t>EXCEED</w:t>
            </w:r>
          </w:p>
        </w:tc>
      </w:tr>
      <w:tr w:rsidR="005E738F" w14:paraId="57A38A87" w14:textId="77777777">
        <w:trPr>
          <w:jc w:val="center"/>
        </w:trPr>
        <w:tc>
          <w:tcPr>
            <w:tcW w:w="603" w:type="auto"/>
            <w:vMerge/>
          </w:tcPr>
          <w:p w14:paraId="00A189FC" w14:textId="77777777" w:rsidR="005E738F" w:rsidRDefault="005E738F"/>
        </w:tc>
        <w:tc>
          <w:tcPr>
            <w:tcW w:w="603" w:type="auto"/>
          </w:tcPr>
          <w:p w14:paraId="50372D69" w14:textId="77777777" w:rsidR="005E738F" w:rsidRDefault="00000000">
            <w:pPr>
              <w:pStyle w:val="TAC6"/>
            </w:pPr>
            <w:r>
              <w:t>c36</w:t>
            </w:r>
          </w:p>
        </w:tc>
        <w:tc>
          <w:tcPr>
            <w:tcW w:w="603" w:type="auto"/>
          </w:tcPr>
          <w:p w14:paraId="6FD5FD12" w14:textId="77777777" w:rsidR="005E738F" w:rsidRDefault="00000000">
            <w:pPr>
              <w:pStyle w:val="TAC6"/>
            </w:pPr>
            <w:r>
              <w:t>1</w:t>
            </w:r>
          </w:p>
        </w:tc>
        <w:tc>
          <w:tcPr>
            <w:tcW w:w="603" w:type="auto"/>
          </w:tcPr>
          <w:p w14:paraId="7F5A7E5E" w14:textId="77777777" w:rsidR="005E738F" w:rsidRDefault="00000000">
            <w:pPr>
              <w:pStyle w:val="TAC6"/>
            </w:pPr>
            <w:r>
              <w:t>13.2</w:t>
            </w:r>
          </w:p>
        </w:tc>
        <w:tc>
          <w:tcPr>
            <w:tcW w:w="603" w:type="auto"/>
          </w:tcPr>
          <w:p w14:paraId="4DAECC77" w14:textId="77777777" w:rsidR="005E738F" w:rsidRDefault="00000000">
            <w:pPr>
              <w:pStyle w:val="TAC6"/>
            </w:pPr>
            <w:r>
              <w:t>on</w:t>
            </w:r>
          </w:p>
        </w:tc>
        <w:tc>
          <w:tcPr>
            <w:tcW w:w="603" w:type="auto"/>
          </w:tcPr>
          <w:p w14:paraId="45E6D5DC" w14:textId="77777777" w:rsidR="005E738F" w:rsidRDefault="00000000">
            <w:pPr>
              <w:pStyle w:val="TAC6"/>
            </w:pPr>
            <w:r>
              <w:t>5%</w:t>
            </w:r>
          </w:p>
        </w:tc>
        <w:tc>
          <w:tcPr>
            <w:tcW w:w="603" w:type="auto"/>
          </w:tcPr>
          <w:p w14:paraId="43A73097" w14:textId="77777777" w:rsidR="005E738F" w:rsidRDefault="00000000">
            <w:pPr>
              <w:pStyle w:val="TAC6"/>
            </w:pPr>
            <w:r>
              <w:t>NWT</w:t>
            </w:r>
          </w:p>
        </w:tc>
        <w:tc>
          <w:tcPr>
            <w:tcW w:w="603" w:type="auto"/>
          </w:tcPr>
          <w:p w14:paraId="7FFFD842" w14:textId="77777777" w:rsidR="005E738F" w:rsidRDefault="00000000">
            <w:pPr>
              <w:pStyle w:val="TAC6"/>
            </w:pPr>
            <w:r>
              <w:t>3.27</w:t>
            </w:r>
          </w:p>
        </w:tc>
        <w:tc>
          <w:tcPr>
            <w:tcW w:w="603" w:type="auto"/>
          </w:tcPr>
          <w:p w14:paraId="15186027" w14:textId="77777777" w:rsidR="005E738F" w:rsidRDefault="00000000">
            <w:pPr>
              <w:pStyle w:val="TAC6"/>
            </w:pPr>
            <w:r>
              <w:t>1.19</w:t>
            </w:r>
          </w:p>
        </w:tc>
        <w:tc>
          <w:tcPr>
            <w:tcW w:w="603" w:type="auto"/>
          </w:tcPr>
          <w:p w14:paraId="632D7B87" w14:textId="77777777" w:rsidR="005E738F" w:rsidRDefault="00000000">
            <w:pPr>
              <w:pStyle w:val="TAC6"/>
            </w:pPr>
            <w:r>
              <w:t>c24</w:t>
            </w:r>
          </w:p>
        </w:tc>
        <w:tc>
          <w:tcPr>
            <w:tcW w:w="603" w:type="auto"/>
          </w:tcPr>
          <w:p w14:paraId="62E8CF32" w14:textId="77777777" w:rsidR="005E738F" w:rsidRDefault="00000000">
            <w:pPr>
              <w:pStyle w:val="TAC6"/>
            </w:pPr>
            <w:r>
              <w:t>2x8</w:t>
            </w:r>
          </w:p>
        </w:tc>
        <w:tc>
          <w:tcPr>
            <w:tcW w:w="603" w:type="auto"/>
          </w:tcPr>
          <w:p w14:paraId="1861933F" w14:textId="77777777" w:rsidR="005E738F" w:rsidRDefault="00000000">
            <w:pPr>
              <w:pStyle w:val="TAC6"/>
            </w:pPr>
            <w:r>
              <w:t>2.77</w:t>
            </w:r>
          </w:p>
        </w:tc>
        <w:tc>
          <w:tcPr>
            <w:tcW w:w="603" w:type="auto"/>
          </w:tcPr>
          <w:p w14:paraId="725AA8CE" w14:textId="77777777" w:rsidR="005E738F" w:rsidRDefault="00000000">
            <w:pPr>
              <w:pStyle w:val="TAC6"/>
            </w:pPr>
            <w:r>
              <w:t>1.13</w:t>
            </w:r>
          </w:p>
        </w:tc>
        <w:tc>
          <w:tcPr>
            <w:tcW w:w="603" w:type="auto"/>
          </w:tcPr>
          <w:p w14:paraId="1B0AEDA2" w14:textId="77777777" w:rsidR="005E738F" w:rsidRDefault="00000000">
            <w:pPr>
              <w:pStyle w:val="TAC6"/>
            </w:pPr>
            <w:r>
              <w:t>4.14</w:t>
            </w:r>
          </w:p>
        </w:tc>
        <w:tc>
          <w:tcPr>
            <w:tcW w:w="603" w:type="auto"/>
          </w:tcPr>
          <w:p w14:paraId="0D4B3101" w14:textId="77777777" w:rsidR="005E738F" w:rsidRDefault="00000000">
            <w:pPr>
              <w:pStyle w:val="TAC6"/>
            </w:pPr>
            <w:r>
              <w:t>BT</w:t>
            </w:r>
          </w:p>
        </w:tc>
        <w:tc>
          <w:tcPr>
            <w:tcW w:w="603" w:type="auto"/>
            <w:shd w:val="clear" w:color="auto" w:fill="ADD8E6"/>
          </w:tcPr>
          <w:p w14:paraId="18A39BFA" w14:textId="77777777" w:rsidR="005E738F" w:rsidRDefault="00000000">
            <w:pPr>
              <w:pStyle w:val="TAC6"/>
            </w:pPr>
            <w:r>
              <w:t>EXCEED</w:t>
            </w:r>
          </w:p>
        </w:tc>
      </w:tr>
      <w:tr w:rsidR="005E738F" w14:paraId="07E1A709" w14:textId="77777777">
        <w:trPr>
          <w:jc w:val="center"/>
        </w:trPr>
        <w:tc>
          <w:tcPr>
            <w:tcW w:w="603" w:type="auto"/>
            <w:vMerge w:val="restart"/>
          </w:tcPr>
          <w:p w14:paraId="38064C89" w14:textId="77777777" w:rsidR="005E738F" w:rsidRDefault="00000000">
            <w:pPr>
              <w:pStyle w:val="TAC6"/>
            </w:pPr>
            <w:r>
              <w:t>d</w:t>
            </w:r>
          </w:p>
        </w:tc>
        <w:tc>
          <w:tcPr>
            <w:tcW w:w="603" w:type="auto"/>
            <w:vMerge w:val="restart"/>
          </w:tcPr>
          <w:p w14:paraId="64B30865" w14:textId="77777777" w:rsidR="005E738F" w:rsidRDefault="00000000">
            <w:pPr>
              <w:pStyle w:val="TAC6"/>
            </w:pPr>
            <w:r>
              <w:t>c25</w:t>
            </w:r>
          </w:p>
        </w:tc>
        <w:tc>
          <w:tcPr>
            <w:tcW w:w="603" w:type="auto"/>
          </w:tcPr>
          <w:p w14:paraId="435608B9" w14:textId="77777777" w:rsidR="005E738F" w:rsidRDefault="00000000">
            <w:pPr>
              <w:pStyle w:val="TAC6"/>
            </w:pPr>
            <w:r>
              <w:t>1</w:t>
            </w:r>
          </w:p>
        </w:tc>
        <w:tc>
          <w:tcPr>
            <w:tcW w:w="603" w:type="auto"/>
          </w:tcPr>
          <w:p w14:paraId="5699689D" w14:textId="77777777" w:rsidR="005E738F" w:rsidRDefault="00000000">
            <w:pPr>
              <w:pStyle w:val="TAC6"/>
            </w:pPr>
            <w:r>
              <w:t>13.2</w:t>
            </w:r>
          </w:p>
        </w:tc>
        <w:tc>
          <w:tcPr>
            <w:tcW w:w="603" w:type="auto"/>
          </w:tcPr>
          <w:p w14:paraId="564F2CD8" w14:textId="77777777" w:rsidR="005E738F" w:rsidRDefault="00000000">
            <w:pPr>
              <w:pStyle w:val="TAC6"/>
            </w:pPr>
            <w:r>
              <w:t>off</w:t>
            </w:r>
          </w:p>
        </w:tc>
        <w:tc>
          <w:tcPr>
            <w:tcW w:w="603" w:type="auto"/>
          </w:tcPr>
          <w:p w14:paraId="36784432" w14:textId="77777777" w:rsidR="005E738F" w:rsidRDefault="005E738F">
            <w:pPr>
              <w:pStyle w:val="TAC6"/>
            </w:pPr>
          </w:p>
        </w:tc>
        <w:tc>
          <w:tcPr>
            <w:tcW w:w="603" w:type="auto"/>
          </w:tcPr>
          <w:p w14:paraId="3EDCF0F4" w14:textId="77777777" w:rsidR="005E738F" w:rsidRDefault="00000000">
            <w:pPr>
              <w:pStyle w:val="TAC6"/>
            </w:pPr>
            <w:r>
              <w:t>NWT</w:t>
            </w:r>
          </w:p>
        </w:tc>
        <w:tc>
          <w:tcPr>
            <w:tcW w:w="603" w:type="auto"/>
          </w:tcPr>
          <w:p w14:paraId="3D14A2B9" w14:textId="77777777" w:rsidR="005E738F" w:rsidRDefault="00000000">
            <w:pPr>
              <w:pStyle w:val="TAC6"/>
            </w:pPr>
            <w:r>
              <w:t>3.5</w:t>
            </w:r>
          </w:p>
        </w:tc>
        <w:tc>
          <w:tcPr>
            <w:tcW w:w="603" w:type="auto"/>
          </w:tcPr>
          <w:p w14:paraId="5BB36421" w14:textId="77777777" w:rsidR="005E738F" w:rsidRDefault="00000000">
            <w:pPr>
              <w:pStyle w:val="TAC6"/>
            </w:pPr>
            <w:r>
              <w:t>0.99</w:t>
            </w:r>
          </w:p>
        </w:tc>
        <w:tc>
          <w:tcPr>
            <w:tcW w:w="603" w:type="auto"/>
          </w:tcPr>
          <w:p w14:paraId="0C15266D" w14:textId="77777777" w:rsidR="005E738F" w:rsidRDefault="00000000">
            <w:pPr>
              <w:pStyle w:val="TAC6"/>
            </w:pPr>
            <w:r>
              <w:t>c10</w:t>
            </w:r>
          </w:p>
        </w:tc>
        <w:tc>
          <w:tcPr>
            <w:tcW w:w="603" w:type="auto"/>
          </w:tcPr>
          <w:p w14:paraId="226FCE4F" w14:textId="77777777" w:rsidR="005E738F" w:rsidRDefault="00000000">
            <w:pPr>
              <w:pStyle w:val="TAC6"/>
            </w:pPr>
            <w:r>
              <w:t>2x8</w:t>
            </w:r>
          </w:p>
        </w:tc>
        <w:tc>
          <w:tcPr>
            <w:tcW w:w="603" w:type="auto"/>
          </w:tcPr>
          <w:p w14:paraId="364A74B5" w14:textId="77777777" w:rsidR="005E738F" w:rsidRDefault="00000000">
            <w:pPr>
              <w:pStyle w:val="TAC6"/>
            </w:pPr>
            <w:r>
              <w:t>2.07</w:t>
            </w:r>
          </w:p>
        </w:tc>
        <w:tc>
          <w:tcPr>
            <w:tcW w:w="603" w:type="auto"/>
          </w:tcPr>
          <w:p w14:paraId="616C0C95" w14:textId="77777777" w:rsidR="005E738F" w:rsidRDefault="00000000">
            <w:pPr>
              <w:pStyle w:val="TAC6"/>
            </w:pPr>
            <w:r>
              <w:t>0.84</w:t>
            </w:r>
          </w:p>
        </w:tc>
        <w:tc>
          <w:tcPr>
            <w:tcW w:w="603" w:type="auto"/>
          </w:tcPr>
          <w:p w14:paraId="092B9F40" w14:textId="77777777" w:rsidR="005E738F" w:rsidRDefault="00000000">
            <w:pPr>
              <w:pStyle w:val="TAC6"/>
            </w:pPr>
            <w:r>
              <w:t>14.75</w:t>
            </w:r>
          </w:p>
        </w:tc>
        <w:tc>
          <w:tcPr>
            <w:tcW w:w="603" w:type="auto"/>
          </w:tcPr>
          <w:p w14:paraId="69891C09" w14:textId="77777777" w:rsidR="005E738F" w:rsidRDefault="00000000">
            <w:pPr>
              <w:pStyle w:val="TAC6"/>
            </w:pPr>
            <w:r>
              <w:t>BT</w:t>
            </w:r>
          </w:p>
        </w:tc>
        <w:tc>
          <w:tcPr>
            <w:tcW w:w="603" w:type="auto"/>
            <w:shd w:val="clear" w:color="auto" w:fill="ADD8E6"/>
          </w:tcPr>
          <w:p w14:paraId="4C05718A" w14:textId="77777777" w:rsidR="005E738F" w:rsidRDefault="00000000">
            <w:pPr>
              <w:pStyle w:val="TAC6"/>
            </w:pPr>
            <w:r>
              <w:t>EXCEED</w:t>
            </w:r>
          </w:p>
        </w:tc>
      </w:tr>
      <w:tr w:rsidR="005E738F" w14:paraId="7F4D91C5" w14:textId="77777777">
        <w:trPr>
          <w:jc w:val="center"/>
        </w:trPr>
        <w:tc>
          <w:tcPr>
            <w:tcW w:w="603" w:type="auto"/>
            <w:vMerge/>
          </w:tcPr>
          <w:p w14:paraId="76D1A6F5" w14:textId="77777777" w:rsidR="005E738F" w:rsidRDefault="005E738F"/>
        </w:tc>
        <w:tc>
          <w:tcPr>
            <w:tcW w:w="603" w:type="auto"/>
            <w:vMerge/>
          </w:tcPr>
          <w:p w14:paraId="63FF0907" w14:textId="77777777" w:rsidR="005E738F" w:rsidRDefault="005E738F"/>
        </w:tc>
        <w:tc>
          <w:tcPr>
            <w:tcW w:w="603" w:type="auto"/>
          </w:tcPr>
          <w:p w14:paraId="4A0A2D7B" w14:textId="77777777" w:rsidR="005E738F" w:rsidRDefault="00000000">
            <w:pPr>
              <w:pStyle w:val="TAC6"/>
            </w:pPr>
            <w:r>
              <w:t>2</w:t>
            </w:r>
          </w:p>
        </w:tc>
        <w:tc>
          <w:tcPr>
            <w:tcW w:w="603" w:type="auto"/>
          </w:tcPr>
          <w:p w14:paraId="037F9CA8" w14:textId="77777777" w:rsidR="005E738F" w:rsidRDefault="00000000">
            <w:pPr>
              <w:pStyle w:val="TAC6"/>
            </w:pPr>
            <w:r>
              <w:t>13.2</w:t>
            </w:r>
          </w:p>
        </w:tc>
        <w:tc>
          <w:tcPr>
            <w:tcW w:w="603" w:type="auto"/>
          </w:tcPr>
          <w:p w14:paraId="51A98BC2" w14:textId="77777777" w:rsidR="005E738F" w:rsidRDefault="00000000">
            <w:pPr>
              <w:pStyle w:val="TAC6"/>
            </w:pPr>
            <w:r>
              <w:t>off</w:t>
            </w:r>
          </w:p>
        </w:tc>
        <w:tc>
          <w:tcPr>
            <w:tcW w:w="603" w:type="auto"/>
          </w:tcPr>
          <w:p w14:paraId="70636A30" w14:textId="77777777" w:rsidR="005E738F" w:rsidRDefault="005E738F">
            <w:pPr>
              <w:pStyle w:val="TAC6"/>
            </w:pPr>
          </w:p>
        </w:tc>
        <w:tc>
          <w:tcPr>
            <w:tcW w:w="603" w:type="auto"/>
          </w:tcPr>
          <w:p w14:paraId="30EDB60A" w14:textId="77777777" w:rsidR="005E738F" w:rsidRDefault="00000000">
            <w:pPr>
              <w:pStyle w:val="TAC6"/>
            </w:pPr>
            <w:r>
              <w:t>BT</w:t>
            </w:r>
          </w:p>
        </w:tc>
        <w:tc>
          <w:tcPr>
            <w:tcW w:w="603" w:type="auto"/>
          </w:tcPr>
          <w:p w14:paraId="2A6D6830" w14:textId="77777777" w:rsidR="005E738F" w:rsidRDefault="00000000">
            <w:pPr>
              <w:pStyle w:val="TAC6"/>
            </w:pPr>
            <w:r>
              <w:t>3.5</w:t>
            </w:r>
          </w:p>
        </w:tc>
        <w:tc>
          <w:tcPr>
            <w:tcW w:w="603" w:type="auto"/>
          </w:tcPr>
          <w:p w14:paraId="4242C903" w14:textId="77777777" w:rsidR="005E738F" w:rsidRDefault="00000000">
            <w:pPr>
              <w:pStyle w:val="TAC6"/>
            </w:pPr>
            <w:r>
              <w:t>0.99</w:t>
            </w:r>
          </w:p>
        </w:tc>
        <w:tc>
          <w:tcPr>
            <w:tcW w:w="603" w:type="auto"/>
          </w:tcPr>
          <w:p w14:paraId="17264E2F" w14:textId="77777777" w:rsidR="005E738F" w:rsidRDefault="00000000">
            <w:pPr>
              <w:pStyle w:val="TAC6"/>
            </w:pPr>
            <w:r>
              <w:t>c09</w:t>
            </w:r>
          </w:p>
        </w:tc>
        <w:tc>
          <w:tcPr>
            <w:tcW w:w="603" w:type="auto"/>
          </w:tcPr>
          <w:p w14:paraId="33922F9A" w14:textId="77777777" w:rsidR="005E738F" w:rsidRDefault="00000000">
            <w:pPr>
              <w:pStyle w:val="TAC6"/>
            </w:pPr>
            <w:r>
              <w:t>2x7.2</w:t>
            </w:r>
          </w:p>
        </w:tc>
        <w:tc>
          <w:tcPr>
            <w:tcW w:w="603" w:type="auto"/>
          </w:tcPr>
          <w:p w14:paraId="0A38E836" w14:textId="77777777" w:rsidR="005E738F" w:rsidRDefault="00000000">
            <w:pPr>
              <w:pStyle w:val="TAC6"/>
            </w:pPr>
            <w:r>
              <w:t>2.1</w:t>
            </w:r>
          </w:p>
        </w:tc>
        <w:tc>
          <w:tcPr>
            <w:tcW w:w="603" w:type="auto"/>
          </w:tcPr>
          <w:p w14:paraId="44311B1C" w14:textId="77777777" w:rsidR="005E738F" w:rsidRDefault="00000000">
            <w:pPr>
              <w:pStyle w:val="TAC6"/>
            </w:pPr>
            <w:r>
              <w:t>0.92</w:t>
            </w:r>
          </w:p>
        </w:tc>
        <w:tc>
          <w:tcPr>
            <w:tcW w:w="603" w:type="auto"/>
          </w:tcPr>
          <w:p w14:paraId="2AE9E38E" w14:textId="77777777" w:rsidR="005E738F" w:rsidRDefault="00000000">
            <w:pPr>
              <w:pStyle w:val="TAC6"/>
            </w:pPr>
            <w:r>
              <w:t>13.9</w:t>
            </w:r>
          </w:p>
        </w:tc>
        <w:tc>
          <w:tcPr>
            <w:tcW w:w="603" w:type="auto"/>
          </w:tcPr>
          <w:p w14:paraId="69CB8504" w14:textId="77777777" w:rsidR="005E738F" w:rsidRDefault="00000000">
            <w:pPr>
              <w:pStyle w:val="TAC6"/>
            </w:pPr>
            <w:r>
              <w:t>BT</w:t>
            </w:r>
          </w:p>
        </w:tc>
        <w:tc>
          <w:tcPr>
            <w:tcW w:w="603" w:type="auto"/>
          </w:tcPr>
          <w:p w14:paraId="3FBAE0C4" w14:textId="77777777" w:rsidR="005E738F" w:rsidRDefault="00000000">
            <w:pPr>
              <w:pStyle w:val="TAC6"/>
            </w:pPr>
            <w:r>
              <w:t>PASS</w:t>
            </w:r>
          </w:p>
        </w:tc>
      </w:tr>
      <w:tr w:rsidR="005E738F" w14:paraId="60CB34D9" w14:textId="77777777">
        <w:trPr>
          <w:jc w:val="center"/>
        </w:trPr>
        <w:tc>
          <w:tcPr>
            <w:tcW w:w="603" w:type="auto"/>
            <w:vMerge/>
          </w:tcPr>
          <w:p w14:paraId="5DDE3936" w14:textId="77777777" w:rsidR="005E738F" w:rsidRDefault="005E738F"/>
        </w:tc>
        <w:tc>
          <w:tcPr>
            <w:tcW w:w="603" w:type="auto"/>
            <w:vMerge w:val="restart"/>
          </w:tcPr>
          <w:p w14:paraId="3145B631" w14:textId="77777777" w:rsidR="005E738F" w:rsidRDefault="00000000">
            <w:pPr>
              <w:pStyle w:val="TAC6"/>
            </w:pPr>
            <w:r>
              <w:t>c26</w:t>
            </w:r>
          </w:p>
        </w:tc>
        <w:tc>
          <w:tcPr>
            <w:tcW w:w="603" w:type="auto"/>
          </w:tcPr>
          <w:p w14:paraId="5A6B4D04" w14:textId="77777777" w:rsidR="005E738F" w:rsidRDefault="00000000">
            <w:pPr>
              <w:pStyle w:val="TAC6"/>
            </w:pPr>
            <w:r>
              <w:t>1</w:t>
            </w:r>
          </w:p>
        </w:tc>
        <w:tc>
          <w:tcPr>
            <w:tcW w:w="603" w:type="auto"/>
          </w:tcPr>
          <w:p w14:paraId="61767CC6" w14:textId="77777777" w:rsidR="005E738F" w:rsidRDefault="00000000">
            <w:pPr>
              <w:pStyle w:val="TAC6"/>
            </w:pPr>
            <w:r>
              <w:t>16.4</w:t>
            </w:r>
          </w:p>
        </w:tc>
        <w:tc>
          <w:tcPr>
            <w:tcW w:w="603" w:type="auto"/>
          </w:tcPr>
          <w:p w14:paraId="199DAE78" w14:textId="77777777" w:rsidR="005E738F" w:rsidRDefault="00000000">
            <w:pPr>
              <w:pStyle w:val="TAC6"/>
            </w:pPr>
            <w:r>
              <w:t>off</w:t>
            </w:r>
          </w:p>
        </w:tc>
        <w:tc>
          <w:tcPr>
            <w:tcW w:w="603" w:type="auto"/>
          </w:tcPr>
          <w:p w14:paraId="513AF2B5" w14:textId="77777777" w:rsidR="005E738F" w:rsidRDefault="005E738F">
            <w:pPr>
              <w:pStyle w:val="TAC6"/>
            </w:pPr>
          </w:p>
        </w:tc>
        <w:tc>
          <w:tcPr>
            <w:tcW w:w="603" w:type="auto"/>
          </w:tcPr>
          <w:p w14:paraId="5D7DDDAC" w14:textId="77777777" w:rsidR="005E738F" w:rsidRDefault="00000000">
            <w:pPr>
              <w:pStyle w:val="TAC6"/>
            </w:pPr>
            <w:r>
              <w:t>NWT</w:t>
            </w:r>
          </w:p>
        </w:tc>
        <w:tc>
          <w:tcPr>
            <w:tcW w:w="603" w:type="auto"/>
          </w:tcPr>
          <w:p w14:paraId="40ADFA1C" w14:textId="77777777" w:rsidR="005E738F" w:rsidRDefault="00000000">
            <w:pPr>
              <w:pStyle w:val="TAC6"/>
            </w:pPr>
            <w:r>
              <w:t>3.82</w:t>
            </w:r>
          </w:p>
        </w:tc>
        <w:tc>
          <w:tcPr>
            <w:tcW w:w="603" w:type="auto"/>
          </w:tcPr>
          <w:p w14:paraId="6D60C9DA" w14:textId="77777777" w:rsidR="005E738F" w:rsidRDefault="00000000">
            <w:pPr>
              <w:pStyle w:val="TAC6"/>
            </w:pPr>
            <w:r>
              <w:t>0.88</w:t>
            </w:r>
          </w:p>
        </w:tc>
        <w:tc>
          <w:tcPr>
            <w:tcW w:w="603" w:type="auto"/>
          </w:tcPr>
          <w:p w14:paraId="352CAD8D" w14:textId="77777777" w:rsidR="005E738F" w:rsidRDefault="00000000">
            <w:pPr>
              <w:pStyle w:val="TAC6"/>
            </w:pPr>
            <w:r>
              <w:t>c11</w:t>
            </w:r>
          </w:p>
        </w:tc>
        <w:tc>
          <w:tcPr>
            <w:tcW w:w="603" w:type="auto"/>
          </w:tcPr>
          <w:p w14:paraId="0E0ACFB8" w14:textId="77777777" w:rsidR="005E738F" w:rsidRDefault="00000000">
            <w:pPr>
              <w:pStyle w:val="TAC6"/>
            </w:pPr>
            <w:r>
              <w:t>2x9.6</w:t>
            </w:r>
          </w:p>
        </w:tc>
        <w:tc>
          <w:tcPr>
            <w:tcW w:w="603" w:type="auto"/>
          </w:tcPr>
          <w:p w14:paraId="4FCF82FC" w14:textId="77777777" w:rsidR="005E738F" w:rsidRDefault="00000000">
            <w:pPr>
              <w:pStyle w:val="TAC6"/>
            </w:pPr>
            <w:r>
              <w:t>3.22</w:t>
            </w:r>
          </w:p>
        </w:tc>
        <w:tc>
          <w:tcPr>
            <w:tcW w:w="603" w:type="auto"/>
          </w:tcPr>
          <w:p w14:paraId="66E0DFC7" w14:textId="77777777" w:rsidR="005E738F" w:rsidRDefault="00000000">
            <w:pPr>
              <w:pStyle w:val="TAC6"/>
            </w:pPr>
            <w:r>
              <w:t>1.07</w:t>
            </w:r>
          </w:p>
        </w:tc>
        <w:tc>
          <w:tcPr>
            <w:tcW w:w="603" w:type="auto"/>
          </w:tcPr>
          <w:p w14:paraId="5BF5B427" w14:textId="77777777" w:rsidR="005E738F" w:rsidRDefault="00000000">
            <w:pPr>
              <w:pStyle w:val="TAC6"/>
            </w:pPr>
            <w:r>
              <w:t>5.78</w:t>
            </w:r>
          </w:p>
        </w:tc>
        <w:tc>
          <w:tcPr>
            <w:tcW w:w="603" w:type="auto"/>
          </w:tcPr>
          <w:p w14:paraId="7C0D145B" w14:textId="77777777" w:rsidR="005E738F" w:rsidRDefault="00000000">
            <w:pPr>
              <w:pStyle w:val="TAC6"/>
            </w:pPr>
            <w:r>
              <w:t>BT</w:t>
            </w:r>
          </w:p>
        </w:tc>
        <w:tc>
          <w:tcPr>
            <w:tcW w:w="603" w:type="auto"/>
            <w:shd w:val="clear" w:color="auto" w:fill="ADD8E6"/>
          </w:tcPr>
          <w:p w14:paraId="1CD2DF3F" w14:textId="77777777" w:rsidR="005E738F" w:rsidRDefault="00000000">
            <w:pPr>
              <w:pStyle w:val="TAC6"/>
            </w:pPr>
            <w:r>
              <w:t>EXCEED</w:t>
            </w:r>
          </w:p>
        </w:tc>
      </w:tr>
      <w:tr w:rsidR="005E738F" w14:paraId="5C28AEC8" w14:textId="77777777">
        <w:trPr>
          <w:jc w:val="center"/>
        </w:trPr>
        <w:tc>
          <w:tcPr>
            <w:tcW w:w="603" w:type="auto"/>
            <w:vMerge/>
          </w:tcPr>
          <w:p w14:paraId="6EB7552D" w14:textId="77777777" w:rsidR="005E738F" w:rsidRDefault="005E738F"/>
        </w:tc>
        <w:tc>
          <w:tcPr>
            <w:tcW w:w="603" w:type="auto"/>
            <w:vMerge/>
          </w:tcPr>
          <w:p w14:paraId="0A4B9237" w14:textId="77777777" w:rsidR="005E738F" w:rsidRDefault="005E738F"/>
        </w:tc>
        <w:tc>
          <w:tcPr>
            <w:tcW w:w="603" w:type="auto"/>
          </w:tcPr>
          <w:p w14:paraId="10350CFE" w14:textId="77777777" w:rsidR="005E738F" w:rsidRDefault="00000000">
            <w:pPr>
              <w:pStyle w:val="TAC6"/>
            </w:pPr>
            <w:r>
              <w:t>2</w:t>
            </w:r>
          </w:p>
        </w:tc>
        <w:tc>
          <w:tcPr>
            <w:tcW w:w="603" w:type="auto"/>
          </w:tcPr>
          <w:p w14:paraId="5E402AE9" w14:textId="77777777" w:rsidR="005E738F" w:rsidRDefault="00000000">
            <w:pPr>
              <w:pStyle w:val="TAC6"/>
            </w:pPr>
            <w:r>
              <w:t>16.4</w:t>
            </w:r>
          </w:p>
        </w:tc>
        <w:tc>
          <w:tcPr>
            <w:tcW w:w="603" w:type="auto"/>
          </w:tcPr>
          <w:p w14:paraId="5EBB2727" w14:textId="77777777" w:rsidR="005E738F" w:rsidRDefault="00000000">
            <w:pPr>
              <w:pStyle w:val="TAC6"/>
            </w:pPr>
            <w:r>
              <w:t>off</w:t>
            </w:r>
          </w:p>
        </w:tc>
        <w:tc>
          <w:tcPr>
            <w:tcW w:w="603" w:type="auto"/>
          </w:tcPr>
          <w:p w14:paraId="4CD9DC55" w14:textId="77777777" w:rsidR="005E738F" w:rsidRDefault="005E738F">
            <w:pPr>
              <w:pStyle w:val="TAC6"/>
            </w:pPr>
          </w:p>
        </w:tc>
        <w:tc>
          <w:tcPr>
            <w:tcW w:w="603" w:type="auto"/>
          </w:tcPr>
          <w:p w14:paraId="5CE68890" w14:textId="77777777" w:rsidR="005E738F" w:rsidRDefault="00000000">
            <w:pPr>
              <w:pStyle w:val="TAC6"/>
            </w:pPr>
            <w:r>
              <w:t>BT</w:t>
            </w:r>
          </w:p>
        </w:tc>
        <w:tc>
          <w:tcPr>
            <w:tcW w:w="603" w:type="auto"/>
          </w:tcPr>
          <w:p w14:paraId="1311D46E" w14:textId="77777777" w:rsidR="005E738F" w:rsidRDefault="00000000">
            <w:pPr>
              <w:pStyle w:val="TAC6"/>
            </w:pPr>
            <w:r>
              <w:t>3.82</w:t>
            </w:r>
          </w:p>
        </w:tc>
        <w:tc>
          <w:tcPr>
            <w:tcW w:w="603" w:type="auto"/>
          </w:tcPr>
          <w:p w14:paraId="2E0F4AD1" w14:textId="77777777" w:rsidR="005E738F" w:rsidRDefault="00000000">
            <w:pPr>
              <w:pStyle w:val="TAC6"/>
            </w:pPr>
            <w:r>
              <w:t>0.88</w:t>
            </w:r>
          </w:p>
        </w:tc>
        <w:tc>
          <w:tcPr>
            <w:tcW w:w="603" w:type="auto"/>
          </w:tcPr>
          <w:p w14:paraId="1BB5F903" w14:textId="77777777" w:rsidR="005E738F" w:rsidRDefault="00000000">
            <w:pPr>
              <w:pStyle w:val="TAC6"/>
            </w:pPr>
            <w:r>
              <w:t>c10</w:t>
            </w:r>
          </w:p>
        </w:tc>
        <w:tc>
          <w:tcPr>
            <w:tcW w:w="603" w:type="auto"/>
          </w:tcPr>
          <w:p w14:paraId="2F1EADB3" w14:textId="77777777" w:rsidR="005E738F" w:rsidRDefault="00000000">
            <w:pPr>
              <w:pStyle w:val="TAC6"/>
            </w:pPr>
            <w:r>
              <w:t>2x8</w:t>
            </w:r>
          </w:p>
        </w:tc>
        <w:tc>
          <w:tcPr>
            <w:tcW w:w="603" w:type="auto"/>
          </w:tcPr>
          <w:p w14:paraId="46FA7C0D" w14:textId="77777777" w:rsidR="005E738F" w:rsidRDefault="00000000">
            <w:pPr>
              <w:pStyle w:val="TAC6"/>
            </w:pPr>
            <w:r>
              <w:t>2.07</w:t>
            </w:r>
          </w:p>
        </w:tc>
        <w:tc>
          <w:tcPr>
            <w:tcW w:w="603" w:type="auto"/>
          </w:tcPr>
          <w:p w14:paraId="1275D844" w14:textId="77777777" w:rsidR="005E738F" w:rsidRDefault="00000000">
            <w:pPr>
              <w:pStyle w:val="TAC6"/>
            </w:pPr>
            <w:r>
              <w:t>0.84</w:t>
            </w:r>
          </w:p>
        </w:tc>
        <w:tc>
          <w:tcPr>
            <w:tcW w:w="603" w:type="auto"/>
          </w:tcPr>
          <w:p w14:paraId="4DF65E80" w14:textId="77777777" w:rsidR="005E738F" w:rsidRDefault="00000000">
            <w:pPr>
              <w:pStyle w:val="TAC6"/>
            </w:pPr>
            <w:r>
              <w:t>19.32</w:t>
            </w:r>
          </w:p>
        </w:tc>
        <w:tc>
          <w:tcPr>
            <w:tcW w:w="603" w:type="auto"/>
          </w:tcPr>
          <w:p w14:paraId="7F943E5F" w14:textId="77777777" w:rsidR="005E738F" w:rsidRDefault="00000000">
            <w:pPr>
              <w:pStyle w:val="TAC6"/>
            </w:pPr>
            <w:r>
              <w:t>BT</w:t>
            </w:r>
          </w:p>
        </w:tc>
        <w:tc>
          <w:tcPr>
            <w:tcW w:w="603" w:type="auto"/>
          </w:tcPr>
          <w:p w14:paraId="7529B599" w14:textId="77777777" w:rsidR="005E738F" w:rsidRDefault="00000000">
            <w:pPr>
              <w:pStyle w:val="TAC6"/>
            </w:pPr>
            <w:r>
              <w:t>PASS</w:t>
            </w:r>
          </w:p>
        </w:tc>
      </w:tr>
      <w:tr w:rsidR="005E738F" w14:paraId="55F98A21" w14:textId="77777777">
        <w:trPr>
          <w:jc w:val="center"/>
        </w:trPr>
        <w:tc>
          <w:tcPr>
            <w:tcW w:w="603" w:type="auto"/>
            <w:vMerge/>
          </w:tcPr>
          <w:p w14:paraId="1FC626C5" w14:textId="77777777" w:rsidR="005E738F" w:rsidRDefault="005E738F"/>
        </w:tc>
        <w:tc>
          <w:tcPr>
            <w:tcW w:w="603" w:type="auto"/>
            <w:vMerge w:val="restart"/>
          </w:tcPr>
          <w:p w14:paraId="0FCA0D90" w14:textId="77777777" w:rsidR="005E738F" w:rsidRDefault="00000000">
            <w:pPr>
              <w:pStyle w:val="TAC6"/>
            </w:pPr>
            <w:r>
              <w:t>c27</w:t>
            </w:r>
          </w:p>
        </w:tc>
        <w:tc>
          <w:tcPr>
            <w:tcW w:w="603" w:type="auto"/>
          </w:tcPr>
          <w:p w14:paraId="5577176A" w14:textId="77777777" w:rsidR="005E738F" w:rsidRDefault="00000000">
            <w:pPr>
              <w:pStyle w:val="TAC6"/>
            </w:pPr>
            <w:r>
              <w:t>1</w:t>
            </w:r>
          </w:p>
        </w:tc>
        <w:tc>
          <w:tcPr>
            <w:tcW w:w="603" w:type="auto"/>
          </w:tcPr>
          <w:p w14:paraId="54CA2FFF" w14:textId="77777777" w:rsidR="005E738F" w:rsidRDefault="00000000">
            <w:pPr>
              <w:pStyle w:val="TAC6"/>
            </w:pPr>
            <w:r>
              <w:t>24.4</w:t>
            </w:r>
          </w:p>
        </w:tc>
        <w:tc>
          <w:tcPr>
            <w:tcW w:w="603" w:type="auto"/>
          </w:tcPr>
          <w:p w14:paraId="6BA03874" w14:textId="77777777" w:rsidR="005E738F" w:rsidRDefault="00000000">
            <w:pPr>
              <w:pStyle w:val="TAC6"/>
            </w:pPr>
            <w:r>
              <w:t>off</w:t>
            </w:r>
          </w:p>
        </w:tc>
        <w:tc>
          <w:tcPr>
            <w:tcW w:w="603" w:type="auto"/>
          </w:tcPr>
          <w:p w14:paraId="7CA2ACC7" w14:textId="77777777" w:rsidR="005E738F" w:rsidRDefault="005E738F">
            <w:pPr>
              <w:pStyle w:val="TAC6"/>
            </w:pPr>
          </w:p>
        </w:tc>
        <w:tc>
          <w:tcPr>
            <w:tcW w:w="603" w:type="auto"/>
          </w:tcPr>
          <w:p w14:paraId="07CB4B34" w14:textId="77777777" w:rsidR="005E738F" w:rsidRDefault="00000000">
            <w:pPr>
              <w:pStyle w:val="TAC6"/>
            </w:pPr>
            <w:r>
              <w:t>NWT</w:t>
            </w:r>
          </w:p>
        </w:tc>
        <w:tc>
          <w:tcPr>
            <w:tcW w:w="603" w:type="auto"/>
          </w:tcPr>
          <w:p w14:paraId="1D10B594" w14:textId="77777777" w:rsidR="005E738F" w:rsidRDefault="00000000">
            <w:pPr>
              <w:pStyle w:val="TAC6"/>
            </w:pPr>
            <w:r>
              <w:t>4.21</w:t>
            </w:r>
          </w:p>
        </w:tc>
        <w:tc>
          <w:tcPr>
            <w:tcW w:w="603" w:type="auto"/>
          </w:tcPr>
          <w:p w14:paraId="25129E46" w14:textId="77777777" w:rsidR="005E738F" w:rsidRDefault="00000000">
            <w:pPr>
              <w:pStyle w:val="TAC6"/>
            </w:pPr>
            <w:r>
              <w:t>0.86</w:t>
            </w:r>
          </w:p>
        </w:tc>
        <w:tc>
          <w:tcPr>
            <w:tcW w:w="603" w:type="auto"/>
          </w:tcPr>
          <w:p w14:paraId="564E9D0C" w14:textId="77777777" w:rsidR="005E738F" w:rsidRDefault="00000000">
            <w:pPr>
              <w:pStyle w:val="TAC6"/>
            </w:pPr>
            <w:r>
              <w:t>c12</w:t>
            </w:r>
          </w:p>
        </w:tc>
        <w:tc>
          <w:tcPr>
            <w:tcW w:w="603" w:type="auto"/>
          </w:tcPr>
          <w:p w14:paraId="20EBC95A" w14:textId="77777777" w:rsidR="005E738F" w:rsidRDefault="00000000">
            <w:pPr>
              <w:pStyle w:val="TAC6"/>
            </w:pPr>
            <w:r>
              <w:t>2x13.2</w:t>
            </w:r>
          </w:p>
        </w:tc>
        <w:tc>
          <w:tcPr>
            <w:tcW w:w="603" w:type="auto"/>
          </w:tcPr>
          <w:p w14:paraId="10983C11" w14:textId="77777777" w:rsidR="005E738F" w:rsidRDefault="00000000">
            <w:pPr>
              <w:pStyle w:val="TAC6"/>
            </w:pPr>
            <w:r>
              <w:t>3.82</w:t>
            </w:r>
          </w:p>
        </w:tc>
        <w:tc>
          <w:tcPr>
            <w:tcW w:w="603" w:type="auto"/>
          </w:tcPr>
          <w:p w14:paraId="3B451EC2" w14:textId="77777777" w:rsidR="005E738F" w:rsidRDefault="00000000">
            <w:pPr>
              <w:pStyle w:val="TAC6"/>
            </w:pPr>
            <w:r>
              <w:t>0.97</w:t>
            </w:r>
          </w:p>
        </w:tc>
        <w:tc>
          <w:tcPr>
            <w:tcW w:w="603" w:type="auto"/>
          </w:tcPr>
          <w:p w14:paraId="65B9D65C" w14:textId="77777777" w:rsidR="005E738F" w:rsidRDefault="00000000">
            <w:pPr>
              <w:pStyle w:val="TAC6"/>
            </w:pPr>
            <w:r>
              <w:t>4.09</w:t>
            </w:r>
          </w:p>
        </w:tc>
        <w:tc>
          <w:tcPr>
            <w:tcW w:w="603" w:type="auto"/>
          </w:tcPr>
          <w:p w14:paraId="2561781E" w14:textId="77777777" w:rsidR="005E738F" w:rsidRDefault="00000000">
            <w:pPr>
              <w:pStyle w:val="TAC6"/>
            </w:pPr>
            <w:r>
              <w:t>BT</w:t>
            </w:r>
          </w:p>
        </w:tc>
        <w:tc>
          <w:tcPr>
            <w:tcW w:w="603" w:type="auto"/>
            <w:shd w:val="clear" w:color="auto" w:fill="ADD8E6"/>
          </w:tcPr>
          <w:p w14:paraId="2749D192" w14:textId="77777777" w:rsidR="005E738F" w:rsidRDefault="00000000">
            <w:pPr>
              <w:pStyle w:val="TAC6"/>
            </w:pPr>
            <w:r>
              <w:t>EXCEED</w:t>
            </w:r>
          </w:p>
        </w:tc>
      </w:tr>
      <w:tr w:rsidR="005E738F" w14:paraId="6EBC29AD" w14:textId="77777777">
        <w:trPr>
          <w:jc w:val="center"/>
        </w:trPr>
        <w:tc>
          <w:tcPr>
            <w:tcW w:w="603" w:type="auto"/>
            <w:vMerge/>
          </w:tcPr>
          <w:p w14:paraId="613507C0" w14:textId="77777777" w:rsidR="005E738F" w:rsidRDefault="005E738F"/>
        </w:tc>
        <w:tc>
          <w:tcPr>
            <w:tcW w:w="603" w:type="auto"/>
            <w:vMerge/>
          </w:tcPr>
          <w:p w14:paraId="4A7742F1" w14:textId="77777777" w:rsidR="005E738F" w:rsidRDefault="005E738F"/>
        </w:tc>
        <w:tc>
          <w:tcPr>
            <w:tcW w:w="603" w:type="auto"/>
          </w:tcPr>
          <w:p w14:paraId="5C4FEA7F" w14:textId="77777777" w:rsidR="005E738F" w:rsidRDefault="00000000">
            <w:pPr>
              <w:pStyle w:val="TAC6"/>
            </w:pPr>
            <w:r>
              <w:t>2</w:t>
            </w:r>
          </w:p>
        </w:tc>
        <w:tc>
          <w:tcPr>
            <w:tcW w:w="603" w:type="auto"/>
          </w:tcPr>
          <w:p w14:paraId="00E3E6E7" w14:textId="77777777" w:rsidR="005E738F" w:rsidRDefault="00000000">
            <w:pPr>
              <w:pStyle w:val="TAC6"/>
            </w:pPr>
            <w:r>
              <w:t>24.4</w:t>
            </w:r>
          </w:p>
        </w:tc>
        <w:tc>
          <w:tcPr>
            <w:tcW w:w="603" w:type="auto"/>
          </w:tcPr>
          <w:p w14:paraId="421DDA73" w14:textId="77777777" w:rsidR="005E738F" w:rsidRDefault="00000000">
            <w:pPr>
              <w:pStyle w:val="TAC6"/>
            </w:pPr>
            <w:r>
              <w:t>off</w:t>
            </w:r>
          </w:p>
        </w:tc>
        <w:tc>
          <w:tcPr>
            <w:tcW w:w="603" w:type="auto"/>
          </w:tcPr>
          <w:p w14:paraId="0E523FE7" w14:textId="77777777" w:rsidR="005E738F" w:rsidRDefault="005E738F">
            <w:pPr>
              <w:pStyle w:val="TAC6"/>
            </w:pPr>
          </w:p>
        </w:tc>
        <w:tc>
          <w:tcPr>
            <w:tcW w:w="603" w:type="auto"/>
          </w:tcPr>
          <w:p w14:paraId="046A42DC" w14:textId="77777777" w:rsidR="005E738F" w:rsidRDefault="00000000">
            <w:pPr>
              <w:pStyle w:val="TAC6"/>
            </w:pPr>
            <w:r>
              <w:t>BT</w:t>
            </w:r>
          </w:p>
        </w:tc>
        <w:tc>
          <w:tcPr>
            <w:tcW w:w="603" w:type="auto"/>
          </w:tcPr>
          <w:p w14:paraId="7B939F66" w14:textId="77777777" w:rsidR="005E738F" w:rsidRDefault="00000000">
            <w:pPr>
              <w:pStyle w:val="TAC6"/>
            </w:pPr>
            <w:r>
              <w:t>4.21</w:t>
            </w:r>
          </w:p>
        </w:tc>
        <w:tc>
          <w:tcPr>
            <w:tcW w:w="603" w:type="auto"/>
          </w:tcPr>
          <w:p w14:paraId="69571612" w14:textId="77777777" w:rsidR="005E738F" w:rsidRDefault="00000000">
            <w:pPr>
              <w:pStyle w:val="TAC6"/>
            </w:pPr>
            <w:r>
              <w:t>0.86</w:t>
            </w:r>
          </w:p>
        </w:tc>
        <w:tc>
          <w:tcPr>
            <w:tcW w:w="603" w:type="auto"/>
          </w:tcPr>
          <w:p w14:paraId="4CF6A0DB" w14:textId="77777777" w:rsidR="005E738F" w:rsidRDefault="00000000">
            <w:pPr>
              <w:pStyle w:val="TAC6"/>
            </w:pPr>
            <w:r>
              <w:t>c11</w:t>
            </w:r>
          </w:p>
        </w:tc>
        <w:tc>
          <w:tcPr>
            <w:tcW w:w="603" w:type="auto"/>
          </w:tcPr>
          <w:p w14:paraId="2C85D61D" w14:textId="77777777" w:rsidR="005E738F" w:rsidRDefault="00000000">
            <w:pPr>
              <w:pStyle w:val="TAC6"/>
            </w:pPr>
            <w:r>
              <w:t>2x9.6</w:t>
            </w:r>
          </w:p>
        </w:tc>
        <w:tc>
          <w:tcPr>
            <w:tcW w:w="603" w:type="auto"/>
          </w:tcPr>
          <w:p w14:paraId="2573E73C" w14:textId="77777777" w:rsidR="005E738F" w:rsidRDefault="00000000">
            <w:pPr>
              <w:pStyle w:val="TAC6"/>
            </w:pPr>
            <w:r>
              <w:t>3.22</w:t>
            </w:r>
          </w:p>
        </w:tc>
        <w:tc>
          <w:tcPr>
            <w:tcW w:w="603" w:type="auto"/>
          </w:tcPr>
          <w:p w14:paraId="6A7AB453" w14:textId="77777777" w:rsidR="005E738F" w:rsidRDefault="00000000">
            <w:pPr>
              <w:pStyle w:val="TAC6"/>
            </w:pPr>
            <w:r>
              <w:t>1.07</w:t>
            </w:r>
          </w:p>
        </w:tc>
        <w:tc>
          <w:tcPr>
            <w:tcW w:w="603" w:type="auto"/>
          </w:tcPr>
          <w:p w14:paraId="0064B198" w14:textId="77777777" w:rsidR="005E738F" w:rsidRDefault="00000000">
            <w:pPr>
              <w:pStyle w:val="TAC6"/>
            </w:pPr>
            <w:r>
              <w:t>9.67</w:t>
            </w:r>
          </w:p>
        </w:tc>
        <w:tc>
          <w:tcPr>
            <w:tcW w:w="603" w:type="auto"/>
          </w:tcPr>
          <w:p w14:paraId="31FDB4BD" w14:textId="77777777" w:rsidR="005E738F" w:rsidRDefault="00000000">
            <w:pPr>
              <w:pStyle w:val="TAC6"/>
            </w:pPr>
            <w:r>
              <w:t>BT</w:t>
            </w:r>
          </w:p>
        </w:tc>
        <w:tc>
          <w:tcPr>
            <w:tcW w:w="603" w:type="auto"/>
          </w:tcPr>
          <w:p w14:paraId="6D0B8A0E" w14:textId="77777777" w:rsidR="005E738F" w:rsidRDefault="00000000">
            <w:pPr>
              <w:pStyle w:val="TAC6"/>
            </w:pPr>
            <w:r>
              <w:t>PASS</w:t>
            </w:r>
          </w:p>
        </w:tc>
      </w:tr>
      <w:tr w:rsidR="005E738F" w14:paraId="2A2E0EC5" w14:textId="77777777">
        <w:trPr>
          <w:jc w:val="center"/>
        </w:trPr>
        <w:tc>
          <w:tcPr>
            <w:tcW w:w="603" w:type="auto"/>
            <w:vMerge/>
          </w:tcPr>
          <w:p w14:paraId="4397D5F2" w14:textId="77777777" w:rsidR="005E738F" w:rsidRDefault="005E738F"/>
        </w:tc>
        <w:tc>
          <w:tcPr>
            <w:tcW w:w="603" w:type="auto"/>
            <w:vMerge w:val="restart"/>
          </w:tcPr>
          <w:p w14:paraId="32F787BF" w14:textId="77777777" w:rsidR="005E738F" w:rsidRDefault="00000000">
            <w:pPr>
              <w:pStyle w:val="TAC6"/>
            </w:pPr>
            <w:r>
              <w:t>c28</w:t>
            </w:r>
          </w:p>
        </w:tc>
        <w:tc>
          <w:tcPr>
            <w:tcW w:w="603" w:type="auto"/>
          </w:tcPr>
          <w:p w14:paraId="5D1F7444" w14:textId="77777777" w:rsidR="005E738F" w:rsidRDefault="00000000">
            <w:pPr>
              <w:pStyle w:val="TAC6"/>
            </w:pPr>
            <w:r>
              <w:t>1</w:t>
            </w:r>
          </w:p>
        </w:tc>
        <w:tc>
          <w:tcPr>
            <w:tcW w:w="603" w:type="auto"/>
          </w:tcPr>
          <w:p w14:paraId="1ABC324B" w14:textId="77777777" w:rsidR="005E738F" w:rsidRDefault="00000000">
            <w:pPr>
              <w:pStyle w:val="TAC6"/>
            </w:pPr>
            <w:r>
              <w:t>32</w:t>
            </w:r>
          </w:p>
        </w:tc>
        <w:tc>
          <w:tcPr>
            <w:tcW w:w="603" w:type="auto"/>
          </w:tcPr>
          <w:p w14:paraId="40E215B4" w14:textId="77777777" w:rsidR="005E738F" w:rsidRDefault="00000000">
            <w:pPr>
              <w:pStyle w:val="TAC6"/>
            </w:pPr>
            <w:r>
              <w:t>off</w:t>
            </w:r>
          </w:p>
        </w:tc>
        <w:tc>
          <w:tcPr>
            <w:tcW w:w="603" w:type="auto"/>
          </w:tcPr>
          <w:p w14:paraId="3C67658B" w14:textId="77777777" w:rsidR="005E738F" w:rsidRDefault="005E738F">
            <w:pPr>
              <w:pStyle w:val="TAC6"/>
            </w:pPr>
          </w:p>
        </w:tc>
        <w:tc>
          <w:tcPr>
            <w:tcW w:w="603" w:type="auto"/>
          </w:tcPr>
          <w:p w14:paraId="65AF6674" w14:textId="77777777" w:rsidR="005E738F" w:rsidRDefault="00000000">
            <w:pPr>
              <w:pStyle w:val="TAC6"/>
            </w:pPr>
            <w:r>
              <w:t>NWT</w:t>
            </w:r>
          </w:p>
        </w:tc>
        <w:tc>
          <w:tcPr>
            <w:tcW w:w="603" w:type="auto"/>
          </w:tcPr>
          <w:p w14:paraId="14FA4BA2" w14:textId="77777777" w:rsidR="005E738F" w:rsidRDefault="00000000">
            <w:pPr>
              <w:pStyle w:val="TAC6"/>
            </w:pPr>
            <w:r>
              <w:t>4.31</w:t>
            </w:r>
          </w:p>
        </w:tc>
        <w:tc>
          <w:tcPr>
            <w:tcW w:w="603" w:type="auto"/>
          </w:tcPr>
          <w:p w14:paraId="61343102" w14:textId="77777777" w:rsidR="005E738F" w:rsidRDefault="00000000">
            <w:pPr>
              <w:pStyle w:val="TAC6"/>
            </w:pPr>
            <w:r>
              <w:t>0.69</w:t>
            </w:r>
          </w:p>
        </w:tc>
        <w:tc>
          <w:tcPr>
            <w:tcW w:w="603" w:type="auto"/>
          </w:tcPr>
          <w:p w14:paraId="2A490B8B" w14:textId="77777777" w:rsidR="005E738F" w:rsidRDefault="00000000">
            <w:pPr>
              <w:pStyle w:val="TAC6"/>
            </w:pPr>
            <w:r>
              <w:t>c13</w:t>
            </w:r>
          </w:p>
        </w:tc>
        <w:tc>
          <w:tcPr>
            <w:tcW w:w="603" w:type="auto"/>
          </w:tcPr>
          <w:p w14:paraId="4F4CA9F6" w14:textId="77777777" w:rsidR="005E738F" w:rsidRDefault="00000000">
            <w:pPr>
              <w:pStyle w:val="TAC6"/>
            </w:pPr>
            <w:r>
              <w:t>2x16.4</w:t>
            </w:r>
          </w:p>
        </w:tc>
        <w:tc>
          <w:tcPr>
            <w:tcW w:w="603" w:type="auto"/>
          </w:tcPr>
          <w:p w14:paraId="4B2133BC" w14:textId="77777777" w:rsidR="005E738F" w:rsidRDefault="00000000">
            <w:pPr>
              <w:pStyle w:val="TAC6"/>
            </w:pPr>
            <w:r>
              <w:t>4.11</w:t>
            </w:r>
          </w:p>
        </w:tc>
        <w:tc>
          <w:tcPr>
            <w:tcW w:w="603" w:type="auto"/>
          </w:tcPr>
          <w:p w14:paraId="53CA8651" w14:textId="77777777" w:rsidR="005E738F" w:rsidRDefault="00000000">
            <w:pPr>
              <w:pStyle w:val="TAC6"/>
            </w:pPr>
            <w:r>
              <w:t>0.8</w:t>
            </w:r>
          </w:p>
        </w:tc>
        <w:tc>
          <w:tcPr>
            <w:tcW w:w="603" w:type="auto"/>
          </w:tcPr>
          <w:p w14:paraId="1B8FB528" w14:textId="77777777" w:rsidR="005E738F" w:rsidRDefault="00000000">
            <w:pPr>
              <w:pStyle w:val="TAC6"/>
            </w:pPr>
            <w:r>
              <w:t>2.54</w:t>
            </w:r>
          </w:p>
        </w:tc>
        <w:tc>
          <w:tcPr>
            <w:tcW w:w="603" w:type="auto"/>
          </w:tcPr>
          <w:p w14:paraId="7325904D" w14:textId="77777777" w:rsidR="005E738F" w:rsidRDefault="00000000">
            <w:pPr>
              <w:pStyle w:val="TAC6"/>
            </w:pPr>
            <w:r>
              <w:t>BT</w:t>
            </w:r>
          </w:p>
        </w:tc>
        <w:tc>
          <w:tcPr>
            <w:tcW w:w="603" w:type="auto"/>
            <w:shd w:val="clear" w:color="auto" w:fill="ADD8E6"/>
          </w:tcPr>
          <w:p w14:paraId="031DD2D6" w14:textId="77777777" w:rsidR="005E738F" w:rsidRDefault="00000000">
            <w:pPr>
              <w:pStyle w:val="TAC6"/>
            </w:pPr>
            <w:r>
              <w:t>EXCEED</w:t>
            </w:r>
          </w:p>
        </w:tc>
      </w:tr>
      <w:tr w:rsidR="005E738F" w14:paraId="763A5610" w14:textId="77777777">
        <w:trPr>
          <w:jc w:val="center"/>
        </w:trPr>
        <w:tc>
          <w:tcPr>
            <w:tcW w:w="603" w:type="auto"/>
            <w:vMerge/>
          </w:tcPr>
          <w:p w14:paraId="43F969CB" w14:textId="77777777" w:rsidR="005E738F" w:rsidRDefault="005E738F"/>
        </w:tc>
        <w:tc>
          <w:tcPr>
            <w:tcW w:w="603" w:type="auto"/>
            <w:vMerge/>
          </w:tcPr>
          <w:p w14:paraId="525C7380" w14:textId="77777777" w:rsidR="005E738F" w:rsidRDefault="005E738F"/>
        </w:tc>
        <w:tc>
          <w:tcPr>
            <w:tcW w:w="603" w:type="auto"/>
          </w:tcPr>
          <w:p w14:paraId="3FC7DEC6" w14:textId="77777777" w:rsidR="005E738F" w:rsidRDefault="00000000">
            <w:pPr>
              <w:pStyle w:val="TAC6"/>
            </w:pPr>
            <w:r>
              <w:t>2</w:t>
            </w:r>
          </w:p>
        </w:tc>
        <w:tc>
          <w:tcPr>
            <w:tcW w:w="603" w:type="auto"/>
          </w:tcPr>
          <w:p w14:paraId="71BA33A2" w14:textId="77777777" w:rsidR="005E738F" w:rsidRDefault="00000000">
            <w:pPr>
              <w:pStyle w:val="TAC6"/>
            </w:pPr>
            <w:r>
              <w:t>32</w:t>
            </w:r>
          </w:p>
        </w:tc>
        <w:tc>
          <w:tcPr>
            <w:tcW w:w="603" w:type="auto"/>
          </w:tcPr>
          <w:p w14:paraId="0F5BC8AA" w14:textId="77777777" w:rsidR="005E738F" w:rsidRDefault="00000000">
            <w:pPr>
              <w:pStyle w:val="TAC6"/>
            </w:pPr>
            <w:r>
              <w:t>off</w:t>
            </w:r>
          </w:p>
        </w:tc>
        <w:tc>
          <w:tcPr>
            <w:tcW w:w="603" w:type="auto"/>
          </w:tcPr>
          <w:p w14:paraId="4F2DCA25" w14:textId="77777777" w:rsidR="005E738F" w:rsidRDefault="005E738F">
            <w:pPr>
              <w:pStyle w:val="TAC6"/>
            </w:pPr>
          </w:p>
        </w:tc>
        <w:tc>
          <w:tcPr>
            <w:tcW w:w="603" w:type="auto"/>
          </w:tcPr>
          <w:p w14:paraId="2AB0C39C" w14:textId="77777777" w:rsidR="005E738F" w:rsidRDefault="00000000">
            <w:pPr>
              <w:pStyle w:val="TAC6"/>
            </w:pPr>
            <w:r>
              <w:t>BT</w:t>
            </w:r>
          </w:p>
        </w:tc>
        <w:tc>
          <w:tcPr>
            <w:tcW w:w="603" w:type="auto"/>
          </w:tcPr>
          <w:p w14:paraId="5A4D0D2A" w14:textId="77777777" w:rsidR="005E738F" w:rsidRDefault="00000000">
            <w:pPr>
              <w:pStyle w:val="TAC6"/>
            </w:pPr>
            <w:r>
              <w:t>4.31</w:t>
            </w:r>
          </w:p>
        </w:tc>
        <w:tc>
          <w:tcPr>
            <w:tcW w:w="603" w:type="auto"/>
          </w:tcPr>
          <w:p w14:paraId="58FEE7C3" w14:textId="77777777" w:rsidR="005E738F" w:rsidRDefault="00000000">
            <w:pPr>
              <w:pStyle w:val="TAC6"/>
            </w:pPr>
            <w:r>
              <w:t>0.69</w:t>
            </w:r>
          </w:p>
        </w:tc>
        <w:tc>
          <w:tcPr>
            <w:tcW w:w="603" w:type="auto"/>
          </w:tcPr>
          <w:p w14:paraId="460E0612" w14:textId="77777777" w:rsidR="005E738F" w:rsidRDefault="00000000">
            <w:pPr>
              <w:pStyle w:val="TAC6"/>
            </w:pPr>
            <w:r>
              <w:t>c12</w:t>
            </w:r>
          </w:p>
        </w:tc>
        <w:tc>
          <w:tcPr>
            <w:tcW w:w="603" w:type="auto"/>
          </w:tcPr>
          <w:p w14:paraId="230BBF66" w14:textId="77777777" w:rsidR="005E738F" w:rsidRDefault="00000000">
            <w:pPr>
              <w:pStyle w:val="TAC6"/>
            </w:pPr>
            <w:r>
              <w:t>2x13.2</w:t>
            </w:r>
          </w:p>
        </w:tc>
        <w:tc>
          <w:tcPr>
            <w:tcW w:w="603" w:type="auto"/>
          </w:tcPr>
          <w:p w14:paraId="14BA8440" w14:textId="77777777" w:rsidR="005E738F" w:rsidRDefault="00000000">
            <w:pPr>
              <w:pStyle w:val="TAC6"/>
            </w:pPr>
            <w:r>
              <w:t>3.82</w:t>
            </w:r>
          </w:p>
        </w:tc>
        <w:tc>
          <w:tcPr>
            <w:tcW w:w="603" w:type="auto"/>
          </w:tcPr>
          <w:p w14:paraId="527036B5" w14:textId="77777777" w:rsidR="005E738F" w:rsidRDefault="00000000">
            <w:pPr>
              <w:pStyle w:val="TAC6"/>
            </w:pPr>
            <w:r>
              <w:t>0.97</w:t>
            </w:r>
          </w:p>
        </w:tc>
        <w:tc>
          <w:tcPr>
            <w:tcW w:w="603" w:type="auto"/>
          </w:tcPr>
          <w:p w14:paraId="35EFA515" w14:textId="77777777" w:rsidR="005E738F" w:rsidRDefault="00000000">
            <w:pPr>
              <w:pStyle w:val="TAC6"/>
            </w:pPr>
            <w:r>
              <w:t>5.52</w:t>
            </w:r>
          </w:p>
        </w:tc>
        <w:tc>
          <w:tcPr>
            <w:tcW w:w="603" w:type="auto"/>
          </w:tcPr>
          <w:p w14:paraId="459CDC9D" w14:textId="77777777" w:rsidR="005E738F" w:rsidRDefault="00000000">
            <w:pPr>
              <w:pStyle w:val="TAC6"/>
            </w:pPr>
            <w:r>
              <w:t>BT</w:t>
            </w:r>
          </w:p>
        </w:tc>
        <w:tc>
          <w:tcPr>
            <w:tcW w:w="603" w:type="auto"/>
          </w:tcPr>
          <w:p w14:paraId="2DC83F8A" w14:textId="77777777" w:rsidR="005E738F" w:rsidRDefault="00000000">
            <w:pPr>
              <w:pStyle w:val="TAC6"/>
            </w:pPr>
            <w:r>
              <w:t>PASS</w:t>
            </w:r>
          </w:p>
        </w:tc>
      </w:tr>
      <w:tr w:rsidR="005E738F" w14:paraId="6EA3D9F1" w14:textId="77777777">
        <w:trPr>
          <w:jc w:val="center"/>
        </w:trPr>
        <w:tc>
          <w:tcPr>
            <w:tcW w:w="603" w:type="auto"/>
            <w:vMerge/>
          </w:tcPr>
          <w:p w14:paraId="3704A836" w14:textId="77777777" w:rsidR="005E738F" w:rsidRDefault="005E738F"/>
        </w:tc>
        <w:tc>
          <w:tcPr>
            <w:tcW w:w="603" w:type="auto"/>
            <w:vMerge w:val="restart"/>
          </w:tcPr>
          <w:p w14:paraId="48B5F7F5" w14:textId="77777777" w:rsidR="005E738F" w:rsidRDefault="00000000">
            <w:pPr>
              <w:pStyle w:val="TAC6"/>
            </w:pPr>
            <w:r>
              <w:t>c29</w:t>
            </w:r>
          </w:p>
        </w:tc>
        <w:tc>
          <w:tcPr>
            <w:tcW w:w="603" w:type="auto"/>
          </w:tcPr>
          <w:p w14:paraId="07F651C4" w14:textId="77777777" w:rsidR="005E738F" w:rsidRDefault="00000000">
            <w:pPr>
              <w:pStyle w:val="TAC6"/>
            </w:pPr>
            <w:r>
              <w:t>1</w:t>
            </w:r>
          </w:p>
        </w:tc>
        <w:tc>
          <w:tcPr>
            <w:tcW w:w="603" w:type="auto"/>
          </w:tcPr>
          <w:p w14:paraId="0FAB84ED" w14:textId="77777777" w:rsidR="005E738F" w:rsidRDefault="00000000">
            <w:pPr>
              <w:pStyle w:val="TAC6"/>
            </w:pPr>
            <w:r>
              <w:t>48</w:t>
            </w:r>
          </w:p>
        </w:tc>
        <w:tc>
          <w:tcPr>
            <w:tcW w:w="603" w:type="auto"/>
          </w:tcPr>
          <w:p w14:paraId="42173ED5" w14:textId="77777777" w:rsidR="005E738F" w:rsidRDefault="00000000">
            <w:pPr>
              <w:pStyle w:val="TAC6"/>
            </w:pPr>
            <w:r>
              <w:t>off</w:t>
            </w:r>
          </w:p>
        </w:tc>
        <w:tc>
          <w:tcPr>
            <w:tcW w:w="603" w:type="auto"/>
          </w:tcPr>
          <w:p w14:paraId="10D236D7" w14:textId="77777777" w:rsidR="005E738F" w:rsidRDefault="005E738F">
            <w:pPr>
              <w:pStyle w:val="TAC6"/>
            </w:pPr>
          </w:p>
        </w:tc>
        <w:tc>
          <w:tcPr>
            <w:tcW w:w="603" w:type="auto"/>
          </w:tcPr>
          <w:p w14:paraId="6B8E9831" w14:textId="77777777" w:rsidR="005E738F" w:rsidRDefault="00000000">
            <w:pPr>
              <w:pStyle w:val="TAC6"/>
            </w:pPr>
            <w:r>
              <w:t>NWT</w:t>
            </w:r>
          </w:p>
        </w:tc>
        <w:tc>
          <w:tcPr>
            <w:tcW w:w="603" w:type="auto"/>
          </w:tcPr>
          <w:p w14:paraId="58717195" w14:textId="77777777" w:rsidR="005E738F" w:rsidRDefault="00000000">
            <w:pPr>
              <w:pStyle w:val="TAC6"/>
            </w:pPr>
            <w:r>
              <w:t>4.56</w:t>
            </w:r>
          </w:p>
        </w:tc>
        <w:tc>
          <w:tcPr>
            <w:tcW w:w="603" w:type="auto"/>
          </w:tcPr>
          <w:p w14:paraId="131F3C9F" w14:textId="77777777" w:rsidR="005E738F" w:rsidRDefault="00000000">
            <w:pPr>
              <w:pStyle w:val="TAC6"/>
            </w:pPr>
            <w:r>
              <w:t>0.63</w:t>
            </w:r>
          </w:p>
        </w:tc>
        <w:tc>
          <w:tcPr>
            <w:tcW w:w="603" w:type="auto"/>
          </w:tcPr>
          <w:p w14:paraId="30654AEC" w14:textId="77777777" w:rsidR="005E738F" w:rsidRDefault="00000000">
            <w:pPr>
              <w:pStyle w:val="TAC6"/>
            </w:pPr>
            <w:r>
              <w:t>c15</w:t>
            </w:r>
          </w:p>
        </w:tc>
        <w:tc>
          <w:tcPr>
            <w:tcW w:w="603" w:type="auto"/>
          </w:tcPr>
          <w:p w14:paraId="38F80B30" w14:textId="77777777" w:rsidR="005E738F" w:rsidRDefault="00000000">
            <w:pPr>
              <w:pStyle w:val="TAC6"/>
            </w:pPr>
            <w:r>
              <w:t>2x32</w:t>
            </w:r>
          </w:p>
        </w:tc>
        <w:tc>
          <w:tcPr>
            <w:tcW w:w="603" w:type="auto"/>
          </w:tcPr>
          <w:p w14:paraId="1ED206E8" w14:textId="77777777" w:rsidR="005E738F" w:rsidRDefault="00000000">
            <w:pPr>
              <w:pStyle w:val="TAC6"/>
            </w:pPr>
            <w:r>
              <w:t>4.32</w:t>
            </w:r>
          </w:p>
        </w:tc>
        <w:tc>
          <w:tcPr>
            <w:tcW w:w="603" w:type="auto"/>
          </w:tcPr>
          <w:p w14:paraId="7A5FBD48" w14:textId="77777777" w:rsidR="005E738F" w:rsidRDefault="00000000">
            <w:pPr>
              <w:pStyle w:val="TAC6"/>
            </w:pPr>
            <w:r>
              <w:t>0.77</w:t>
            </w:r>
          </w:p>
        </w:tc>
        <w:tc>
          <w:tcPr>
            <w:tcW w:w="603" w:type="auto"/>
          </w:tcPr>
          <w:p w14:paraId="45ED6C8A" w14:textId="77777777" w:rsidR="005E738F" w:rsidRDefault="00000000">
            <w:pPr>
              <w:pStyle w:val="TAC6"/>
            </w:pPr>
            <w:r>
              <w:t>3.24</w:t>
            </w:r>
          </w:p>
        </w:tc>
        <w:tc>
          <w:tcPr>
            <w:tcW w:w="603" w:type="auto"/>
          </w:tcPr>
          <w:p w14:paraId="4069CDDD" w14:textId="77777777" w:rsidR="005E738F" w:rsidRDefault="00000000">
            <w:pPr>
              <w:pStyle w:val="TAC6"/>
            </w:pPr>
            <w:r>
              <w:t>BT</w:t>
            </w:r>
          </w:p>
        </w:tc>
        <w:tc>
          <w:tcPr>
            <w:tcW w:w="603" w:type="auto"/>
            <w:shd w:val="clear" w:color="auto" w:fill="ADD8E6"/>
          </w:tcPr>
          <w:p w14:paraId="360B680F" w14:textId="77777777" w:rsidR="005E738F" w:rsidRDefault="00000000">
            <w:pPr>
              <w:pStyle w:val="TAC6"/>
            </w:pPr>
            <w:r>
              <w:t>EXCEED</w:t>
            </w:r>
          </w:p>
        </w:tc>
      </w:tr>
      <w:tr w:rsidR="005E738F" w14:paraId="3003A4B3" w14:textId="77777777">
        <w:trPr>
          <w:jc w:val="center"/>
        </w:trPr>
        <w:tc>
          <w:tcPr>
            <w:tcW w:w="603" w:type="auto"/>
            <w:vMerge/>
          </w:tcPr>
          <w:p w14:paraId="1EECF23B" w14:textId="77777777" w:rsidR="005E738F" w:rsidRDefault="005E738F"/>
        </w:tc>
        <w:tc>
          <w:tcPr>
            <w:tcW w:w="603" w:type="auto"/>
            <w:vMerge/>
          </w:tcPr>
          <w:p w14:paraId="031588B2" w14:textId="77777777" w:rsidR="005E738F" w:rsidRDefault="005E738F"/>
        </w:tc>
        <w:tc>
          <w:tcPr>
            <w:tcW w:w="603" w:type="auto"/>
          </w:tcPr>
          <w:p w14:paraId="6C29BE2C" w14:textId="77777777" w:rsidR="005E738F" w:rsidRDefault="00000000">
            <w:pPr>
              <w:pStyle w:val="TAC6"/>
            </w:pPr>
            <w:r>
              <w:t>2</w:t>
            </w:r>
          </w:p>
        </w:tc>
        <w:tc>
          <w:tcPr>
            <w:tcW w:w="603" w:type="auto"/>
          </w:tcPr>
          <w:p w14:paraId="18718FF5" w14:textId="77777777" w:rsidR="005E738F" w:rsidRDefault="00000000">
            <w:pPr>
              <w:pStyle w:val="TAC6"/>
            </w:pPr>
            <w:r>
              <w:t>48</w:t>
            </w:r>
          </w:p>
        </w:tc>
        <w:tc>
          <w:tcPr>
            <w:tcW w:w="603" w:type="auto"/>
          </w:tcPr>
          <w:p w14:paraId="57AC58AF" w14:textId="77777777" w:rsidR="005E738F" w:rsidRDefault="00000000">
            <w:pPr>
              <w:pStyle w:val="TAC6"/>
            </w:pPr>
            <w:r>
              <w:t>off</w:t>
            </w:r>
          </w:p>
        </w:tc>
        <w:tc>
          <w:tcPr>
            <w:tcW w:w="603" w:type="auto"/>
          </w:tcPr>
          <w:p w14:paraId="09D311A3" w14:textId="77777777" w:rsidR="005E738F" w:rsidRDefault="005E738F">
            <w:pPr>
              <w:pStyle w:val="TAC6"/>
            </w:pPr>
          </w:p>
        </w:tc>
        <w:tc>
          <w:tcPr>
            <w:tcW w:w="603" w:type="auto"/>
          </w:tcPr>
          <w:p w14:paraId="01584873" w14:textId="77777777" w:rsidR="005E738F" w:rsidRDefault="00000000">
            <w:pPr>
              <w:pStyle w:val="TAC6"/>
            </w:pPr>
            <w:r>
              <w:t>BT</w:t>
            </w:r>
          </w:p>
        </w:tc>
        <w:tc>
          <w:tcPr>
            <w:tcW w:w="603" w:type="auto"/>
          </w:tcPr>
          <w:p w14:paraId="32E01A07" w14:textId="77777777" w:rsidR="005E738F" w:rsidRDefault="00000000">
            <w:pPr>
              <w:pStyle w:val="TAC6"/>
            </w:pPr>
            <w:r>
              <w:t>4.56</w:t>
            </w:r>
          </w:p>
        </w:tc>
        <w:tc>
          <w:tcPr>
            <w:tcW w:w="603" w:type="auto"/>
          </w:tcPr>
          <w:p w14:paraId="5A534580" w14:textId="77777777" w:rsidR="005E738F" w:rsidRDefault="00000000">
            <w:pPr>
              <w:pStyle w:val="TAC6"/>
            </w:pPr>
            <w:r>
              <w:t>0.63</w:t>
            </w:r>
          </w:p>
        </w:tc>
        <w:tc>
          <w:tcPr>
            <w:tcW w:w="603" w:type="auto"/>
          </w:tcPr>
          <w:p w14:paraId="479E255D" w14:textId="77777777" w:rsidR="005E738F" w:rsidRDefault="00000000">
            <w:pPr>
              <w:pStyle w:val="TAC6"/>
            </w:pPr>
            <w:r>
              <w:t>c14</w:t>
            </w:r>
          </w:p>
        </w:tc>
        <w:tc>
          <w:tcPr>
            <w:tcW w:w="603" w:type="auto"/>
          </w:tcPr>
          <w:p w14:paraId="190C4B7C" w14:textId="77777777" w:rsidR="005E738F" w:rsidRDefault="00000000">
            <w:pPr>
              <w:pStyle w:val="TAC6"/>
            </w:pPr>
            <w:r>
              <w:t>2x24.4</w:t>
            </w:r>
          </w:p>
        </w:tc>
        <w:tc>
          <w:tcPr>
            <w:tcW w:w="603" w:type="auto"/>
          </w:tcPr>
          <w:p w14:paraId="07B8A0B4" w14:textId="77777777" w:rsidR="005E738F" w:rsidRDefault="00000000">
            <w:pPr>
              <w:pStyle w:val="TAC6"/>
            </w:pPr>
            <w:r>
              <w:t>4.38</w:t>
            </w:r>
          </w:p>
        </w:tc>
        <w:tc>
          <w:tcPr>
            <w:tcW w:w="603" w:type="auto"/>
          </w:tcPr>
          <w:p w14:paraId="50F9C5E6" w14:textId="77777777" w:rsidR="005E738F" w:rsidRDefault="00000000">
            <w:pPr>
              <w:pStyle w:val="TAC6"/>
            </w:pPr>
            <w:r>
              <w:t>0.68</w:t>
            </w:r>
          </w:p>
        </w:tc>
        <w:tc>
          <w:tcPr>
            <w:tcW w:w="603" w:type="auto"/>
          </w:tcPr>
          <w:p w14:paraId="1929DE5A" w14:textId="77777777" w:rsidR="005E738F" w:rsidRDefault="00000000">
            <w:pPr>
              <w:pStyle w:val="TAC6"/>
            </w:pPr>
            <w:r>
              <w:t>2.51</w:t>
            </w:r>
          </w:p>
        </w:tc>
        <w:tc>
          <w:tcPr>
            <w:tcW w:w="603" w:type="auto"/>
          </w:tcPr>
          <w:p w14:paraId="7643D558" w14:textId="77777777" w:rsidR="005E738F" w:rsidRDefault="00000000">
            <w:pPr>
              <w:pStyle w:val="TAC6"/>
            </w:pPr>
            <w:r>
              <w:t>BT</w:t>
            </w:r>
          </w:p>
        </w:tc>
        <w:tc>
          <w:tcPr>
            <w:tcW w:w="603" w:type="auto"/>
          </w:tcPr>
          <w:p w14:paraId="235C8915" w14:textId="77777777" w:rsidR="005E738F" w:rsidRDefault="00000000">
            <w:pPr>
              <w:pStyle w:val="TAC6"/>
            </w:pPr>
            <w:r>
              <w:t>PASS</w:t>
            </w:r>
          </w:p>
        </w:tc>
      </w:tr>
      <w:tr w:rsidR="005E738F" w14:paraId="5AD5CE24" w14:textId="77777777">
        <w:trPr>
          <w:jc w:val="center"/>
        </w:trPr>
        <w:tc>
          <w:tcPr>
            <w:tcW w:w="603" w:type="auto"/>
            <w:vMerge/>
          </w:tcPr>
          <w:p w14:paraId="16D2381A" w14:textId="77777777" w:rsidR="005E738F" w:rsidRDefault="005E738F"/>
        </w:tc>
        <w:tc>
          <w:tcPr>
            <w:tcW w:w="603" w:type="auto"/>
            <w:vMerge w:val="restart"/>
          </w:tcPr>
          <w:p w14:paraId="19BF0574" w14:textId="77777777" w:rsidR="005E738F" w:rsidRDefault="00000000">
            <w:pPr>
              <w:pStyle w:val="TAC6"/>
            </w:pPr>
            <w:r>
              <w:t>c30</w:t>
            </w:r>
          </w:p>
        </w:tc>
        <w:tc>
          <w:tcPr>
            <w:tcW w:w="603" w:type="auto"/>
          </w:tcPr>
          <w:p w14:paraId="5040FBF8" w14:textId="77777777" w:rsidR="005E738F" w:rsidRDefault="00000000">
            <w:pPr>
              <w:pStyle w:val="TAC6"/>
            </w:pPr>
            <w:r>
              <w:t>1</w:t>
            </w:r>
          </w:p>
        </w:tc>
        <w:tc>
          <w:tcPr>
            <w:tcW w:w="603" w:type="auto"/>
          </w:tcPr>
          <w:p w14:paraId="680F4836" w14:textId="77777777" w:rsidR="005E738F" w:rsidRDefault="00000000">
            <w:pPr>
              <w:pStyle w:val="TAC6"/>
            </w:pPr>
            <w:r>
              <w:t>13.2</w:t>
            </w:r>
          </w:p>
        </w:tc>
        <w:tc>
          <w:tcPr>
            <w:tcW w:w="603" w:type="auto"/>
          </w:tcPr>
          <w:p w14:paraId="2D5227C5" w14:textId="77777777" w:rsidR="005E738F" w:rsidRDefault="00000000">
            <w:pPr>
              <w:pStyle w:val="TAC6"/>
            </w:pPr>
            <w:r>
              <w:t>off</w:t>
            </w:r>
          </w:p>
        </w:tc>
        <w:tc>
          <w:tcPr>
            <w:tcW w:w="603" w:type="auto"/>
          </w:tcPr>
          <w:p w14:paraId="43CC7679" w14:textId="77777777" w:rsidR="005E738F" w:rsidRDefault="00000000">
            <w:pPr>
              <w:pStyle w:val="TAC6"/>
            </w:pPr>
            <w:r>
              <w:t>5%</w:t>
            </w:r>
          </w:p>
        </w:tc>
        <w:tc>
          <w:tcPr>
            <w:tcW w:w="603" w:type="auto"/>
          </w:tcPr>
          <w:p w14:paraId="15E9EBDB" w14:textId="77777777" w:rsidR="005E738F" w:rsidRDefault="00000000">
            <w:pPr>
              <w:pStyle w:val="TAC6"/>
            </w:pPr>
            <w:r>
              <w:t>NWT</w:t>
            </w:r>
          </w:p>
        </w:tc>
        <w:tc>
          <w:tcPr>
            <w:tcW w:w="603" w:type="auto"/>
          </w:tcPr>
          <w:p w14:paraId="4A09F99D" w14:textId="77777777" w:rsidR="005E738F" w:rsidRDefault="00000000">
            <w:pPr>
              <w:pStyle w:val="TAC6"/>
            </w:pPr>
            <w:r>
              <w:t>2.92</w:t>
            </w:r>
          </w:p>
        </w:tc>
        <w:tc>
          <w:tcPr>
            <w:tcW w:w="603" w:type="auto"/>
          </w:tcPr>
          <w:p w14:paraId="7BB9D9B1" w14:textId="77777777" w:rsidR="005E738F" w:rsidRDefault="00000000">
            <w:pPr>
              <w:pStyle w:val="TAC6"/>
            </w:pPr>
            <w:r>
              <w:t>1.11</w:t>
            </w:r>
          </w:p>
        </w:tc>
        <w:tc>
          <w:tcPr>
            <w:tcW w:w="603" w:type="auto"/>
          </w:tcPr>
          <w:p w14:paraId="23E15D74" w14:textId="77777777" w:rsidR="005E738F" w:rsidRDefault="00000000">
            <w:pPr>
              <w:pStyle w:val="TAC6"/>
            </w:pPr>
            <w:r>
              <w:t>c17</w:t>
            </w:r>
          </w:p>
        </w:tc>
        <w:tc>
          <w:tcPr>
            <w:tcW w:w="603" w:type="auto"/>
          </w:tcPr>
          <w:p w14:paraId="17CAF240" w14:textId="77777777" w:rsidR="005E738F" w:rsidRDefault="00000000">
            <w:pPr>
              <w:pStyle w:val="TAC6"/>
            </w:pPr>
            <w:r>
              <w:t>2x8</w:t>
            </w:r>
          </w:p>
        </w:tc>
        <w:tc>
          <w:tcPr>
            <w:tcW w:w="603" w:type="auto"/>
          </w:tcPr>
          <w:p w14:paraId="5FBC432F" w14:textId="77777777" w:rsidR="005E738F" w:rsidRDefault="00000000">
            <w:pPr>
              <w:pStyle w:val="TAC6"/>
            </w:pPr>
            <w:r>
              <w:t>1.76</w:t>
            </w:r>
          </w:p>
        </w:tc>
        <w:tc>
          <w:tcPr>
            <w:tcW w:w="603" w:type="auto"/>
          </w:tcPr>
          <w:p w14:paraId="546A5C48" w14:textId="77777777" w:rsidR="005E738F" w:rsidRDefault="00000000">
            <w:pPr>
              <w:pStyle w:val="TAC6"/>
            </w:pPr>
            <w:r>
              <w:t>0.72</w:t>
            </w:r>
          </w:p>
        </w:tc>
        <w:tc>
          <w:tcPr>
            <w:tcW w:w="603" w:type="auto"/>
          </w:tcPr>
          <w:p w14:paraId="0F6319D0" w14:textId="77777777" w:rsidR="005E738F" w:rsidRDefault="00000000">
            <w:pPr>
              <w:pStyle w:val="TAC6"/>
            </w:pPr>
            <w:r>
              <w:t>11.74</w:t>
            </w:r>
          </w:p>
        </w:tc>
        <w:tc>
          <w:tcPr>
            <w:tcW w:w="603" w:type="auto"/>
          </w:tcPr>
          <w:p w14:paraId="67E20A5D" w14:textId="77777777" w:rsidR="005E738F" w:rsidRDefault="00000000">
            <w:pPr>
              <w:pStyle w:val="TAC6"/>
            </w:pPr>
            <w:r>
              <w:t>BT</w:t>
            </w:r>
          </w:p>
        </w:tc>
        <w:tc>
          <w:tcPr>
            <w:tcW w:w="603" w:type="auto"/>
            <w:shd w:val="clear" w:color="auto" w:fill="ADD8E6"/>
          </w:tcPr>
          <w:p w14:paraId="65B48EC3" w14:textId="77777777" w:rsidR="005E738F" w:rsidRDefault="00000000">
            <w:pPr>
              <w:pStyle w:val="TAC6"/>
            </w:pPr>
            <w:r>
              <w:t>EXCEED</w:t>
            </w:r>
          </w:p>
        </w:tc>
      </w:tr>
      <w:tr w:rsidR="005E738F" w14:paraId="031A4E0B" w14:textId="77777777">
        <w:trPr>
          <w:jc w:val="center"/>
        </w:trPr>
        <w:tc>
          <w:tcPr>
            <w:tcW w:w="603" w:type="auto"/>
            <w:vMerge/>
          </w:tcPr>
          <w:p w14:paraId="57522C38" w14:textId="77777777" w:rsidR="005E738F" w:rsidRDefault="005E738F"/>
        </w:tc>
        <w:tc>
          <w:tcPr>
            <w:tcW w:w="603" w:type="auto"/>
            <w:vMerge/>
          </w:tcPr>
          <w:p w14:paraId="067744D4" w14:textId="77777777" w:rsidR="005E738F" w:rsidRDefault="005E738F"/>
        </w:tc>
        <w:tc>
          <w:tcPr>
            <w:tcW w:w="603" w:type="auto"/>
          </w:tcPr>
          <w:p w14:paraId="28981C62" w14:textId="77777777" w:rsidR="005E738F" w:rsidRDefault="00000000">
            <w:pPr>
              <w:pStyle w:val="TAC6"/>
            </w:pPr>
            <w:r>
              <w:t>2</w:t>
            </w:r>
          </w:p>
        </w:tc>
        <w:tc>
          <w:tcPr>
            <w:tcW w:w="603" w:type="auto"/>
          </w:tcPr>
          <w:p w14:paraId="6E85AB3F" w14:textId="77777777" w:rsidR="005E738F" w:rsidRDefault="00000000">
            <w:pPr>
              <w:pStyle w:val="TAC6"/>
            </w:pPr>
            <w:r>
              <w:t>13.2</w:t>
            </w:r>
          </w:p>
        </w:tc>
        <w:tc>
          <w:tcPr>
            <w:tcW w:w="603" w:type="auto"/>
          </w:tcPr>
          <w:p w14:paraId="19079350" w14:textId="77777777" w:rsidR="005E738F" w:rsidRDefault="00000000">
            <w:pPr>
              <w:pStyle w:val="TAC6"/>
            </w:pPr>
            <w:r>
              <w:t>off</w:t>
            </w:r>
          </w:p>
        </w:tc>
        <w:tc>
          <w:tcPr>
            <w:tcW w:w="603" w:type="auto"/>
          </w:tcPr>
          <w:p w14:paraId="52AB2E9E" w14:textId="77777777" w:rsidR="005E738F" w:rsidRDefault="00000000">
            <w:pPr>
              <w:pStyle w:val="TAC6"/>
            </w:pPr>
            <w:r>
              <w:t>5%</w:t>
            </w:r>
          </w:p>
        </w:tc>
        <w:tc>
          <w:tcPr>
            <w:tcW w:w="603" w:type="auto"/>
          </w:tcPr>
          <w:p w14:paraId="0C2832FA" w14:textId="77777777" w:rsidR="005E738F" w:rsidRDefault="00000000">
            <w:pPr>
              <w:pStyle w:val="TAC6"/>
            </w:pPr>
            <w:r>
              <w:t>BT</w:t>
            </w:r>
          </w:p>
        </w:tc>
        <w:tc>
          <w:tcPr>
            <w:tcW w:w="603" w:type="auto"/>
          </w:tcPr>
          <w:p w14:paraId="7D38508C" w14:textId="77777777" w:rsidR="005E738F" w:rsidRDefault="00000000">
            <w:pPr>
              <w:pStyle w:val="TAC6"/>
            </w:pPr>
            <w:r>
              <w:t>2.92</w:t>
            </w:r>
          </w:p>
        </w:tc>
        <w:tc>
          <w:tcPr>
            <w:tcW w:w="603" w:type="auto"/>
          </w:tcPr>
          <w:p w14:paraId="7476FFBF" w14:textId="77777777" w:rsidR="005E738F" w:rsidRDefault="00000000">
            <w:pPr>
              <w:pStyle w:val="TAC6"/>
            </w:pPr>
            <w:r>
              <w:t>1.11</w:t>
            </w:r>
          </w:p>
        </w:tc>
        <w:tc>
          <w:tcPr>
            <w:tcW w:w="603" w:type="auto"/>
          </w:tcPr>
          <w:p w14:paraId="143E2A04" w14:textId="77777777" w:rsidR="005E738F" w:rsidRDefault="00000000">
            <w:pPr>
              <w:pStyle w:val="TAC6"/>
            </w:pPr>
            <w:r>
              <w:t>c16</w:t>
            </w:r>
          </w:p>
        </w:tc>
        <w:tc>
          <w:tcPr>
            <w:tcW w:w="603" w:type="auto"/>
          </w:tcPr>
          <w:p w14:paraId="2FDE9706" w14:textId="77777777" w:rsidR="005E738F" w:rsidRDefault="00000000">
            <w:pPr>
              <w:pStyle w:val="TAC6"/>
            </w:pPr>
            <w:r>
              <w:t>2x7.2</w:t>
            </w:r>
          </w:p>
        </w:tc>
        <w:tc>
          <w:tcPr>
            <w:tcW w:w="603" w:type="auto"/>
          </w:tcPr>
          <w:p w14:paraId="0954842B" w14:textId="77777777" w:rsidR="005E738F" w:rsidRDefault="00000000">
            <w:pPr>
              <w:pStyle w:val="TAC6"/>
            </w:pPr>
            <w:r>
              <w:t>1.69</w:t>
            </w:r>
          </w:p>
        </w:tc>
        <w:tc>
          <w:tcPr>
            <w:tcW w:w="603" w:type="auto"/>
          </w:tcPr>
          <w:p w14:paraId="0A5F27F0" w14:textId="77777777" w:rsidR="005E738F" w:rsidRDefault="00000000">
            <w:pPr>
              <w:pStyle w:val="TAC6"/>
            </w:pPr>
            <w:r>
              <w:t>0.69</w:t>
            </w:r>
          </w:p>
        </w:tc>
        <w:tc>
          <w:tcPr>
            <w:tcW w:w="603" w:type="auto"/>
          </w:tcPr>
          <w:p w14:paraId="7F8BCC25" w14:textId="77777777" w:rsidR="005E738F" w:rsidRDefault="00000000">
            <w:pPr>
              <w:pStyle w:val="TAC6"/>
            </w:pPr>
            <w:r>
              <w:t>12.55</w:t>
            </w:r>
          </w:p>
        </w:tc>
        <w:tc>
          <w:tcPr>
            <w:tcW w:w="603" w:type="auto"/>
          </w:tcPr>
          <w:p w14:paraId="31239CDB" w14:textId="77777777" w:rsidR="005E738F" w:rsidRDefault="00000000">
            <w:pPr>
              <w:pStyle w:val="TAC6"/>
            </w:pPr>
            <w:r>
              <w:t>BT</w:t>
            </w:r>
          </w:p>
        </w:tc>
        <w:tc>
          <w:tcPr>
            <w:tcW w:w="603" w:type="auto"/>
          </w:tcPr>
          <w:p w14:paraId="3E454950" w14:textId="77777777" w:rsidR="005E738F" w:rsidRDefault="00000000">
            <w:pPr>
              <w:pStyle w:val="TAC6"/>
            </w:pPr>
            <w:r>
              <w:t>PASS</w:t>
            </w:r>
          </w:p>
        </w:tc>
      </w:tr>
      <w:tr w:rsidR="005E738F" w14:paraId="2C856A68" w14:textId="77777777">
        <w:trPr>
          <w:jc w:val="center"/>
        </w:trPr>
        <w:tc>
          <w:tcPr>
            <w:tcW w:w="603" w:type="auto"/>
            <w:vMerge/>
          </w:tcPr>
          <w:p w14:paraId="2330B684" w14:textId="77777777" w:rsidR="005E738F" w:rsidRDefault="005E738F"/>
        </w:tc>
        <w:tc>
          <w:tcPr>
            <w:tcW w:w="603" w:type="auto"/>
            <w:vMerge w:val="restart"/>
          </w:tcPr>
          <w:p w14:paraId="1ED6BA7A" w14:textId="77777777" w:rsidR="005E738F" w:rsidRDefault="00000000">
            <w:pPr>
              <w:pStyle w:val="TAC6"/>
            </w:pPr>
            <w:r>
              <w:t>c31</w:t>
            </w:r>
          </w:p>
        </w:tc>
        <w:tc>
          <w:tcPr>
            <w:tcW w:w="603" w:type="auto"/>
          </w:tcPr>
          <w:p w14:paraId="2EBCA09B" w14:textId="77777777" w:rsidR="005E738F" w:rsidRDefault="00000000">
            <w:pPr>
              <w:pStyle w:val="TAC6"/>
            </w:pPr>
            <w:r>
              <w:t>1</w:t>
            </w:r>
          </w:p>
        </w:tc>
        <w:tc>
          <w:tcPr>
            <w:tcW w:w="603" w:type="auto"/>
          </w:tcPr>
          <w:p w14:paraId="156A1C53" w14:textId="77777777" w:rsidR="005E738F" w:rsidRDefault="00000000">
            <w:pPr>
              <w:pStyle w:val="TAC6"/>
            </w:pPr>
            <w:r>
              <w:t>16.4</w:t>
            </w:r>
          </w:p>
        </w:tc>
        <w:tc>
          <w:tcPr>
            <w:tcW w:w="603" w:type="auto"/>
          </w:tcPr>
          <w:p w14:paraId="22CD509B" w14:textId="77777777" w:rsidR="005E738F" w:rsidRDefault="00000000">
            <w:pPr>
              <w:pStyle w:val="TAC6"/>
            </w:pPr>
            <w:r>
              <w:t>off</w:t>
            </w:r>
          </w:p>
        </w:tc>
        <w:tc>
          <w:tcPr>
            <w:tcW w:w="603" w:type="auto"/>
          </w:tcPr>
          <w:p w14:paraId="399A037B" w14:textId="77777777" w:rsidR="005E738F" w:rsidRDefault="00000000">
            <w:pPr>
              <w:pStyle w:val="TAC6"/>
            </w:pPr>
            <w:r>
              <w:t>5%</w:t>
            </w:r>
          </w:p>
        </w:tc>
        <w:tc>
          <w:tcPr>
            <w:tcW w:w="603" w:type="auto"/>
          </w:tcPr>
          <w:p w14:paraId="64844FDC" w14:textId="77777777" w:rsidR="005E738F" w:rsidRDefault="00000000">
            <w:pPr>
              <w:pStyle w:val="TAC6"/>
            </w:pPr>
            <w:r>
              <w:t>NWT</w:t>
            </w:r>
          </w:p>
        </w:tc>
        <w:tc>
          <w:tcPr>
            <w:tcW w:w="603" w:type="auto"/>
          </w:tcPr>
          <w:p w14:paraId="42F8A461" w14:textId="77777777" w:rsidR="005E738F" w:rsidRDefault="00000000">
            <w:pPr>
              <w:pStyle w:val="TAC6"/>
            </w:pPr>
            <w:r>
              <w:t>3.23</w:t>
            </w:r>
          </w:p>
        </w:tc>
        <w:tc>
          <w:tcPr>
            <w:tcW w:w="603" w:type="auto"/>
          </w:tcPr>
          <w:p w14:paraId="57C707EF" w14:textId="77777777" w:rsidR="005E738F" w:rsidRDefault="00000000">
            <w:pPr>
              <w:pStyle w:val="TAC6"/>
            </w:pPr>
            <w:r>
              <w:t>1</w:t>
            </w:r>
          </w:p>
        </w:tc>
        <w:tc>
          <w:tcPr>
            <w:tcW w:w="603" w:type="auto"/>
          </w:tcPr>
          <w:p w14:paraId="09884ED8" w14:textId="77777777" w:rsidR="005E738F" w:rsidRDefault="00000000">
            <w:pPr>
              <w:pStyle w:val="TAC6"/>
            </w:pPr>
            <w:r>
              <w:t>c18</w:t>
            </w:r>
          </w:p>
        </w:tc>
        <w:tc>
          <w:tcPr>
            <w:tcW w:w="603" w:type="auto"/>
          </w:tcPr>
          <w:p w14:paraId="4D4560FA" w14:textId="77777777" w:rsidR="005E738F" w:rsidRDefault="00000000">
            <w:pPr>
              <w:pStyle w:val="TAC6"/>
            </w:pPr>
            <w:r>
              <w:t>2x9.6</w:t>
            </w:r>
          </w:p>
        </w:tc>
        <w:tc>
          <w:tcPr>
            <w:tcW w:w="603" w:type="auto"/>
          </w:tcPr>
          <w:p w14:paraId="79A62C9C" w14:textId="77777777" w:rsidR="005E738F" w:rsidRDefault="00000000">
            <w:pPr>
              <w:pStyle w:val="TAC6"/>
            </w:pPr>
            <w:r>
              <w:t>2.64</w:t>
            </w:r>
          </w:p>
        </w:tc>
        <w:tc>
          <w:tcPr>
            <w:tcW w:w="603" w:type="auto"/>
          </w:tcPr>
          <w:p w14:paraId="770A5C0C" w14:textId="77777777" w:rsidR="005E738F" w:rsidRDefault="00000000">
            <w:pPr>
              <w:pStyle w:val="TAC6"/>
            </w:pPr>
            <w:r>
              <w:t>1.06</w:t>
            </w:r>
          </w:p>
        </w:tc>
        <w:tc>
          <w:tcPr>
            <w:tcW w:w="603" w:type="auto"/>
          </w:tcPr>
          <w:p w14:paraId="637A3078" w14:textId="77777777" w:rsidR="005E738F" w:rsidRDefault="00000000">
            <w:pPr>
              <w:pStyle w:val="TAC6"/>
            </w:pPr>
            <w:r>
              <w:t>5.48</w:t>
            </w:r>
          </w:p>
        </w:tc>
        <w:tc>
          <w:tcPr>
            <w:tcW w:w="603" w:type="auto"/>
          </w:tcPr>
          <w:p w14:paraId="61A24C06" w14:textId="77777777" w:rsidR="005E738F" w:rsidRDefault="00000000">
            <w:pPr>
              <w:pStyle w:val="TAC6"/>
            </w:pPr>
            <w:r>
              <w:t>BT</w:t>
            </w:r>
          </w:p>
        </w:tc>
        <w:tc>
          <w:tcPr>
            <w:tcW w:w="603" w:type="auto"/>
            <w:shd w:val="clear" w:color="auto" w:fill="ADD8E6"/>
          </w:tcPr>
          <w:p w14:paraId="2A4B799E" w14:textId="77777777" w:rsidR="005E738F" w:rsidRDefault="00000000">
            <w:pPr>
              <w:pStyle w:val="TAC6"/>
            </w:pPr>
            <w:r>
              <w:t>EXCEED</w:t>
            </w:r>
          </w:p>
        </w:tc>
      </w:tr>
      <w:tr w:rsidR="005E738F" w14:paraId="1100A0D3" w14:textId="77777777">
        <w:trPr>
          <w:jc w:val="center"/>
        </w:trPr>
        <w:tc>
          <w:tcPr>
            <w:tcW w:w="603" w:type="auto"/>
            <w:vMerge/>
          </w:tcPr>
          <w:p w14:paraId="154FE09D" w14:textId="77777777" w:rsidR="005E738F" w:rsidRDefault="005E738F"/>
        </w:tc>
        <w:tc>
          <w:tcPr>
            <w:tcW w:w="603" w:type="auto"/>
            <w:vMerge/>
          </w:tcPr>
          <w:p w14:paraId="3468AFCB" w14:textId="77777777" w:rsidR="005E738F" w:rsidRDefault="005E738F"/>
        </w:tc>
        <w:tc>
          <w:tcPr>
            <w:tcW w:w="603" w:type="auto"/>
          </w:tcPr>
          <w:p w14:paraId="2F2CC089" w14:textId="77777777" w:rsidR="005E738F" w:rsidRDefault="00000000">
            <w:pPr>
              <w:pStyle w:val="TAC6"/>
            </w:pPr>
            <w:r>
              <w:t>2</w:t>
            </w:r>
          </w:p>
        </w:tc>
        <w:tc>
          <w:tcPr>
            <w:tcW w:w="603" w:type="auto"/>
          </w:tcPr>
          <w:p w14:paraId="62E30DAD" w14:textId="77777777" w:rsidR="005E738F" w:rsidRDefault="00000000">
            <w:pPr>
              <w:pStyle w:val="TAC6"/>
            </w:pPr>
            <w:r>
              <w:t>16.4</w:t>
            </w:r>
          </w:p>
        </w:tc>
        <w:tc>
          <w:tcPr>
            <w:tcW w:w="603" w:type="auto"/>
          </w:tcPr>
          <w:p w14:paraId="3B9091BF" w14:textId="77777777" w:rsidR="005E738F" w:rsidRDefault="00000000">
            <w:pPr>
              <w:pStyle w:val="TAC6"/>
            </w:pPr>
            <w:r>
              <w:t>off</w:t>
            </w:r>
          </w:p>
        </w:tc>
        <w:tc>
          <w:tcPr>
            <w:tcW w:w="603" w:type="auto"/>
          </w:tcPr>
          <w:p w14:paraId="34341571" w14:textId="77777777" w:rsidR="005E738F" w:rsidRDefault="00000000">
            <w:pPr>
              <w:pStyle w:val="TAC6"/>
            </w:pPr>
            <w:r>
              <w:t>5%</w:t>
            </w:r>
          </w:p>
        </w:tc>
        <w:tc>
          <w:tcPr>
            <w:tcW w:w="603" w:type="auto"/>
          </w:tcPr>
          <w:p w14:paraId="4D276DB6" w14:textId="77777777" w:rsidR="005E738F" w:rsidRDefault="00000000">
            <w:pPr>
              <w:pStyle w:val="TAC6"/>
            </w:pPr>
            <w:r>
              <w:t>BT</w:t>
            </w:r>
          </w:p>
        </w:tc>
        <w:tc>
          <w:tcPr>
            <w:tcW w:w="603" w:type="auto"/>
          </w:tcPr>
          <w:p w14:paraId="7CA8BAE7" w14:textId="77777777" w:rsidR="005E738F" w:rsidRDefault="00000000">
            <w:pPr>
              <w:pStyle w:val="TAC6"/>
            </w:pPr>
            <w:r>
              <w:t>3.23</w:t>
            </w:r>
          </w:p>
        </w:tc>
        <w:tc>
          <w:tcPr>
            <w:tcW w:w="603" w:type="auto"/>
          </w:tcPr>
          <w:p w14:paraId="70171D50" w14:textId="77777777" w:rsidR="005E738F" w:rsidRDefault="00000000">
            <w:pPr>
              <w:pStyle w:val="TAC6"/>
            </w:pPr>
            <w:r>
              <w:t>1</w:t>
            </w:r>
          </w:p>
        </w:tc>
        <w:tc>
          <w:tcPr>
            <w:tcW w:w="603" w:type="auto"/>
          </w:tcPr>
          <w:p w14:paraId="41CC6765" w14:textId="77777777" w:rsidR="005E738F" w:rsidRDefault="00000000">
            <w:pPr>
              <w:pStyle w:val="TAC6"/>
            </w:pPr>
            <w:r>
              <w:t>c17</w:t>
            </w:r>
          </w:p>
        </w:tc>
        <w:tc>
          <w:tcPr>
            <w:tcW w:w="603" w:type="auto"/>
          </w:tcPr>
          <w:p w14:paraId="59A765BB" w14:textId="77777777" w:rsidR="005E738F" w:rsidRDefault="00000000">
            <w:pPr>
              <w:pStyle w:val="TAC6"/>
            </w:pPr>
            <w:r>
              <w:t>2x8</w:t>
            </w:r>
          </w:p>
        </w:tc>
        <w:tc>
          <w:tcPr>
            <w:tcW w:w="603" w:type="auto"/>
          </w:tcPr>
          <w:p w14:paraId="05F6A130" w14:textId="77777777" w:rsidR="005E738F" w:rsidRDefault="00000000">
            <w:pPr>
              <w:pStyle w:val="TAC6"/>
            </w:pPr>
            <w:r>
              <w:t>1.76</w:t>
            </w:r>
          </w:p>
        </w:tc>
        <w:tc>
          <w:tcPr>
            <w:tcW w:w="603" w:type="auto"/>
          </w:tcPr>
          <w:p w14:paraId="61925147" w14:textId="77777777" w:rsidR="005E738F" w:rsidRDefault="00000000">
            <w:pPr>
              <w:pStyle w:val="TAC6"/>
            </w:pPr>
            <w:r>
              <w:t>0.72</w:t>
            </w:r>
          </w:p>
        </w:tc>
        <w:tc>
          <w:tcPr>
            <w:tcW w:w="603" w:type="auto"/>
          </w:tcPr>
          <w:p w14:paraId="4544FC64" w14:textId="77777777" w:rsidR="005E738F" w:rsidRDefault="00000000">
            <w:pPr>
              <w:pStyle w:val="TAC6"/>
            </w:pPr>
            <w:r>
              <w:t>16.05</w:t>
            </w:r>
          </w:p>
        </w:tc>
        <w:tc>
          <w:tcPr>
            <w:tcW w:w="603" w:type="auto"/>
          </w:tcPr>
          <w:p w14:paraId="02935BE1" w14:textId="77777777" w:rsidR="005E738F" w:rsidRDefault="00000000">
            <w:pPr>
              <w:pStyle w:val="TAC6"/>
            </w:pPr>
            <w:r>
              <w:t>BT</w:t>
            </w:r>
          </w:p>
        </w:tc>
        <w:tc>
          <w:tcPr>
            <w:tcW w:w="603" w:type="auto"/>
          </w:tcPr>
          <w:p w14:paraId="6A386827" w14:textId="77777777" w:rsidR="005E738F" w:rsidRDefault="00000000">
            <w:pPr>
              <w:pStyle w:val="TAC6"/>
            </w:pPr>
            <w:r>
              <w:t>PASS</w:t>
            </w:r>
          </w:p>
        </w:tc>
      </w:tr>
      <w:tr w:rsidR="005E738F" w14:paraId="479080CA" w14:textId="77777777">
        <w:trPr>
          <w:jc w:val="center"/>
        </w:trPr>
        <w:tc>
          <w:tcPr>
            <w:tcW w:w="603" w:type="auto"/>
            <w:vMerge/>
          </w:tcPr>
          <w:p w14:paraId="60268469" w14:textId="77777777" w:rsidR="005E738F" w:rsidRDefault="005E738F"/>
        </w:tc>
        <w:tc>
          <w:tcPr>
            <w:tcW w:w="603" w:type="auto"/>
            <w:vMerge w:val="restart"/>
          </w:tcPr>
          <w:p w14:paraId="40B28E1B" w14:textId="77777777" w:rsidR="005E738F" w:rsidRDefault="00000000">
            <w:pPr>
              <w:pStyle w:val="TAC6"/>
            </w:pPr>
            <w:r>
              <w:t>c32</w:t>
            </w:r>
          </w:p>
        </w:tc>
        <w:tc>
          <w:tcPr>
            <w:tcW w:w="603" w:type="auto"/>
          </w:tcPr>
          <w:p w14:paraId="1D02731C" w14:textId="77777777" w:rsidR="005E738F" w:rsidRDefault="00000000">
            <w:pPr>
              <w:pStyle w:val="TAC6"/>
            </w:pPr>
            <w:r>
              <w:t>1</w:t>
            </w:r>
          </w:p>
        </w:tc>
        <w:tc>
          <w:tcPr>
            <w:tcW w:w="603" w:type="auto"/>
          </w:tcPr>
          <w:p w14:paraId="0206AFB9" w14:textId="77777777" w:rsidR="005E738F" w:rsidRDefault="00000000">
            <w:pPr>
              <w:pStyle w:val="TAC6"/>
            </w:pPr>
            <w:r>
              <w:t>24.4</w:t>
            </w:r>
          </w:p>
        </w:tc>
        <w:tc>
          <w:tcPr>
            <w:tcW w:w="603" w:type="auto"/>
          </w:tcPr>
          <w:p w14:paraId="559008AC" w14:textId="77777777" w:rsidR="005E738F" w:rsidRDefault="00000000">
            <w:pPr>
              <w:pStyle w:val="TAC6"/>
            </w:pPr>
            <w:r>
              <w:t>off</w:t>
            </w:r>
          </w:p>
        </w:tc>
        <w:tc>
          <w:tcPr>
            <w:tcW w:w="603" w:type="auto"/>
          </w:tcPr>
          <w:p w14:paraId="11A99EBC" w14:textId="77777777" w:rsidR="005E738F" w:rsidRDefault="00000000">
            <w:pPr>
              <w:pStyle w:val="TAC6"/>
            </w:pPr>
            <w:r>
              <w:t>5%</w:t>
            </w:r>
          </w:p>
        </w:tc>
        <w:tc>
          <w:tcPr>
            <w:tcW w:w="603" w:type="auto"/>
          </w:tcPr>
          <w:p w14:paraId="333B3A29" w14:textId="77777777" w:rsidR="005E738F" w:rsidRDefault="00000000">
            <w:pPr>
              <w:pStyle w:val="TAC6"/>
            </w:pPr>
            <w:r>
              <w:t>NWT</w:t>
            </w:r>
          </w:p>
        </w:tc>
        <w:tc>
          <w:tcPr>
            <w:tcW w:w="603" w:type="auto"/>
          </w:tcPr>
          <w:p w14:paraId="023302A7" w14:textId="77777777" w:rsidR="005E738F" w:rsidRDefault="00000000">
            <w:pPr>
              <w:pStyle w:val="TAC6"/>
            </w:pPr>
            <w:r>
              <w:t>3.39</w:t>
            </w:r>
          </w:p>
        </w:tc>
        <w:tc>
          <w:tcPr>
            <w:tcW w:w="603" w:type="auto"/>
          </w:tcPr>
          <w:p w14:paraId="79F96647" w14:textId="77777777" w:rsidR="005E738F" w:rsidRDefault="00000000">
            <w:pPr>
              <w:pStyle w:val="TAC6"/>
            </w:pPr>
            <w:r>
              <w:t>1.01</w:t>
            </w:r>
          </w:p>
        </w:tc>
        <w:tc>
          <w:tcPr>
            <w:tcW w:w="603" w:type="auto"/>
          </w:tcPr>
          <w:p w14:paraId="6FD5B90A" w14:textId="77777777" w:rsidR="005E738F" w:rsidRDefault="00000000">
            <w:pPr>
              <w:pStyle w:val="TAC6"/>
            </w:pPr>
            <w:r>
              <w:t>c19</w:t>
            </w:r>
          </w:p>
        </w:tc>
        <w:tc>
          <w:tcPr>
            <w:tcW w:w="603" w:type="auto"/>
          </w:tcPr>
          <w:p w14:paraId="7528A027" w14:textId="77777777" w:rsidR="005E738F" w:rsidRDefault="00000000">
            <w:pPr>
              <w:pStyle w:val="TAC6"/>
            </w:pPr>
            <w:r>
              <w:t>2x13.2</w:t>
            </w:r>
          </w:p>
        </w:tc>
        <w:tc>
          <w:tcPr>
            <w:tcW w:w="603" w:type="auto"/>
          </w:tcPr>
          <w:p w14:paraId="3294EB2F" w14:textId="77777777" w:rsidR="005E738F" w:rsidRDefault="00000000">
            <w:pPr>
              <w:pStyle w:val="TAC6"/>
            </w:pPr>
            <w:r>
              <w:t>3.12</w:t>
            </w:r>
          </w:p>
        </w:tc>
        <w:tc>
          <w:tcPr>
            <w:tcW w:w="603" w:type="auto"/>
          </w:tcPr>
          <w:p w14:paraId="160F3D06" w14:textId="77777777" w:rsidR="005E738F" w:rsidRDefault="00000000">
            <w:pPr>
              <w:pStyle w:val="TAC6"/>
            </w:pPr>
            <w:r>
              <w:t>0.97</w:t>
            </w:r>
          </w:p>
        </w:tc>
        <w:tc>
          <w:tcPr>
            <w:tcW w:w="603" w:type="auto"/>
          </w:tcPr>
          <w:p w14:paraId="61A4C593" w14:textId="77777777" w:rsidR="005E738F" w:rsidRDefault="00000000">
            <w:pPr>
              <w:pStyle w:val="TAC6"/>
            </w:pPr>
            <w:r>
              <w:t>2.55</w:t>
            </w:r>
          </w:p>
        </w:tc>
        <w:tc>
          <w:tcPr>
            <w:tcW w:w="603" w:type="auto"/>
          </w:tcPr>
          <w:p w14:paraId="093C93AA" w14:textId="77777777" w:rsidR="005E738F" w:rsidRDefault="00000000">
            <w:pPr>
              <w:pStyle w:val="TAC6"/>
            </w:pPr>
            <w:r>
              <w:t>BT</w:t>
            </w:r>
          </w:p>
        </w:tc>
        <w:tc>
          <w:tcPr>
            <w:tcW w:w="603" w:type="auto"/>
            <w:shd w:val="clear" w:color="auto" w:fill="ADD8E6"/>
          </w:tcPr>
          <w:p w14:paraId="73F98C83" w14:textId="77777777" w:rsidR="005E738F" w:rsidRDefault="00000000">
            <w:pPr>
              <w:pStyle w:val="TAC6"/>
            </w:pPr>
            <w:r>
              <w:t>EXCEED</w:t>
            </w:r>
          </w:p>
        </w:tc>
      </w:tr>
      <w:tr w:rsidR="005E738F" w14:paraId="1D39744C" w14:textId="77777777">
        <w:trPr>
          <w:jc w:val="center"/>
        </w:trPr>
        <w:tc>
          <w:tcPr>
            <w:tcW w:w="603" w:type="auto"/>
            <w:vMerge/>
          </w:tcPr>
          <w:p w14:paraId="0DA9A153" w14:textId="77777777" w:rsidR="005E738F" w:rsidRDefault="005E738F"/>
        </w:tc>
        <w:tc>
          <w:tcPr>
            <w:tcW w:w="603" w:type="auto"/>
            <w:vMerge/>
          </w:tcPr>
          <w:p w14:paraId="3F9E9BC2" w14:textId="77777777" w:rsidR="005E738F" w:rsidRDefault="005E738F"/>
        </w:tc>
        <w:tc>
          <w:tcPr>
            <w:tcW w:w="603" w:type="auto"/>
          </w:tcPr>
          <w:p w14:paraId="42CA3A91" w14:textId="77777777" w:rsidR="005E738F" w:rsidRDefault="00000000">
            <w:pPr>
              <w:pStyle w:val="TAC6"/>
            </w:pPr>
            <w:r>
              <w:t>2</w:t>
            </w:r>
          </w:p>
        </w:tc>
        <w:tc>
          <w:tcPr>
            <w:tcW w:w="603" w:type="auto"/>
          </w:tcPr>
          <w:p w14:paraId="6335A564" w14:textId="77777777" w:rsidR="005E738F" w:rsidRDefault="00000000">
            <w:pPr>
              <w:pStyle w:val="TAC6"/>
            </w:pPr>
            <w:r>
              <w:t>24.4</w:t>
            </w:r>
          </w:p>
        </w:tc>
        <w:tc>
          <w:tcPr>
            <w:tcW w:w="603" w:type="auto"/>
          </w:tcPr>
          <w:p w14:paraId="1C16C991" w14:textId="77777777" w:rsidR="005E738F" w:rsidRDefault="00000000">
            <w:pPr>
              <w:pStyle w:val="TAC6"/>
            </w:pPr>
            <w:r>
              <w:t>off</w:t>
            </w:r>
          </w:p>
        </w:tc>
        <w:tc>
          <w:tcPr>
            <w:tcW w:w="603" w:type="auto"/>
          </w:tcPr>
          <w:p w14:paraId="313F8A28" w14:textId="77777777" w:rsidR="005E738F" w:rsidRDefault="00000000">
            <w:pPr>
              <w:pStyle w:val="TAC6"/>
            </w:pPr>
            <w:r>
              <w:t>5%</w:t>
            </w:r>
          </w:p>
        </w:tc>
        <w:tc>
          <w:tcPr>
            <w:tcW w:w="603" w:type="auto"/>
          </w:tcPr>
          <w:p w14:paraId="6DA3E922" w14:textId="77777777" w:rsidR="005E738F" w:rsidRDefault="00000000">
            <w:pPr>
              <w:pStyle w:val="TAC6"/>
            </w:pPr>
            <w:r>
              <w:t>BT</w:t>
            </w:r>
          </w:p>
        </w:tc>
        <w:tc>
          <w:tcPr>
            <w:tcW w:w="603" w:type="auto"/>
          </w:tcPr>
          <w:p w14:paraId="4433BDEE" w14:textId="77777777" w:rsidR="005E738F" w:rsidRDefault="00000000">
            <w:pPr>
              <w:pStyle w:val="TAC6"/>
            </w:pPr>
            <w:r>
              <w:t>3.39</w:t>
            </w:r>
          </w:p>
        </w:tc>
        <w:tc>
          <w:tcPr>
            <w:tcW w:w="603" w:type="auto"/>
          </w:tcPr>
          <w:p w14:paraId="100A219D" w14:textId="77777777" w:rsidR="005E738F" w:rsidRDefault="00000000">
            <w:pPr>
              <w:pStyle w:val="TAC6"/>
            </w:pPr>
            <w:r>
              <w:t>1.01</w:t>
            </w:r>
          </w:p>
        </w:tc>
        <w:tc>
          <w:tcPr>
            <w:tcW w:w="603" w:type="auto"/>
          </w:tcPr>
          <w:p w14:paraId="6FB848D1" w14:textId="77777777" w:rsidR="005E738F" w:rsidRDefault="00000000">
            <w:pPr>
              <w:pStyle w:val="TAC6"/>
            </w:pPr>
            <w:r>
              <w:t>c18</w:t>
            </w:r>
          </w:p>
        </w:tc>
        <w:tc>
          <w:tcPr>
            <w:tcW w:w="603" w:type="auto"/>
          </w:tcPr>
          <w:p w14:paraId="0BCE7064" w14:textId="77777777" w:rsidR="005E738F" w:rsidRDefault="00000000">
            <w:pPr>
              <w:pStyle w:val="TAC6"/>
            </w:pPr>
            <w:r>
              <w:t>2x9.6</w:t>
            </w:r>
          </w:p>
        </w:tc>
        <w:tc>
          <w:tcPr>
            <w:tcW w:w="603" w:type="auto"/>
          </w:tcPr>
          <w:p w14:paraId="09BA668D" w14:textId="77777777" w:rsidR="005E738F" w:rsidRDefault="00000000">
            <w:pPr>
              <w:pStyle w:val="TAC6"/>
            </w:pPr>
            <w:r>
              <w:t>2.64</w:t>
            </w:r>
          </w:p>
        </w:tc>
        <w:tc>
          <w:tcPr>
            <w:tcW w:w="603" w:type="auto"/>
          </w:tcPr>
          <w:p w14:paraId="4EFCE7DE" w14:textId="77777777" w:rsidR="005E738F" w:rsidRDefault="00000000">
            <w:pPr>
              <w:pStyle w:val="TAC6"/>
            </w:pPr>
            <w:r>
              <w:t>1.06</w:t>
            </w:r>
          </w:p>
        </w:tc>
        <w:tc>
          <w:tcPr>
            <w:tcW w:w="603" w:type="auto"/>
          </w:tcPr>
          <w:p w14:paraId="575815C6" w14:textId="77777777" w:rsidR="005E738F" w:rsidRDefault="00000000">
            <w:pPr>
              <w:pStyle w:val="TAC6"/>
            </w:pPr>
            <w:r>
              <w:t>6.89</w:t>
            </w:r>
          </w:p>
        </w:tc>
        <w:tc>
          <w:tcPr>
            <w:tcW w:w="603" w:type="auto"/>
          </w:tcPr>
          <w:p w14:paraId="69483CDF" w14:textId="77777777" w:rsidR="005E738F" w:rsidRDefault="00000000">
            <w:pPr>
              <w:pStyle w:val="TAC6"/>
            </w:pPr>
            <w:r>
              <w:t>BT</w:t>
            </w:r>
          </w:p>
        </w:tc>
        <w:tc>
          <w:tcPr>
            <w:tcW w:w="603" w:type="auto"/>
          </w:tcPr>
          <w:p w14:paraId="13541F17" w14:textId="77777777" w:rsidR="005E738F" w:rsidRDefault="00000000">
            <w:pPr>
              <w:pStyle w:val="TAC6"/>
            </w:pPr>
            <w:r>
              <w:t>PASS</w:t>
            </w:r>
          </w:p>
        </w:tc>
      </w:tr>
      <w:tr w:rsidR="005E738F" w14:paraId="7BDD3260" w14:textId="77777777">
        <w:trPr>
          <w:jc w:val="center"/>
        </w:trPr>
        <w:tc>
          <w:tcPr>
            <w:tcW w:w="603" w:type="auto"/>
            <w:vMerge/>
          </w:tcPr>
          <w:p w14:paraId="402F5144" w14:textId="77777777" w:rsidR="005E738F" w:rsidRDefault="005E738F"/>
        </w:tc>
        <w:tc>
          <w:tcPr>
            <w:tcW w:w="603" w:type="auto"/>
            <w:vMerge w:val="restart"/>
          </w:tcPr>
          <w:p w14:paraId="724D6661" w14:textId="77777777" w:rsidR="005E738F" w:rsidRDefault="00000000">
            <w:pPr>
              <w:pStyle w:val="TAC6"/>
            </w:pPr>
            <w:r>
              <w:t>c33</w:t>
            </w:r>
          </w:p>
        </w:tc>
        <w:tc>
          <w:tcPr>
            <w:tcW w:w="603" w:type="auto"/>
          </w:tcPr>
          <w:p w14:paraId="1E5D9EC9" w14:textId="77777777" w:rsidR="005E738F" w:rsidRDefault="00000000">
            <w:pPr>
              <w:pStyle w:val="TAC6"/>
            </w:pPr>
            <w:r>
              <w:t>1</w:t>
            </w:r>
          </w:p>
        </w:tc>
        <w:tc>
          <w:tcPr>
            <w:tcW w:w="603" w:type="auto"/>
          </w:tcPr>
          <w:p w14:paraId="08A14F21" w14:textId="77777777" w:rsidR="005E738F" w:rsidRDefault="00000000">
            <w:pPr>
              <w:pStyle w:val="TAC6"/>
            </w:pPr>
            <w:r>
              <w:t>32</w:t>
            </w:r>
          </w:p>
        </w:tc>
        <w:tc>
          <w:tcPr>
            <w:tcW w:w="603" w:type="auto"/>
          </w:tcPr>
          <w:p w14:paraId="2F654AC1" w14:textId="77777777" w:rsidR="005E738F" w:rsidRDefault="00000000">
            <w:pPr>
              <w:pStyle w:val="TAC6"/>
            </w:pPr>
            <w:r>
              <w:t>off</w:t>
            </w:r>
          </w:p>
        </w:tc>
        <w:tc>
          <w:tcPr>
            <w:tcW w:w="603" w:type="auto"/>
          </w:tcPr>
          <w:p w14:paraId="5BF19691" w14:textId="77777777" w:rsidR="005E738F" w:rsidRDefault="00000000">
            <w:pPr>
              <w:pStyle w:val="TAC6"/>
            </w:pPr>
            <w:r>
              <w:t>5%</w:t>
            </w:r>
          </w:p>
        </w:tc>
        <w:tc>
          <w:tcPr>
            <w:tcW w:w="603" w:type="auto"/>
          </w:tcPr>
          <w:p w14:paraId="5E2A2B51" w14:textId="77777777" w:rsidR="005E738F" w:rsidRDefault="00000000">
            <w:pPr>
              <w:pStyle w:val="TAC6"/>
            </w:pPr>
            <w:r>
              <w:t>NWT</w:t>
            </w:r>
          </w:p>
        </w:tc>
        <w:tc>
          <w:tcPr>
            <w:tcW w:w="603" w:type="auto"/>
          </w:tcPr>
          <w:p w14:paraId="12CC98D2" w14:textId="77777777" w:rsidR="005E738F" w:rsidRDefault="00000000">
            <w:pPr>
              <w:pStyle w:val="TAC6"/>
            </w:pPr>
            <w:r>
              <w:t>3.6</w:t>
            </w:r>
          </w:p>
        </w:tc>
        <w:tc>
          <w:tcPr>
            <w:tcW w:w="603" w:type="auto"/>
          </w:tcPr>
          <w:p w14:paraId="4E0F7453" w14:textId="77777777" w:rsidR="005E738F" w:rsidRDefault="00000000">
            <w:pPr>
              <w:pStyle w:val="TAC6"/>
            </w:pPr>
            <w:r>
              <w:t>0.96</w:t>
            </w:r>
          </w:p>
        </w:tc>
        <w:tc>
          <w:tcPr>
            <w:tcW w:w="603" w:type="auto"/>
          </w:tcPr>
          <w:p w14:paraId="41EE6B4B" w14:textId="77777777" w:rsidR="005E738F" w:rsidRDefault="00000000">
            <w:pPr>
              <w:pStyle w:val="TAC6"/>
            </w:pPr>
            <w:r>
              <w:t>c20</w:t>
            </w:r>
          </w:p>
        </w:tc>
        <w:tc>
          <w:tcPr>
            <w:tcW w:w="603" w:type="auto"/>
          </w:tcPr>
          <w:p w14:paraId="7296FF99" w14:textId="77777777" w:rsidR="005E738F" w:rsidRDefault="00000000">
            <w:pPr>
              <w:pStyle w:val="TAC6"/>
            </w:pPr>
            <w:r>
              <w:t>2x16.4</w:t>
            </w:r>
          </w:p>
        </w:tc>
        <w:tc>
          <w:tcPr>
            <w:tcW w:w="603" w:type="auto"/>
          </w:tcPr>
          <w:p w14:paraId="25D88B3E" w14:textId="77777777" w:rsidR="005E738F" w:rsidRDefault="00000000">
            <w:pPr>
              <w:pStyle w:val="TAC6"/>
            </w:pPr>
            <w:r>
              <w:t>3.29</w:t>
            </w:r>
          </w:p>
        </w:tc>
        <w:tc>
          <w:tcPr>
            <w:tcW w:w="603" w:type="auto"/>
          </w:tcPr>
          <w:p w14:paraId="7F628A55" w14:textId="77777777" w:rsidR="005E738F" w:rsidRDefault="00000000">
            <w:pPr>
              <w:pStyle w:val="TAC6"/>
            </w:pPr>
            <w:r>
              <w:t>1</w:t>
            </w:r>
          </w:p>
        </w:tc>
        <w:tc>
          <w:tcPr>
            <w:tcW w:w="603" w:type="auto"/>
          </w:tcPr>
          <w:p w14:paraId="0261E3A8" w14:textId="77777777" w:rsidR="005E738F" w:rsidRDefault="00000000">
            <w:pPr>
              <w:pStyle w:val="TAC6"/>
            </w:pPr>
            <w:r>
              <w:t>2.97</w:t>
            </w:r>
          </w:p>
        </w:tc>
        <w:tc>
          <w:tcPr>
            <w:tcW w:w="603" w:type="auto"/>
          </w:tcPr>
          <w:p w14:paraId="0067526B" w14:textId="77777777" w:rsidR="005E738F" w:rsidRDefault="00000000">
            <w:pPr>
              <w:pStyle w:val="TAC6"/>
            </w:pPr>
            <w:r>
              <w:t>BT</w:t>
            </w:r>
          </w:p>
        </w:tc>
        <w:tc>
          <w:tcPr>
            <w:tcW w:w="603" w:type="auto"/>
            <w:shd w:val="clear" w:color="auto" w:fill="ADD8E6"/>
          </w:tcPr>
          <w:p w14:paraId="16D170B3" w14:textId="77777777" w:rsidR="005E738F" w:rsidRDefault="00000000">
            <w:pPr>
              <w:pStyle w:val="TAC6"/>
            </w:pPr>
            <w:r>
              <w:t>EXCEED</w:t>
            </w:r>
          </w:p>
        </w:tc>
      </w:tr>
      <w:tr w:rsidR="005E738F" w14:paraId="054AC9CA" w14:textId="77777777">
        <w:trPr>
          <w:jc w:val="center"/>
        </w:trPr>
        <w:tc>
          <w:tcPr>
            <w:tcW w:w="603" w:type="auto"/>
            <w:vMerge/>
          </w:tcPr>
          <w:p w14:paraId="6FE27506" w14:textId="77777777" w:rsidR="005E738F" w:rsidRDefault="005E738F"/>
        </w:tc>
        <w:tc>
          <w:tcPr>
            <w:tcW w:w="603" w:type="auto"/>
            <w:vMerge/>
          </w:tcPr>
          <w:p w14:paraId="5DB05399" w14:textId="77777777" w:rsidR="005E738F" w:rsidRDefault="005E738F"/>
        </w:tc>
        <w:tc>
          <w:tcPr>
            <w:tcW w:w="603" w:type="auto"/>
          </w:tcPr>
          <w:p w14:paraId="50840E7D" w14:textId="77777777" w:rsidR="005E738F" w:rsidRDefault="00000000">
            <w:pPr>
              <w:pStyle w:val="TAC6"/>
            </w:pPr>
            <w:r>
              <w:t>2</w:t>
            </w:r>
          </w:p>
        </w:tc>
        <w:tc>
          <w:tcPr>
            <w:tcW w:w="603" w:type="auto"/>
          </w:tcPr>
          <w:p w14:paraId="752CBF8D" w14:textId="77777777" w:rsidR="005E738F" w:rsidRDefault="00000000">
            <w:pPr>
              <w:pStyle w:val="TAC6"/>
            </w:pPr>
            <w:r>
              <w:t>32</w:t>
            </w:r>
          </w:p>
        </w:tc>
        <w:tc>
          <w:tcPr>
            <w:tcW w:w="603" w:type="auto"/>
          </w:tcPr>
          <w:p w14:paraId="50BD84E0" w14:textId="77777777" w:rsidR="005E738F" w:rsidRDefault="00000000">
            <w:pPr>
              <w:pStyle w:val="TAC6"/>
            </w:pPr>
            <w:r>
              <w:t>off</w:t>
            </w:r>
          </w:p>
        </w:tc>
        <w:tc>
          <w:tcPr>
            <w:tcW w:w="603" w:type="auto"/>
          </w:tcPr>
          <w:p w14:paraId="119F5A92" w14:textId="77777777" w:rsidR="005E738F" w:rsidRDefault="00000000">
            <w:pPr>
              <w:pStyle w:val="TAC6"/>
            </w:pPr>
            <w:r>
              <w:t>5%</w:t>
            </w:r>
          </w:p>
        </w:tc>
        <w:tc>
          <w:tcPr>
            <w:tcW w:w="603" w:type="auto"/>
          </w:tcPr>
          <w:p w14:paraId="29625AAC" w14:textId="77777777" w:rsidR="005E738F" w:rsidRDefault="00000000">
            <w:pPr>
              <w:pStyle w:val="TAC6"/>
            </w:pPr>
            <w:r>
              <w:t>BT</w:t>
            </w:r>
          </w:p>
        </w:tc>
        <w:tc>
          <w:tcPr>
            <w:tcW w:w="603" w:type="auto"/>
          </w:tcPr>
          <w:p w14:paraId="3D3D44D6" w14:textId="77777777" w:rsidR="005E738F" w:rsidRDefault="00000000">
            <w:pPr>
              <w:pStyle w:val="TAC6"/>
            </w:pPr>
            <w:r>
              <w:t>3.6</w:t>
            </w:r>
          </w:p>
        </w:tc>
        <w:tc>
          <w:tcPr>
            <w:tcW w:w="603" w:type="auto"/>
          </w:tcPr>
          <w:p w14:paraId="7286A31A" w14:textId="77777777" w:rsidR="005E738F" w:rsidRDefault="00000000">
            <w:pPr>
              <w:pStyle w:val="TAC6"/>
            </w:pPr>
            <w:r>
              <w:t>0.96</w:t>
            </w:r>
          </w:p>
        </w:tc>
        <w:tc>
          <w:tcPr>
            <w:tcW w:w="603" w:type="auto"/>
          </w:tcPr>
          <w:p w14:paraId="322C02B9" w14:textId="77777777" w:rsidR="005E738F" w:rsidRDefault="00000000">
            <w:pPr>
              <w:pStyle w:val="TAC6"/>
            </w:pPr>
            <w:r>
              <w:t>c19</w:t>
            </w:r>
          </w:p>
        </w:tc>
        <w:tc>
          <w:tcPr>
            <w:tcW w:w="603" w:type="auto"/>
          </w:tcPr>
          <w:p w14:paraId="5D714ACC" w14:textId="77777777" w:rsidR="005E738F" w:rsidRDefault="00000000">
            <w:pPr>
              <w:pStyle w:val="TAC6"/>
            </w:pPr>
            <w:r>
              <w:t>2x13.2</w:t>
            </w:r>
          </w:p>
        </w:tc>
        <w:tc>
          <w:tcPr>
            <w:tcW w:w="603" w:type="auto"/>
          </w:tcPr>
          <w:p w14:paraId="5E4F5AE9" w14:textId="77777777" w:rsidR="005E738F" w:rsidRDefault="00000000">
            <w:pPr>
              <w:pStyle w:val="TAC6"/>
            </w:pPr>
            <w:r>
              <w:t>3.12</w:t>
            </w:r>
          </w:p>
        </w:tc>
        <w:tc>
          <w:tcPr>
            <w:tcW w:w="603" w:type="auto"/>
          </w:tcPr>
          <w:p w14:paraId="255F7E94" w14:textId="77777777" w:rsidR="005E738F" w:rsidRDefault="00000000">
            <w:pPr>
              <w:pStyle w:val="TAC6"/>
            </w:pPr>
            <w:r>
              <w:t>0.97</w:t>
            </w:r>
          </w:p>
        </w:tc>
        <w:tc>
          <w:tcPr>
            <w:tcW w:w="603" w:type="auto"/>
          </w:tcPr>
          <w:p w14:paraId="5B87B6C0" w14:textId="77777777" w:rsidR="005E738F" w:rsidRDefault="00000000">
            <w:pPr>
              <w:pStyle w:val="TAC6"/>
            </w:pPr>
            <w:r>
              <w:t>4.69</w:t>
            </w:r>
          </w:p>
        </w:tc>
        <w:tc>
          <w:tcPr>
            <w:tcW w:w="603" w:type="auto"/>
          </w:tcPr>
          <w:p w14:paraId="007ACC6E" w14:textId="77777777" w:rsidR="005E738F" w:rsidRDefault="00000000">
            <w:pPr>
              <w:pStyle w:val="TAC6"/>
            </w:pPr>
            <w:r>
              <w:t>BT</w:t>
            </w:r>
          </w:p>
        </w:tc>
        <w:tc>
          <w:tcPr>
            <w:tcW w:w="603" w:type="auto"/>
          </w:tcPr>
          <w:p w14:paraId="020141ED" w14:textId="77777777" w:rsidR="005E738F" w:rsidRDefault="00000000">
            <w:pPr>
              <w:pStyle w:val="TAC6"/>
            </w:pPr>
            <w:r>
              <w:t>PASS</w:t>
            </w:r>
          </w:p>
        </w:tc>
      </w:tr>
      <w:tr w:rsidR="005E738F" w14:paraId="1CCB978F" w14:textId="77777777">
        <w:trPr>
          <w:jc w:val="center"/>
        </w:trPr>
        <w:tc>
          <w:tcPr>
            <w:tcW w:w="603" w:type="auto"/>
            <w:vMerge/>
          </w:tcPr>
          <w:p w14:paraId="212BFB33" w14:textId="77777777" w:rsidR="005E738F" w:rsidRDefault="005E738F"/>
        </w:tc>
        <w:tc>
          <w:tcPr>
            <w:tcW w:w="603" w:type="auto"/>
            <w:vMerge w:val="restart"/>
          </w:tcPr>
          <w:p w14:paraId="2F509031" w14:textId="77777777" w:rsidR="005E738F" w:rsidRDefault="00000000">
            <w:pPr>
              <w:pStyle w:val="TAC6"/>
            </w:pPr>
            <w:r>
              <w:t>c34</w:t>
            </w:r>
          </w:p>
        </w:tc>
        <w:tc>
          <w:tcPr>
            <w:tcW w:w="603" w:type="auto"/>
          </w:tcPr>
          <w:p w14:paraId="40B87F2B" w14:textId="77777777" w:rsidR="005E738F" w:rsidRDefault="00000000">
            <w:pPr>
              <w:pStyle w:val="TAC6"/>
            </w:pPr>
            <w:r>
              <w:t>1</w:t>
            </w:r>
          </w:p>
        </w:tc>
        <w:tc>
          <w:tcPr>
            <w:tcW w:w="603" w:type="auto"/>
          </w:tcPr>
          <w:p w14:paraId="00F36686" w14:textId="77777777" w:rsidR="005E738F" w:rsidRDefault="00000000">
            <w:pPr>
              <w:pStyle w:val="TAC6"/>
            </w:pPr>
            <w:r>
              <w:t>48</w:t>
            </w:r>
          </w:p>
        </w:tc>
        <w:tc>
          <w:tcPr>
            <w:tcW w:w="603" w:type="auto"/>
          </w:tcPr>
          <w:p w14:paraId="14B0C440" w14:textId="77777777" w:rsidR="005E738F" w:rsidRDefault="00000000">
            <w:pPr>
              <w:pStyle w:val="TAC6"/>
            </w:pPr>
            <w:r>
              <w:t>off</w:t>
            </w:r>
          </w:p>
        </w:tc>
        <w:tc>
          <w:tcPr>
            <w:tcW w:w="603" w:type="auto"/>
          </w:tcPr>
          <w:p w14:paraId="5C658D1D" w14:textId="77777777" w:rsidR="005E738F" w:rsidRDefault="00000000">
            <w:pPr>
              <w:pStyle w:val="TAC6"/>
            </w:pPr>
            <w:r>
              <w:t>5%</w:t>
            </w:r>
          </w:p>
        </w:tc>
        <w:tc>
          <w:tcPr>
            <w:tcW w:w="603" w:type="auto"/>
          </w:tcPr>
          <w:p w14:paraId="3EE369EA" w14:textId="77777777" w:rsidR="005E738F" w:rsidRDefault="00000000">
            <w:pPr>
              <w:pStyle w:val="TAC6"/>
            </w:pPr>
            <w:r>
              <w:t>NWT</w:t>
            </w:r>
          </w:p>
        </w:tc>
        <w:tc>
          <w:tcPr>
            <w:tcW w:w="603" w:type="auto"/>
          </w:tcPr>
          <w:p w14:paraId="35630608" w14:textId="77777777" w:rsidR="005E738F" w:rsidRDefault="00000000">
            <w:pPr>
              <w:pStyle w:val="TAC6"/>
            </w:pPr>
            <w:r>
              <w:t>3.76</w:t>
            </w:r>
          </w:p>
        </w:tc>
        <w:tc>
          <w:tcPr>
            <w:tcW w:w="603" w:type="auto"/>
          </w:tcPr>
          <w:p w14:paraId="32EB3A72" w14:textId="77777777" w:rsidR="005E738F" w:rsidRDefault="00000000">
            <w:pPr>
              <w:pStyle w:val="TAC6"/>
            </w:pPr>
            <w:r>
              <w:t>1.03</w:t>
            </w:r>
          </w:p>
        </w:tc>
        <w:tc>
          <w:tcPr>
            <w:tcW w:w="603" w:type="auto"/>
          </w:tcPr>
          <w:p w14:paraId="052E0394" w14:textId="77777777" w:rsidR="005E738F" w:rsidRDefault="00000000">
            <w:pPr>
              <w:pStyle w:val="TAC6"/>
            </w:pPr>
            <w:r>
              <w:t>c22</w:t>
            </w:r>
          </w:p>
        </w:tc>
        <w:tc>
          <w:tcPr>
            <w:tcW w:w="603" w:type="auto"/>
          </w:tcPr>
          <w:p w14:paraId="514C0846" w14:textId="77777777" w:rsidR="005E738F" w:rsidRDefault="00000000">
            <w:pPr>
              <w:pStyle w:val="TAC6"/>
            </w:pPr>
            <w:r>
              <w:t>2x32</w:t>
            </w:r>
          </w:p>
        </w:tc>
        <w:tc>
          <w:tcPr>
            <w:tcW w:w="603" w:type="auto"/>
          </w:tcPr>
          <w:p w14:paraId="6CE65884" w14:textId="77777777" w:rsidR="005E738F" w:rsidRDefault="00000000">
            <w:pPr>
              <w:pStyle w:val="TAC6"/>
            </w:pPr>
            <w:r>
              <w:t>3.61</w:t>
            </w:r>
          </w:p>
        </w:tc>
        <w:tc>
          <w:tcPr>
            <w:tcW w:w="603" w:type="auto"/>
          </w:tcPr>
          <w:p w14:paraId="5BDEC027" w14:textId="77777777" w:rsidR="005E738F" w:rsidRDefault="00000000">
            <w:pPr>
              <w:pStyle w:val="TAC6"/>
            </w:pPr>
            <w:r>
              <w:t>0.9</w:t>
            </w:r>
          </w:p>
        </w:tc>
        <w:tc>
          <w:tcPr>
            <w:tcW w:w="603" w:type="auto"/>
          </w:tcPr>
          <w:p w14:paraId="0B7E9048" w14:textId="77777777" w:rsidR="005E738F" w:rsidRDefault="00000000">
            <w:pPr>
              <w:pStyle w:val="TAC6"/>
            </w:pPr>
            <w:r>
              <w:t>1.52</w:t>
            </w:r>
          </w:p>
        </w:tc>
        <w:tc>
          <w:tcPr>
            <w:tcW w:w="603" w:type="auto"/>
          </w:tcPr>
          <w:p w14:paraId="1171D427" w14:textId="77777777" w:rsidR="005E738F" w:rsidRDefault="00000000">
            <w:pPr>
              <w:pStyle w:val="TAC6"/>
            </w:pPr>
            <w:r>
              <w:t>NWT</w:t>
            </w:r>
          </w:p>
        </w:tc>
        <w:tc>
          <w:tcPr>
            <w:tcW w:w="603" w:type="auto"/>
          </w:tcPr>
          <w:p w14:paraId="56E4A645" w14:textId="77777777" w:rsidR="005E738F" w:rsidRDefault="00000000">
            <w:pPr>
              <w:pStyle w:val="TAC6"/>
            </w:pPr>
            <w:r>
              <w:t>PASS</w:t>
            </w:r>
          </w:p>
        </w:tc>
      </w:tr>
      <w:tr w:rsidR="005E738F" w14:paraId="207DFC78" w14:textId="77777777">
        <w:trPr>
          <w:jc w:val="center"/>
        </w:trPr>
        <w:tc>
          <w:tcPr>
            <w:tcW w:w="603" w:type="auto"/>
            <w:vMerge/>
          </w:tcPr>
          <w:p w14:paraId="49821168" w14:textId="77777777" w:rsidR="005E738F" w:rsidRDefault="005E738F"/>
        </w:tc>
        <w:tc>
          <w:tcPr>
            <w:tcW w:w="603" w:type="auto"/>
            <w:vMerge/>
          </w:tcPr>
          <w:p w14:paraId="1DE28F10" w14:textId="77777777" w:rsidR="005E738F" w:rsidRDefault="005E738F"/>
        </w:tc>
        <w:tc>
          <w:tcPr>
            <w:tcW w:w="603" w:type="auto"/>
          </w:tcPr>
          <w:p w14:paraId="179708D8" w14:textId="77777777" w:rsidR="005E738F" w:rsidRDefault="00000000">
            <w:pPr>
              <w:pStyle w:val="TAC6"/>
            </w:pPr>
            <w:r>
              <w:t>2</w:t>
            </w:r>
          </w:p>
        </w:tc>
        <w:tc>
          <w:tcPr>
            <w:tcW w:w="603" w:type="auto"/>
          </w:tcPr>
          <w:p w14:paraId="183B0A82" w14:textId="77777777" w:rsidR="005E738F" w:rsidRDefault="00000000">
            <w:pPr>
              <w:pStyle w:val="TAC6"/>
            </w:pPr>
            <w:r>
              <w:t>48</w:t>
            </w:r>
          </w:p>
        </w:tc>
        <w:tc>
          <w:tcPr>
            <w:tcW w:w="603" w:type="auto"/>
          </w:tcPr>
          <w:p w14:paraId="2C0ECE02" w14:textId="77777777" w:rsidR="005E738F" w:rsidRDefault="00000000">
            <w:pPr>
              <w:pStyle w:val="TAC6"/>
            </w:pPr>
            <w:r>
              <w:t>off</w:t>
            </w:r>
          </w:p>
        </w:tc>
        <w:tc>
          <w:tcPr>
            <w:tcW w:w="603" w:type="auto"/>
          </w:tcPr>
          <w:p w14:paraId="4F01DFB8" w14:textId="77777777" w:rsidR="005E738F" w:rsidRDefault="00000000">
            <w:pPr>
              <w:pStyle w:val="TAC6"/>
            </w:pPr>
            <w:r>
              <w:t>5%</w:t>
            </w:r>
          </w:p>
        </w:tc>
        <w:tc>
          <w:tcPr>
            <w:tcW w:w="603" w:type="auto"/>
          </w:tcPr>
          <w:p w14:paraId="15F06A24" w14:textId="77777777" w:rsidR="005E738F" w:rsidRDefault="00000000">
            <w:pPr>
              <w:pStyle w:val="TAC6"/>
            </w:pPr>
            <w:r>
              <w:t>BT</w:t>
            </w:r>
          </w:p>
        </w:tc>
        <w:tc>
          <w:tcPr>
            <w:tcW w:w="603" w:type="auto"/>
          </w:tcPr>
          <w:p w14:paraId="4324A7D1" w14:textId="77777777" w:rsidR="005E738F" w:rsidRDefault="00000000">
            <w:pPr>
              <w:pStyle w:val="TAC6"/>
            </w:pPr>
            <w:r>
              <w:t>3.76</w:t>
            </w:r>
          </w:p>
        </w:tc>
        <w:tc>
          <w:tcPr>
            <w:tcW w:w="603" w:type="auto"/>
          </w:tcPr>
          <w:p w14:paraId="7046D45D" w14:textId="77777777" w:rsidR="005E738F" w:rsidRDefault="00000000">
            <w:pPr>
              <w:pStyle w:val="TAC6"/>
            </w:pPr>
            <w:r>
              <w:t>1.03</w:t>
            </w:r>
          </w:p>
        </w:tc>
        <w:tc>
          <w:tcPr>
            <w:tcW w:w="603" w:type="auto"/>
          </w:tcPr>
          <w:p w14:paraId="684DF303" w14:textId="77777777" w:rsidR="005E738F" w:rsidRDefault="00000000">
            <w:pPr>
              <w:pStyle w:val="TAC6"/>
            </w:pPr>
            <w:r>
              <w:t>c21</w:t>
            </w:r>
          </w:p>
        </w:tc>
        <w:tc>
          <w:tcPr>
            <w:tcW w:w="603" w:type="auto"/>
          </w:tcPr>
          <w:p w14:paraId="1170A46B" w14:textId="77777777" w:rsidR="005E738F" w:rsidRDefault="00000000">
            <w:pPr>
              <w:pStyle w:val="TAC6"/>
            </w:pPr>
            <w:r>
              <w:t>2x24.4</w:t>
            </w:r>
          </w:p>
        </w:tc>
        <w:tc>
          <w:tcPr>
            <w:tcW w:w="603" w:type="auto"/>
          </w:tcPr>
          <w:p w14:paraId="296046AF" w14:textId="77777777" w:rsidR="005E738F" w:rsidRDefault="00000000">
            <w:pPr>
              <w:pStyle w:val="TAC6"/>
            </w:pPr>
            <w:r>
              <w:t>3.76</w:t>
            </w:r>
          </w:p>
        </w:tc>
        <w:tc>
          <w:tcPr>
            <w:tcW w:w="603" w:type="auto"/>
          </w:tcPr>
          <w:p w14:paraId="6D8468AF" w14:textId="77777777" w:rsidR="005E738F" w:rsidRDefault="00000000">
            <w:pPr>
              <w:pStyle w:val="TAC6"/>
            </w:pPr>
            <w:r>
              <w:t>0.87</w:t>
            </w:r>
          </w:p>
        </w:tc>
        <w:tc>
          <w:tcPr>
            <w:tcW w:w="603" w:type="auto"/>
          </w:tcPr>
          <w:p w14:paraId="0BB0FBDC" w14:textId="77777777" w:rsidR="005E738F" w:rsidRDefault="00000000">
            <w:pPr>
              <w:pStyle w:val="TAC6"/>
            </w:pPr>
            <w:r>
              <w:t>0.05</w:t>
            </w:r>
          </w:p>
        </w:tc>
        <w:tc>
          <w:tcPr>
            <w:tcW w:w="603" w:type="auto"/>
          </w:tcPr>
          <w:p w14:paraId="1FBAEB2F" w14:textId="77777777" w:rsidR="005E738F" w:rsidRDefault="00000000">
            <w:pPr>
              <w:pStyle w:val="TAC6"/>
            </w:pPr>
            <w:r>
              <w:t>NWT</w:t>
            </w:r>
          </w:p>
        </w:tc>
        <w:tc>
          <w:tcPr>
            <w:tcW w:w="603" w:type="auto"/>
            <w:shd w:val="clear" w:color="auto" w:fill="FF474C"/>
          </w:tcPr>
          <w:p w14:paraId="60DD2FC1" w14:textId="77777777" w:rsidR="005E738F" w:rsidRDefault="00000000">
            <w:pPr>
              <w:pStyle w:val="TAC6"/>
            </w:pPr>
            <w:r>
              <w:t>FAIL</w:t>
            </w:r>
          </w:p>
        </w:tc>
      </w:tr>
      <w:tr w:rsidR="005E738F" w14:paraId="444FD73A" w14:textId="77777777">
        <w:trPr>
          <w:jc w:val="center"/>
        </w:trPr>
        <w:tc>
          <w:tcPr>
            <w:tcW w:w="603" w:type="auto"/>
            <w:vMerge/>
          </w:tcPr>
          <w:p w14:paraId="1C4B5D04" w14:textId="77777777" w:rsidR="005E738F" w:rsidRDefault="005E738F"/>
        </w:tc>
        <w:tc>
          <w:tcPr>
            <w:tcW w:w="603" w:type="auto"/>
          </w:tcPr>
          <w:p w14:paraId="123C18A1" w14:textId="77777777" w:rsidR="005E738F" w:rsidRDefault="00000000">
            <w:pPr>
              <w:pStyle w:val="TAC6"/>
            </w:pPr>
            <w:r>
              <w:t>c35</w:t>
            </w:r>
          </w:p>
        </w:tc>
        <w:tc>
          <w:tcPr>
            <w:tcW w:w="603" w:type="auto"/>
          </w:tcPr>
          <w:p w14:paraId="2689987B" w14:textId="77777777" w:rsidR="005E738F" w:rsidRDefault="00000000">
            <w:pPr>
              <w:pStyle w:val="TAC6"/>
            </w:pPr>
            <w:r>
              <w:t>1</w:t>
            </w:r>
          </w:p>
        </w:tc>
        <w:tc>
          <w:tcPr>
            <w:tcW w:w="603" w:type="auto"/>
          </w:tcPr>
          <w:p w14:paraId="07AB5ECF" w14:textId="77777777" w:rsidR="005E738F" w:rsidRDefault="00000000">
            <w:pPr>
              <w:pStyle w:val="TAC6"/>
            </w:pPr>
            <w:r>
              <w:t>24.4</w:t>
            </w:r>
          </w:p>
        </w:tc>
        <w:tc>
          <w:tcPr>
            <w:tcW w:w="603" w:type="auto"/>
          </w:tcPr>
          <w:p w14:paraId="5460E08C" w14:textId="77777777" w:rsidR="005E738F" w:rsidRDefault="00000000">
            <w:pPr>
              <w:pStyle w:val="TAC6"/>
            </w:pPr>
            <w:r>
              <w:t>on</w:t>
            </w:r>
          </w:p>
        </w:tc>
        <w:tc>
          <w:tcPr>
            <w:tcW w:w="603" w:type="auto"/>
          </w:tcPr>
          <w:p w14:paraId="2393414A" w14:textId="77777777" w:rsidR="005E738F" w:rsidRDefault="005E738F">
            <w:pPr>
              <w:pStyle w:val="TAC6"/>
            </w:pPr>
          </w:p>
        </w:tc>
        <w:tc>
          <w:tcPr>
            <w:tcW w:w="603" w:type="auto"/>
          </w:tcPr>
          <w:p w14:paraId="633C72F8" w14:textId="77777777" w:rsidR="005E738F" w:rsidRDefault="00000000">
            <w:pPr>
              <w:pStyle w:val="TAC6"/>
            </w:pPr>
            <w:r>
              <w:t>NWT</w:t>
            </w:r>
          </w:p>
        </w:tc>
        <w:tc>
          <w:tcPr>
            <w:tcW w:w="603" w:type="auto"/>
          </w:tcPr>
          <w:p w14:paraId="2113920D" w14:textId="77777777" w:rsidR="005E738F" w:rsidRDefault="00000000">
            <w:pPr>
              <w:pStyle w:val="TAC6"/>
            </w:pPr>
            <w:r>
              <w:t>4.14</w:t>
            </w:r>
          </w:p>
        </w:tc>
        <w:tc>
          <w:tcPr>
            <w:tcW w:w="603" w:type="auto"/>
          </w:tcPr>
          <w:p w14:paraId="06D6BD2A" w14:textId="77777777" w:rsidR="005E738F" w:rsidRDefault="00000000">
            <w:pPr>
              <w:pStyle w:val="TAC6"/>
            </w:pPr>
            <w:r>
              <w:t>0.81</w:t>
            </w:r>
          </w:p>
        </w:tc>
        <w:tc>
          <w:tcPr>
            <w:tcW w:w="603" w:type="auto"/>
          </w:tcPr>
          <w:p w14:paraId="7723AFD3" w14:textId="77777777" w:rsidR="005E738F" w:rsidRDefault="00000000">
            <w:pPr>
              <w:pStyle w:val="TAC6"/>
            </w:pPr>
            <w:r>
              <w:t>c23</w:t>
            </w:r>
          </w:p>
        </w:tc>
        <w:tc>
          <w:tcPr>
            <w:tcW w:w="603" w:type="auto"/>
          </w:tcPr>
          <w:p w14:paraId="2F1D1B01" w14:textId="77777777" w:rsidR="005E738F" w:rsidRDefault="00000000">
            <w:pPr>
              <w:pStyle w:val="TAC6"/>
            </w:pPr>
            <w:r>
              <w:t>2x13.2</w:t>
            </w:r>
          </w:p>
        </w:tc>
        <w:tc>
          <w:tcPr>
            <w:tcW w:w="603" w:type="auto"/>
          </w:tcPr>
          <w:p w14:paraId="0AA1B7D4" w14:textId="77777777" w:rsidR="005E738F" w:rsidRDefault="00000000">
            <w:pPr>
              <w:pStyle w:val="TAC6"/>
            </w:pPr>
            <w:r>
              <w:t>3.86</w:t>
            </w:r>
          </w:p>
        </w:tc>
        <w:tc>
          <w:tcPr>
            <w:tcW w:w="603" w:type="auto"/>
          </w:tcPr>
          <w:p w14:paraId="7915F7E9" w14:textId="77777777" w:rsidR="005E738F" w:rsidRDefault="00000000">
            <w:pPr>
              <w:pStyle w:val="TAC6"/>
            </w:pPr>
            <w:r>
              <w:t>0.95</w:t>
            </w:r>
          </w:p>
        </w:tc>
        <w:tc>
          <w:tcPr>
            <w:tcW w:w="603" w:type="auto"/>
          </w:tcPr>
          <w:p w14:paraId="5AD492D0" w14:textId="77777777" w:rsidR="005E738F" w:rsidRDefault="00000000">
            <w:pPr>
              <w:pStyle w:val="TAC6"/>
            </w:pPr>
            <w:r>
              <w:t>2.99</w:t>
            </w:r>
          </w:p>
        </w:tc>
        <w:tc>
          <w:tcPr>
            <w:tcW w:w="603" w:type="auto"/>
          </w:tcPr>
          <w:p w14:paraId="2811286E" w14:textId="77777777" w:rsidR="005E738F" w:rsidRDefault="00000000">
            <w:pPr>
              <w:pStyle w:val="TAC6"/>
            </w:pPr>
            <w:r>
              <w:t>BT</w:t>
            </w:r>
          </w:p>
        </w:tc>
        <w:tc>
          <w:tcPr>
            <w:tcW w:w="603" w:type="auto"/>
            <w:shd w:val="clear" w:color="auto" w:fill="ADD8E6"/>
          </w:tcPr>
          <w:p w14:paraId="3548C8E5" w14:textId="77777777" w:rsidR="005E738F" w:rsidRDefault="00000000">
            <w:pPr>
              <w:pStyle w:val="TAC6"/>
            </w:pPr>
            <w:r>
              <w:t>EXCEED</w:t>
            </w:r>
          </w:p>
        </w:tc>
      </w:tr>
      <w:tr w:rsidR="005E738F" w14:paraId="72305E98" w14:textId="77777777">
        <w:trPr>
          <w:jc w:val="center"/>
        </w:trPr>
        <w:tc>
          <w:tcPr>
            <w:tcW w:w="603" w:type="auto"/>
            <w:vMerge/>
          </w:tcPr>
          <w:p w14:paraId="4600A456" w14:textId="77777777" w:rsidR="005E738F" w:rsidRDefault="005E738F"/>
        </w:tc>
        <w:tc>
          <w:tcPr>
            <w:tcW w:w="603" w:type="auto"/>
          </w:tcPr>
          <w:p w14:paraId="21AD5009" w14:textId="77777777" w:rsidR="005E738F" w:rsidRDefault="00000000">
            <w:pPr>
              <w:pStyle w:val="TAC6"/>
            </w:pPr>
            <w:r>
              <w:t>c36</w:t>
            </w:r>
          </w:p>
        </w:tc>
        <w:tc>
          <w:tcPr>
            <w:tcW w:w="603" w:type="auto"/>
          </w:tcPr>
          <w:p w14:paraId="10E4261D" w14:textId="77777777" w:rsidR="005E738F" w:rsidRDefault="00000000">
            <w:pPr>
              <w:pStyle w:val="TAC6"/>
            </w:pPr>
            <w:r>
              <w:t>1</w:t>
            </w:r>
          </w:p>
        </w:tc>
        <w:tc>
          <w:tcPr>
            <w:tcW w:w="603" w:type="auto"/>
          </w:tcPr>
          <w:p w14:paraId="1B96ECE5" w14:textId="77777777" w:rsidR="005E738F" w:rsidRDefault="00000000">
            <w:pPr>
              <w:pStyle w:val="TAC6"/>
            </w:pPr>
            <w:r>
              <w:t>13.2</w:t>
            </w:r>
          </w:p>
        </w:tc>
        <w:tc>
          <w:tcPr>
            <w:tcW w:w="603" w:type="auto"/>
          </w:tcPr>
          <w:p w14:paraId="080AD62D" w14:textId="77777777" w:rsidR="005E738F" w:rsidRDefault="00000000">
            <w:pPr>
              <w:pStyle w:val="TAC6"/>
            </w:pPr>
            <w:r>
              <w:t>on</w:t>
            </w:r>
          </w:p>
        </w:tc>
        <w:tc>
          <w:tcPr>
            <w:tcW w:w="603" w:type="auto"/>
          </w:tcPr>
          <w:p w14:paraId="22C72CAE" w14:textId="77777777" w:rsidR="005E738F" w:rsidRDefault="00000000">
            <w:pPr>
              <w:pStyle w:val="TAC6"/>
            </w:pPr>
            <w:r>
              <w:t>5%</w:t>
            </w:r>
          </w:p>
        </w:tc>
        <w:tc>
          <w:tcPr>
            <w:tcW w:w="603" w:type="auto"/>
          </w:tcPr>
          <w:p w14:paraId="4E09C8C1" w14:textId="77777777" w:rsidR="005E738F" w:rsidRDefault="00000000">
            <w:pPr>
              <w:pStyle w:val="TAC6"/>
            </w:pPr>
            <w:r>
              <w:t>NWT</w:t>
            </w:r>
          </w:p>
        </w:tc>
        <w:tc>
          <w:tcPr>
            <w:tcW w:w="603" w:type="auto"/>
          </w:tcPr>
          <w:p w14:paraId="68678122" w14:textId="77777777" w:rsidR="005E738F" w:rsidRDefault="00000000">
            <w:pPr>
              <w:pStyle w:val="TAC6"/>
            </w:pPr>
            <w:r>
              <w:t>2.97</w:t>
            </w:r>
          </w:p>
        </w:tc>
        <w:tc>
          <w:tcPr>
            <w:tcW w:w="603" w:type="auto"/>
          </w:tcPr>
          <w:p w14:paraId="65D1DA34" w14:textId="77777777" w:rsidR="005E738F" w:rsidRDefault="00000000">
            <w:pPr>
              <w:pStyle w:val="TAC6"/>
            </w:pPr>
            <w:r>
              <w:t>1.03</w:t>
            </w:r>
          </w:p>
        </w:tc>
        <w:tc>
          <w:tcPr>
            <w:tcW w:w="603" w:type="auto"/>
          </w:tcPr>
          <w:p w14:paraId="3EACE976" w14:textId="77777777" w:rsidR="005E738F" w:rsidRDefault="00000000">
            <w:pPr>
              <w:pStyle w:val="TAC6"/>
            </w:pPr>
            <w:r>
              <w:t>c24</w:t>
            </w:r>
          </w:p>
        </w:tc>
        <w:tc>
          <w:tcPr>
            <w:tcW w:w="603" w:type="auto"/>
          </w:tcPr>
          <w:p w14:paraId="0A853547" w14:textId="77777777" w:rsidR="005E738F" w:rsidRDefault="00000000">
            <w:pPr>
              <w:pStyle w:val="TAC6"/>
            </w:pPr>
            <w:r>
              <w:t>2x8</w:t>
            </w:r>
          </w:p>
        </w:tc>
        <w:tc>
          <w:tcPr>
            <w:tcW w:w="603" w:type="auto"/>
          </w:tcPr>
          <w:p w14:paraId="33599D5D" w14:textId="77777777" w:rsidR="005E738F" w:rsidRDefault="00000000">
            <w:pPr>
              <w:pStyle w:val="TAC6"/>
            </w:pPr>
            <w:r>
              <w:t>1.82</w:t>
            </w:r>
          </w:p>
        </w:tc>
        <w:tc>
          <w:tcPr>
            <w:tcW w:w="603" w:type="auto"/>
          </w:tcPr>
          <w:p w14:paraId="0FF6D7F3" w14:textId="77777777" w:rsidR="005E738F" w:rsidRDefault="00000000">
            <w:pPr>
              <w:pStyle w:val="TAC6"/>
            </w:pPr>
            <w:r>
              <w:t>0.74</w:t>
            </w:r>
          </w:p>
        </w:tc>
        <w:tc>
          <w:tcPr>
            <w:tcW w:w="603" w:type="auto"/>
          </w:tcPr>
          <w:p w14:paraId="0BC72C9E" w14:textId="77777777" w:rsidR="005E738F" w:rsidRDefault="00000000">
            <w:pPr>
              <w:pStyle w:val="TAC6"/>
            </w:pPr>
            <w:r>
              <w:t>12.22</w:t>
            </w:r>
          </w:p>
        </w:tc>
        <w:tc>
          <w:tcPr>
            <w:tcW w:w="603" w:type="auto"/>
          </w:tcPr>
          <w:p w14:paraId="73076ABC" w14:textId="77777777" w:rsidR="005E738F" w:rsidRDefault="00000000">
            <w:pPr>
              <w:pStyle w:val="TAC6"/>
            </w:pPr>
            <w:r>
              <w:t>BT</w:t>
            </w:r>
          </w:p>
        </w:tc>
        <w:tc>
          <w:tcPr>
            <w:tcW w:w="603" w:type="auto"/>
            <w:shd w:val="clear" w:color="auto" w:fill="ADD8E6"/>
          </w:tcPr>
          <w:p w14:paraId="7E96971E" w14:textId="77777777" w:rsidR="005E738F" w:rsidRDefault="00000000">
            <w:pPr>
              <w:pStyle w:val="TAC6"/>
            </w:pPr>
            <w:r>
              <w:t>EXCEED</w:t>
            </w:r>
          </w:p>
        </w:tc>
      </w:tr>
    </w:tbl>
    <w:p w14:paraId="44A9E16F" w14:textId="77777777" w:rsidR="005E738F" w:rsidRDefault="005E738F"/>
    <w:p w14:paraId="443A2EAC"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071D640A" w14:textId="7EC474C4" w:rsidR="005E738F" w:rsidRDefault="00000000">
      <w:pPr>
        <w:pStyle w:val="TH"/>
      </w:pPr>
      <w:r>
        <w:lastRenderedPageBreak/>
        <w:t xml:space="preserve">Table </w:t>
      </w:r>
      <w:r>
        <w:fldChar w:fldCharType="begin"/>
      </w:r>
      <w:r>
        <w:instrText>SEQ Table \* ARABIC</w:instrText>
      </w:r>
      <w:r w:rsidR="001216E8">
        <w:fldChar w:fldCharType="separate"/>
      </w:r>
      <w:r w:rsidR="001216E8">
        <w:rPr>
          <w:noProof/>
        </w:rPr>
        <w:t>5</w:t>
      </w:r>
      <w:r>
        <w:fldChar w:fldCharType="end"/>
      </w:r>
      <w:r>
        <w:t>: Summary of the results of P800-1</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5E738F" w14:paraId="293B12DE" w14:textId="77777777">
        <w:trPr>
          <w:jc w:val="center"/>
        </w:trPr>
        <w:tc>
          <w:tcPr>
            <w:tcW w:w="1377" w:type="auto"/>
          </w:tcPr>
          <w:p w14:paraId="0D938829" w14:textId="77777777" w:rsidR="005E738F" w:rsidRDefault="00000000">
            <w:pPr>
              <w:pStyle w:val="TAH"/>
            </w:pPr>
            <w:r>
              <w:t>Lab</w:t>
            </w:r>
          </w:p>
        </w:tc>
        <w:tc>
          <w:tcPr>
            <w:tcW w:w="1377" w:type="auto"/>
          </w:tcPr>
          <w:p w14:paraId="6FDB4D08" w14:textId="77777777" w:rsidR="005E738F" w:rsidRDefault="00000000">
            <w:pPr>
              <w:pStyle w:val="TAH"/>
            </w:pPr>
            <w:r>
              <w:t>Cond.</w:t>
            </w:r>
          </w:p>
        </w:tc>
        <w:tc>
          <w:tcPr>
            <w:tcW w:w="1377" w:type="auto"/>
          </w:tcPr>
          <w:p w14:paraId="4B271854" w14:textId="77777777" w:rsidR="005E738F" w:rsidRDefault="00000000">
            <w:pPr>
              <w:pStyle w:val="TAH"/>
            </w:pPr>
            <w:r>
              <w:t>Bitrate</w:t>
            </w:r>
          </w:p>
        </w:tc>
        <w:tc>
          <w:tcPr>
            <w:tcW w:w="1377" w:type="auto"/>
          </w:tcPr>
          <w:p w14:paraId="35DD2210" w14:textId="77777777" w:rsidR="005E738F" w:rsidRDefault="00000000">
            <w:pPr>
              <w:pStyle w:val="TAH"/>
            </w:pPr>
            <w:r>
              <w:t>DTX</w:t>
            </w:r>
          </w:p>
        </w:tc>
        <w:tc>
          <w:tcPr>
            <w:tcW w:w="1377" w:type="auto"/>
          </w:tcPr>
          <w:p w14:paraId="7F708797" w14:textId="77777777" w:rsidR="005E738F" w:rsidRDefault="00000000">
            <w:pPr>
              <w:pStyle w:val="TAH"/>
            </w:pPr>
            <w:r>
              <w:t>FER</w:t>
            </w:r>
          </w:p>
        </w:tc>
        <w:tc>
          <w:tcPr>
            <w:tcW w:w="1377" w:type="auto"/>
          </w:tcPr>
          <w:p w14:paraId="1B0EAC83" w14:textId="77777777" w:rsidR="005E738F" w:rsidRDefault="00000000">
            <w:pPr>
              <w:pStyle w:val="TAH"/>
            </w:pPr>
            <w:r>
              <w:t>ToR</w:t>
            </w:r>
          </w:p>
        </w:tc>
        <w:tc>
          <w:tcPr>
            <w:tcW w:w="1377" w:type="auto"/>
          </w:tcPr>
          <w:p w14:paraId="1CFCCC6C" w14:textId="77777777" w:rsidR="005E738F" w:rsidRDefault="00000000">
            <w:pPr>
              <w:pStyle w:val="TAH"/>
            </w:pPr>
            <w:r>
              <w:t>Status</w:t>
            </w:r>
          </w:p>
        </w:tc>
      </w:tr>
      <w:tr w:rsidR="005E738F" w14:paraId="53F1FC80" w14:textId="77777777">
        <w:trPr>
          <w:jc w:val="center"/>
        </w:trPr>
        <w:tc>
          <w:tcPr>
            <w:tcW w:w="1377" w:type="auto"/>
            <w:vMerge w:val="restart"/>
          </w:tcPr>
          <w:p w14:paraId="5A4F9B00" w14:textId="77777777" w:rsidR="005E738F" w:rsidRDefault="00000000">
            <w:pPr>
              <w:pStyle w:val="TAC"/>
            </w:pPr>
            <w:r>
              <w:t>a</w:t>
            </w:r>
          </w:p>
        </w:tc>
        <w:tc>
          <w:tcPr>
            <w:tcW w:w="1377" w:type="auto"/>
          </w:tcPr>
          <w:p w14:paraId="3AFA2C5C" w14:textId="77777777" w:rsidR="005E738F" w:rsidRDefault="00000000">
            <w:pPr>
              <w:pStyle w:val="TAC"/>
            </w:pPr>
            <w:r>
              <w:t>c25</w:t>
            </w:r>
          </w:p>
        </w:tc>
        <w:tc>
          <w:tcPr>
            <w:tcW w:w="1377" w:type="auto"/>
          </w:tcPr>
          <w:p w14:paraId="2A84ABB3" w14:textId="77777777" w:rsidR="005E738F" w:rsidRDefault="00000000">
            <w:pPr>
              <w:pStyle w:val="TAC"/>
            </w:pPr>
            <w:r>
              <w:t>13.2</w:t>
            </w:r>
          </w:p>
        </w:tc>
        <w:tc>
          <w:tcPr>
            <w:tcW w:w="1377" w:type="auto"/>
          </w:tcPr>
          <w:p w14:paraId="3EBBC98B" w14:textId="77777777" w:rsidR="005E738F" w:rsidRDefault="00000000">
            <w:pPr>
              <w:pStyle w:val="TAC"/>
            </w:pPr>
            <w:r>
              <w:t>off</w:t>
            </w:r>
          </w:p>
        </w:tc>
        <w:tc>
          <w:tcPr>
            <w:tcW w:w="1377" w:type="auto"/>
          </w:tcPr>
          <w:p w14:paraId="452FB954" w14:textId="77777777" w:rsidR="005E738F" w:rsidRDefault="005E738F">
            <w:pPr>
              <w:pStyle w:val="TAC"/>
            </w:pPr>
          </w:p>
        </w:tc>
        <w:tc>
          <w:tcPr>
            <w:tcW w:w="1377" w:type="auto"/>
          </w:tcPr>
          <w:p w14:paraId="52E5B191" w14:textId="77777777" w:rsidR="005E738F" w:rsidRDefault="00000000">
            <w:pPr>
              <w:pStyle w:val="TAC"/>
            </w:pPr>
            <w:r>
              <w:t>NWT c10 OR BT c09</w:t>
            </w:r>
          </w:p>
        </w:tc>
        <w:tc>
          <w:tcPr>
            <w:tcW w:w="1377" w:type="auto"/>
          </w:tcPr>
          <w:p w14:paraId="50D9F0A6" w14:textId="77777777" w:rsidR="005E738F" w:rsidRDefault="00000000">
            <w:pPr>
              <w:pStyle w:val="TAC"/>
            </w:pPr>
            <w:r>
              <w:t>PASS</w:t>
            </w:r>
          </w:p>
        </w:tc>
      </w:tr>
      <w:tr w:rsidR="005E738F" w14:paraId="09832A2A" w14:textId="77777777">
        <w:trPr>
          <w:jc w:val="center"/>
        </w:trPr>
        <w:tc>
          <w:tcPr>
            <w:tcW w:w="1377" w:type="auto"/>
            <w:vMerge/>
          </w:tcPr>
          <w:p w14:paraId="05709F6F" w14:textId="77777777" w:rsidR="005E738F" w:rsidRDefault="005E738F"/>
        </w:tc>
        <w:tc>
          <w:tcPr>
            <w:tcW w:w="1377" w:type="auto"/>
          </w:tcPr>
          <w:p w14:paraId="4CA10C23" w14:textId="77777777" w:rsidR="005E738F" w:rsidRDefault="00000000">
            <w:pPr>
              <w:pStyle w:val="TAC"/>
            </w:pPr>
            <w:r>
              <w:t>c26</w:t>
            </w:r>
          </w:p>
        </w:tc>
        <w:tc>
          <w:tcPr>
            <w:tcW w:w="1377" w:type="auto"/>
          </w:tcPr>
          <w:p w14:paraId="595B7800" w14:textId="77777777" w:rsidR="005E738F" w:rsidRDefault="00000000">
            <w:pPr>
              <w:pStyle w:val="TAC"/>
            </w:pPr>
            <w:r>
              <w:t>16.4</w:t>
            </w:r>
          </w:p>
        </w:tc>
        <w:tc>
          <w:tcPr>
            <w:tcW w:w="1377" w:type="auto"/>
          </w:tcPr>
          <w:p w14:paraId="25177750" w14:textId="77777777" w:rsidR="005E738F" w:rsidRDefault="00000000">
            <w:pPr>
              <w:pStyle w:val="TAC"/>
            </w:pPr>
            <w:r>
              <w:t>off</w:t>
            </w:r>
          </w:p>
        </w:tc>
        <w:tc>
          <w:tcPr>
            <w:tcW w:w="1377" w:type="auto"/>
          </w:tcPr>
          <w:p w14:paraId="1048ED57" w14:textId="77777777" w:rsidR="005E738F" w:rsidRDefault="005E738F">
            <w:pPr>
              <w:pStyle w:val="TAC"/>
            </w:pPr>
          </w:p>
        </w:tc>
        <w:tc>
          <w:tcPr>
            <w:tcW w:w="1377" w:type="auto"/>
          </w:tcPr>
          <w:p w14:paraId="58C5DBB3" w14:textId="77777777" w:rsidR="005E738F" w:rsidRDefault="00000000">
            <w:pPr>
              <w:pStyle w:val="TAC"/>
            </w:pPr>
            <w:r>
              <w:t>NWT c11 OR BT c10</w:t>
            </w:r>
          </w:p>
        </w:tc>
        <w:tc>
          <w:tcPr>
            <w:tcW w:w="1377" w:type="auto"/>
          </w:tcPr>
          <w:p w14:paraId="398A4B9A" w14:textId="77777777" w:rsidR="005E738F" w:rsidRDefault="00000000">
            <w:pPr>
              <w:pStyle w:val="TAC"/>
            </w:pPr>
            <w:r>
              <w:t>PASS</w:t>
            </w:r>
          </w:p>
        </w:tc>
      </w:tr>
      <w:tr w:rsidR="005E738F" w14:paraId="2B811BE9" w14:textId="77777777">
        <w:trPr>
          <w:jc w:val="center"/>
        </w:trPr>
        <w:tc>
          <w:tcPr>
            <w:tcW w:w="1377" w:type="auto"/>
            <w:vMerge/>
          </w:tcPr>
          <w:p w14:paraId="07F55139" w14:textId="77777777" w:rsidR="005E738F" w:rsidRDefault="005E738F"/>
        </w:tc>
        <w:tc>
          <w:tcPr>
            <w:tcW w:w="1377" w:type="auto"/>
          </w:tcPr>
          <w:p w14:paraId="6939A184" w14:textId="77777777" w:rsidR="005E738F" w:rsidRDefault="00000000">
            <w:pPr>
              <w:pStyle w:val="TAC"/>
            </w:pPr>
            <w:r>
              <w:t>c27</w:t>
            </w:r>
          </w:p>
        </w:tc>
        <w:tc>
          <w:tcPr>
            <w:tcW w:w="1377" w:type="auto"/>
          </w:tcPr>
          <w:p w14:paraId="62F62C6D" w14:textId="77777777" w:rsidR="005E738F" w:rsidRDefault="00000000">
            <w:pPr>
              <w:pStyle w:val="TAC"/>
            </w:pPr>
            <w:r>
              <w:t>24.4</w:t>
            </w:r>
          </w:p>
        </w:tc>
        <w:tc>
          <w:tcPr>
            <w:tcW w:w="1377" w:type="auto"/>
          </w:tcPr>
          <w:p w14:paraId="19134BE2" w14:textId="77777777" w:rsidR="005E738F" w:rsidRDefault="00000000">
            <w:pPr>
              <w:pStyle w:val="TAC"/>
            </w:pPr>
            <w:r>
              <w:t>off</w:t>
            </w:r>
          </w:p>
        </w:tc>
        <w:tc>
          <w:tcPr>
            <w:tcW w:w="1377" w:type="auto"/>
          </w:tcPr>
          <w:p w14:paraId="1452E15D" w14:textId="77777777" w:rsidR="005E738F" w:rsidRDefault="005E738F">
            <w:pPr>
              <w:pStyle w:val="TAC"/>
            </w:pPr>
          </w:p>
        </w:tc>
        <w:tc>
          <w:tcPr>
            <w:tcW w:w="1377" w:type="auto"/>
          </w:tcPr>
          <w:p w14:paraId="4A9C7278" w14:textId="77777777" w:rsidR="005E738F" w:rsidRDefault="00000000">
            <w:pPr>
              <w:pStyle w:val="TAC"/>
            </w:pPr>
            <w:r>
              <w:t>NWT c12 OR BT c11</w:t>
            </w:r>
          </w:p>
        </w:tc>
        <w:tc>
          <w:tcPr>
            <w:tcW w:w="1377" w:type="auto"/>
          </w:tcPr>
          <w:p w14:paraId="6EE03C95" w14:textId="77777777" w:rsidR="005E738F" w:rsidRDefault="00000000">
            <w:pPr>
              <w:pStyle w:val="TAC"/>
            </w:pPr>
            <w:r>
              <w:t>PASS</w:t>
            </w:r>
          </w:p>
        </w:tc>
      </w:tr>
      <w:tr w:rsidR="005E738F" w14:paraId="28ABDBD0" w14:textId="77777777">
        <w:trPr>
          <w:jc w:val="center"/>
        </w:trPr>
        <w:tc>
          <w:tcPr>
            <w:tcW w:w="1377" w:type="auto"/>
            <w:vMerge/>
          </w:tcPr>
          <w:p w14:paraId="1318962F" w14:textId="77777777" w:rsidR="005E738F" w:rsidRDefault="005E738F"/>
        </w:tc>
        <w:tc>
          <w:tcPr>
            <w:tcW w:w="1377" w:type="auto"/>
          </w:tcPr>
          <w:p w14:paraId="31464910" w14:textId="77777777" w:rsidR="005E738F" w:rsidRDefault="00000000">
            <w:pPr>
              <w:pStyle w:val="TAC"/>
            </w:pPr>
            <w:r>
              <w:t>c28</w:t>
            </w:r>
          </w:p>
        </w:tc>
        <w:tc>
          <w:tcPr>
            <w:tcW w:w="1377" w:type="auto"/>
          </w:tcPr>
          <w:p w14:paraId="706DC94B" w14:textId="77777777" w:rsidR="005E738F" w:rsidRDefault="00000000">
            <w:pPr>
              <w:pStyle w:val="TAC"/>
            </w:pPr>
            <w:r>
              <w:t>32</w:t>
            </w:r>
          </w:p>
        </w:tc>
        <w:tc>
          <w:tcPr>
            <w:tcW w:w="1377" w:type="auto"/>
          </w:tcPr>
          <w:p w14:paraId="3ED04452" w14:textId="77777777" w:rsidR="005E738F" w:rsidRDefault="00000000">
            <w:pPr>
              <w:pStyle w:val="TAC"/>
            </w:pPr>
            <w:r>
              <w:t>off</w:t>
            </w:r>
          </w:p>
        </w:tc>
        <w:tc>
          <w:tcPr>
            <w:tcW w:w="1377" w:type="auto"/>
          </w:tcPr>
          <w:p w14:paraId="56D9E437" w14:textId="77777777" w:rsidR="005E738F" w:rsidRDefault="005E738F">
            <w:pPr>
              <w:pStyle w:val="TAC"/>
            </w:pPr>
          </w:p>
        </w:tc>
        <w:tc>
          <w:tcPr>
            <w:tcW w:w="1377" w:type="auto"/>
          </w:tcPr>
          <w:p w14:paraId="0014F770" w14:textId="77777777" w:rsidR="005E738F" w:rsidRDefault="00000000">
            <w:pPr>
              <w:pStyle w:val="TAC"/>
            </w:pPr>
            <w:r>
              <w:t>NWT c13 OR BT c12</w:t>
            </w:r>
          </w:p>
        </w:tc>
        <w:tc>
          <w:tcPr>
            <w:tcW w:w="1377" w:type="auto"/>
          </w:tcPr>
          <w:p w14:paraId="3F6534EA" w14:textId="77777777" w:rsidR="005E738F" w:rsidRDefault="00000000">
            <w:pPr>
              <w:pStyle w:val="TAC"/>
            </w:pPr>
            <w:r>
              <w:t>PASS</w:t>
            </w:r>
          </w:p>
        </w:tc>
      </w:tr>
      <w:tr w:rsidR="005E738F" w14:paraId="7CFC2DEC" w14:textId="77777777">
        <w:trPr>
          <w:jc w:val="center"/>
        </w:trPr>
        <w:tc>
          <w:tcPr>
            <w:tcW w:w="1377" w:type="auto"/>
            <w:vMerge/>
          </w:tcPr>
          <w:p w14:paraId="641C83C4" w14:textId="77777777" w:rsidR="005E738F" w:rsidRDefault="005E738F"/>
        </w:tc>
        <w:tc>
          <w:tcPr>
            <w:tcW w:w="1377" w:type="auto"/>
          </w:tcPr>
          <w:p w14:paraId="34F7E1CD" w14:textId="77777777" w:rsidR="005E738F" w:rsidRDefault="00000000">
            <w:pPr>
              <w:pStyle w:val="TAC"/>
            </w:pPr>
            <w:r>
              <w:t>c29</w:t>
            </w:r>
          </w:p>
        </w:tc>
        <w:tc>
          <w:tcPr>
            <w:tcW w:w="1377" w:type="auto"/>
          </w:tcPr>
          <w:p w14:paraId="249E4905" w14:textId="77777777" w:rsidR="005E738F" w:rsidRDefault="00000000">
            <w:pPr>
              <w:pStyle w:val="TAC"/>
            </w:pPr>
            <w:r>
              <w:t>48</w:t>
            </w:r>
          </w:p>
        </w:tc>
        <w:tc>
          <w:tcPr>
            <w:tcW w:w="1377" w:type="auto"/>
          </w:tcPr>
          <w:p w14:paraId="67640C98" w14:textId="77777777" w:rsidR="005E738F" w:rsidRDefault="00000000">
            <w:pPr>
              <w:pStyle w:val="TAC"/>
            </w:pPr>
            <w:r>
              <w:t>off</w:t>
            </w:r>
          </w:p>
        </w:tc>
        <w:tc>
          <w:tcPr>
            <w:tcW w:w="1377" w:type="auto"/>
          </w:tcPr>
          <w:p w14:paraId="044423E0" w14:textId="77777777" w:rsidR="005E738F" w:rsidRDefault="005E738F">
            <w:pPr>
              <w:pStyle w:val="TAC"/>
            </w:pPr>
          </w:p>
        </w:tc>
        <w:tc>
          <w:tcPr>
            <w:tcW w:w="1377" w:type="auto"/>
          </w:tcPr>
          <w:p w14:paraId="4520F721" w14:textId="77777777" w:rsidR="005E738F" w:rsidRDefault="00000000">
            <w:pPr>
              <w:pStyle w:val="TAC"/>
            </w:pPr>
            <w:r>
              <w:t>NWT c15 OR BT c14</w:t>
            </w:r>
          </w:p>
        </w:tc>
        <w:tc>
          <w:tcPr>
            <w:tcW w:w="1377" w:type="auto"/>
          </w:tcPr>
          <w:p w14:paraId="1CB59404" w14:textId="77777777" w:rsidR="005E738F" w:rsidRDefault="00000000">
            <w:pPr>
              <w:pStyle w:val="TAC"/>
            </w:pPr>
            <w:r>
              <w:t>PASS</w:t>
            </w:r>
          </w:p>
        </w:tc>
      </w:tr>
      <w:tr w:rsidR="005E738F" w14:paraId="71C921D1" w14:textId="77777777">
        <w:trPr>
          <w:jc w:val="center"/>
        </w:trPr>
        <w:tc>
          <w:tcPr>
            <w:tcW w:w="1377" w:type="auto"/>
            <w:vMerge/>
          </w:tcPr>
          <w:p w14:paraId="717ABA15" w14:textId="77777777" w:rsidR="005E738F" w:rsidRDefault="005E738F"/>
        </w:tc>
        <w:tc>
          <w:tcPr>
            <w:tcW w:w="1377" w:type="auto"/>
          </w:tcPr>
          <w:p w14:paraId="0C41A182" w14:textId="77777777" w:rsidR="005E738F" w:rsidRDefault="00000000">
            <w:pPr>
              <w:pStyle w:val="TAC"/>
            </w:pPr>
            <w:r>
              <w:t>c30</w:t>
            </w:r>
          </w:p>
        </w:tc>
        <w:tc>
          <w:tcPr>
            <w:tcW w:w="1377" w:type="auto"/>
          </w:tcPr>
          <w:p w14:paraId="4CDD9EAA" w14:textId="77777777" w:rsidR="005E738F" w:rsidRDefault="00000000">
            <w:pPr>
              <w:pStyle w:val="TAC"/>
            </w:pPr>
            <w:r>
              <w:t>13.2</w:t>
            </w:r>
          </w:p>
        </w:tc>
        <w:tc>
          <w:tcPr>
            <w:tcW w:w="1377" w:type="auto"/>
          </w:tcPr>
          <w:p w14:paraId="6D1CC090" w14:textId="77777777" w:rsidR="005E738F" w:rsidRDefault="00000000">
            <w:pPr>
              <w:pStyle w:val="TAC"/>
            </w:pPr>
            <w:r>
              <w:t>off</w:t>
            </w:r>
          </w:p>
        </w:tc>
        <w:tc>
          <w:tcPr>
            <w:tcW w:w="1377" w:type="auto"/>
          </w:tcPr>
          <w:p w14:paraId="0314483B" w14:textId="77777777" w:rsidR="005E738F" w:rsidRDefault="00000000">
            <w:pPr>
              <w:pStyle w:val="TAC"/>
            </w:pPr>
            <w:r>
              <w:t>5%</w:t>
            </w:r>
          </w:p>
        </w:tc>
        <w:tc>
          <w:tcPr>
            <w:tcW w:w="1377" w:type="auto"/>
          </w:tcPr>
          <w:p w14:paraId="3C23B2E9" w14:textId="77777777" w:rsidR="005E738F" w:rsidRDefault="00000000">
            <w:pPr>
              <w:pStyle w:val="TAC"/>
            </w:pPr>
            <w:r>
              <w:t>NWT c17 OR BT c16</w:t>
            </w:r>
          </w:p>
        </w:tc>
        <w:tc>
          <w:tcPr>
            <w:tcW w:w="1377" w:type="auto"/>
          </w:tcPr>
          <w:p w14:paraId="40936652" w14:textId="77777777" w:rsidR="005E738F" w:rsidRDefault="00000000">
            <w:pPr>
              <w:pStyle w:val="TAC"/>
            </w:pPr>
            <w:r>
              <w:t>PASS</w:t>
            </w:r>
          </w:p>
        </w:tc>
      </w:tr>
      <w:tr w:rsidR="005E738F" w14:paraId="767D2A6E" w14:textId="77777777">
        <w:trPr>
          <w:jc w:val="center"/>
        </w:trPr>
        <w:tc>
          <w:tcPr>
            <w:tcW w:w="1377" w:type="auto"/>
            <w:vMerge/>
          </w:tcPr>
          <w:p w14:paraId="4C233A73" w14:textId="77777777" w:rsidR="005E738F" w:rsidRDefault="005E738F"/>
        </w:tc>
        <w:tc>
          <w:tcPr>
            <w:tcW w:w="1377" w:type="auto"/>
          </w:tcPr>
          <w:p w14:paraId="7E861A6D" w14:textId="77777777" w:rsidR="005E738F" w:rsidRDefault="00000000">
            <w:pPr>
              <w:pStyle w:val="TAC"/>
            </w:pPr>
            <w:r>
              <w:t>c31</w:t>
            </w:r>
          </w:p>
        </w:tc>
        <w:tc>
          <w:tcPr>
            <w:tcW w:w="1377" w:type="auto"/>
          </w:tcPr>
          <w:p w14:paraId="79B0C0D4" w14:textId="77777777" w:rsidR="005E738F" w:rsidRDefault="00000000">
            <w:pPr>
              <w:pStyle w:val="TAC"/>
            </w:pPr>
            <w:r>
              <w:t>16.4</w:t>
            </w:r>
          </w:p>
        </w:tc>
        <w:tc>
          <w:tcPr>
            <w:tcW w:w="1377" w:type="auto"/>
          </w:tcPr>
          <w:p w14:paraId="0CE28153" w14:textId="77777777" w:rsidR="005E738F" w:rsidRDefault="00000000">
            <w:pPr>
              <w:pStyle w:val="TAC"/>
            </w:pPr>
            <w:r>
              <w:t>off</w:t>
            </w:r>
          </w:p>
        </w:tc>
        <w:tc>
          <w:tcPr>
            <w:tcW w:w="1377" w:type="auto"/>
          </w:tcPr>
          <w:p w14:paraId="68880DD0" w14:textId="77777777" w:rsidR="005E738F" w:rsidRDefault="00000000">
            <w:pPr>
              <w:pStyle w:val="TAC"/>
            </w:pPr>
            <w:r>
              <w:t>5%</w:t>
            </w:r>
          </w:p>
        </w:tc>
        <w:tc>
          <w:tcPr>
            <w:tcW w:w="1377" w:type="auto"/>
          </w:tcPr>
          <w:p w14:paraId="4686DB66" w14:textId="77777777" w:rsidR="005E738F" w:rsidRDefault="00000000">
            <w:pPr>
              <w:pStyle w:val="TAC"/>
            </w:pPr>
            <w:r>
              <w:t>NWT c18 OR BT c17</w:t>
            </w:r>
          </w:p>
        </w:tc>
        <w:tc>
          <w:tcPr>
            <w:tcW w:w="1377" w:type="auto"/>
          </w:tcPr>
          <w:p w14:paraId="3E9BB50B" w14:textId="77777777" w:rsidR="005E738F" w:rsidRDefault="00000000">
            <w:pPr>
              <w:pStyle w:val="TAC"/>
            </w:pPr>
            <w:r>
              <w:t>PASS</w:t>
            </w:r>
          </w:p>
        </w:tc>
      </w:tr>
      <w:tr w:rsidR="005E738F" w14:paraId="1C7F75C4" w14:textId="77777777">
        <w:trPr>
          <w:jc w:val="center"/>
        </w:trPr>
        <w:tc>
          <w:tcPr>
            <w:tcW w:w="1377" w:type="auto"/>
            <w:vMerge/>
          </w:tcPr>
          <w:p w14:paraId="3AD1AA15" w14:textId="77777777" w:rsidR="005E738F" w:rsidRDefault="005E738F"/>
        </w:tc>
        <w:tc>
          <w:tcPr>
            <w:tcW w:w="1377" w:type="auto"/>
          </w:tcPr>
          <w:p w14:paraId="1876C5AB" w14:textId="77777777" w:rsidR="005E738F" w:rsidRDefault="00000000">
            <w:pPr>
              <w:pStyle w:val="TAC"/>
            </w:pPr>
            <w:r>
              <w:t>c32</w:t>
            </w:r>
          </w:p>
        </w:tc>
        <w:tc>
          <w:tcPr>
            <w:tcW w:w="1377" w:type="auto"/>
          </w:tcPr>
          <w:p w14:paraId="1F89E307" w14:textId="77777777" w:rsidR="005E738F" w:rsidRDefault="00000000">
            <w:pPr>
              <w:pStyle w:val="TAC"/>
            </w:pPr>
            <w:r>
              <w:t>24.4</w:t>
            </w:r>
          </w:p>
        </w:tc>
        <w:tc>
          <w:tcPr>
            <w:tcW w:w="1377" w:type="auto"/>
          </w:tcPr>
          <w:p w14:paraId="07D735F9" w14:textId="77777777" w:rsidR="005E738F" w:rsidRDefault="00000000">
            <w:pPr>
              <w:pStyle w:val="TAC"/>
            </w:pPr>
            <w:r>
              <w:t>off</w:t>
            </w:r>
          </w:p>
        </w:tc>
        <w:tc>
          <w:tcPr>
            <w:tcW w:w="1377" w:type="auto"/>
          </w:tcPr>
          <w:p w14:paraId="663E4E4C" w14:textId="77777777" w:rsidR="005E738F" w:rsidRDefault="00000000">
            <w:pPr>
              <w:pStyle w:val="TAC"/>
            </w:pPr>
            <w:r>
              <w:t>5%</w:t>
            </w:r>
          </w:p>
        </w:tc>
        <w:tc>
          <w:tcPr>
            <w:tcW w:w="1377" w:type="auto"/>
          </w:tcPr>
          <w:p w14:paraId="7F4EA654" w14:textId="77777777" w:rsidR="005E738F" w:rsidRDefault="00000000">
            <w:pPr>
              <w:pStyle w:val="TAC"/>
            </w:pPr>
            <w:r>
              <w:t>NWT c19 OR BT c18</w:t>
            </w:r>
          </w:p>
        </w:tc>
        <w:tc>
          <w:tcPr>
            <w:tcW w:w="1377" w:type="auto"/>
          </w:tcPr>
          <w:p w14:paraId="074FD3DD" w14:textId="77777777" w:rsidR="005E738F" w:rsidRDefault="00000000">
            <w:pPr>
              <w:pStyle w:val="TAC"/>
            </w:pPr>
            <w:r>
              <w:t>PASS</w:t>
            </w:r>
          </w:p>
        </w:tc>
      </w:tr>
      <w:tr w:rsidR="005E738F" w14:paraId="32615726" w14:textId="77777777">
        <w:trPr>
          <w:jc w:val="center"/>
        </w:trPr>
        <w:tc>
          <w:tcPr>
            <w:tcW w:w="1377" w:type="auto"/>
            <w:vMerge/>
          </w:tcPr>
          <w:p w14:paraId="60D5A7AF" w14:textId="77777777" w:rsidR="005E738F" w:rsidRDefault="005E738F"/>
        </w:tc>
        <w:tc>
          <w:tcPr>
            <w:tcW w:w="1377" w:type="auto"/>
          </w:tcPr>
          <w:p w14:paraId="7F8EC959" w14:textId="77777777" w:rsidR="005E738F" w:rsidRDefault="00000000">
            <w:pPr>
              <w:pStyle w:val="TAC"/>
            </w:pPr>
            <w:r>
              <w:t>c33</w:t>
            </w:r>
          </w:p>
        </w:tc>
        <w:tc>
          <w:tcPr>
            <w:tcW w:w="1377" w:type="auto"/>
          </w:tcPr>
          <w:p w14:paraId="23CF674D" w14:textId="77777777" w:rsidR="005E738F" w:rsidRDefault="00000000">
            <w:pPr>
              <w:pStyle w:val="TAC"/>
            </w:pPr>
            <w:r>
              <w:t>32</w:t>
            </w:r>
          </w:p>
        </w:tc>
        <w:tc>
          <w:tcPr>
            <w:tcW w:w="1377" w:type="auto"/>
          </w:tcPr>
          <w:p w14:paraId="66BAB423" w14:textId="77777777" w:rsidR="005E738F" w:rsidRDefault="00000000">
            <w:pPr>
              <w:pStyle w:val="TAC"/>
            </w:pPr>
            <w:r>
              <w:t>off</w:t>
            </w:r>
          </w:p>
        </w:tc>
        <w:tc>
          <w:tcPr>
            <w:tcW w:w="1377" w:type="auto"/>
          </w:tcPr>
          <w:p w14:paraId="239D8147" w14:textId="77777777" w:rsidR="005E738F" w:rsidRDefault="00000000">
            <w:pPr>
              <w:pStyle w:val="TAC"/>
            </w:pPr>
            <w:r>
              <w:t>5%</w:t>
            </w:r>
          </w:p>
        </w:tc>
        <w:tc>
          <w:tcPr>
            <w:tcW w:w="1377" w:type="auto"/>
          </w:tcPr>
          <w:p w14:paraId="6C753D1C" w14:textId="77777777" w:rsidR="005E738F" w:rsidRDefault="00000000">
            <w:pPr>
              <w:pStyle w:val="TAC"/>
            </w:pPr>
            <w:r>
              <w:t>NWT c20 OR BT c19</w:t>
            </w:r>
          </w:p>
        </w:tc>
        <w:tc>
          <w:tcPr>
            <w:tcW w:w="1377" w:type="auto"/>
          </w:tcPr>
          <w:p w14:paraId="68B63D7A" w14:textId="77777777" w:rsidR="005E738F" w:rsidRDefault="00000000">
            <w:pPr>
              <w:pStyle w:val="TAC"/>
            </w:pPr>
            <w:r>
              <w:t>PASS</w:t>
            </w:r>
          </w:p>
        </w:tc>
      </w:tr>
      <w:tr w:rsidR="005E738F" w14:paraId="06F640DE" w14:textId="77777777">
        <w:trPr>
          <w:jc w:val="center"/>
        </w:trPr>
        <w:tc>
          <w:tcPr>
            <w:tcW w:w="1377" w:type="auto"/>
            <w:vMerge/>
          </w:tcPr>
          <w:p w14:paraId="5B5920DF" w14:textId="77777777" w:rsidR="005E738F" w:rsidRDefault="005E738F"/>
        </w:tc>
        <w:tc>
          <w:tcPr>
            <w:tcW w:w="1377" w:type="auto"/>
          </w:tcPr>
          <w:p w14:paraId="054F0393" w14:textId="77777777" w:rsidR="005E738F" w:rsidRDefault="00000000">
            <w:pPr>
              <w:pStyle w:val="TAC"/>
            </w:pPr>
            <w:r>
              <w:t>c34</w:t>
            </w:r>
          </w:p>
        </w:tc>
        <w:tc>
          <w:tcPr>
            <w:tcW w:w="1377" w:type="auto"/>
          </w:tcPr>
          <w:p w14:paraId="4348DBD8" w14:textId="77777777" w:rsidR="005E738F" w:rsidRDefault="00000000">
            <w:pPr>
              <w:pStyle w:val="TAC"/>
            </w:pPr>
            <w:r>
              <w:t>48</w:t>
            </w:r>
          </w:p>
        </w:tc>
        <w:tc>
          <w:tcPr>
            <w:tcW w:w="1377" w:type="auto"/>
          </w:tcPr>
          <w:p w14:paraId="5D26C535" w14:textId="77777777" w:rsidR="005E738F" w:rsidRDefault="00000000">
            <w:pPr>
              <w:pStyle w:val="TAC"/>
            </w:pPr>
            <w:r>
              <w:t>off</w:t>
            </w:r>
          </w:p>
        </w:tc>
        <w:tc>
          <w:tcPr>
            <w:tcW w:w="1377" w:type="auto"/>
          </w:tcPr>
          <w:p w14:paraId="336876FE" w14:textId="77777777" w:rsidR="005E738F" w:rsidRDefault="00000000">
            <w:pPr>
              <w:pStyle w:val="TAC"/>
            </w:pPr>
            <w:r>
              <w:t>5%</w:t>
            </w:r>
          </w:p>
        </w:tc>
        <w:tc>
          <w:tcPr>
            <w:tcW w:w="1377" w:type="auto"/>
          </w:tcPr>
          <w:p w14:paraId="49A9C7F6" w14:textId="77777777" w:rsidR="005E738F" w:rsidRDefault="00000000">
            <w:pPr>
              <w:pStyle w:val="TAC"/>
            </w:pPr>
            <w:r>
              <w:t>NWT c22 OR BT c21</w:t>
            </w:r>
          </w:p>
        </w:tc>
        <w:tc>
          <w:tcPr>
            <w:tcW w:w="1377" w:type="auto"/>
          </w:tcPr>
          <w:p w14:paraId="11691278" w14:textId="77777777" w:rsidR="005E738F" w:rsidRDefault="00000000">
            <w:pPr>
              <w:pStyle w:val="TAC"/>
            </w:pPr>
            <w:r>
              <w:t>PASS</w:t>
            </w:r>
          </w:p>
        </w:tc>
      </w:tr>
      <w:tr w:rsidR="005E738F" w14:paraId="56980780" w14:textId="77777777">
        <w:trPr>
          <w:jc w:val="center"/>
        </w:trPr>
        <w:tc>
          <w:tcPr>
            <w:tcW w:w="1377" w:type="auto"/>
            <w:vMerge/>
          </w:tcPr>
          <w:p w14:paraId="30232BC3" w14:textId="77777777" w:rsidR="005E738F" w:rsidRDefault="005E738F"/>
        </w:tc>
        <w:tc>
          <w:tcPr>
            <w:tcW w:w="1377" w:type="auto"/>
          </w:tcPr>
          <w:p w14:paraId="5052AAA3" w14:textId="77777777" w:rsidR="005E738F" w:rsidRDefault="00000000">
            <w:pPr>
              <w:pStyle w:val="TAC"/>
            </w:pPr>
            <w:r>
              <w:t>c35</w:t>
            </w:r>
          </w:p>
        </w:tc>
        <w:tc>
          <w:tcPr>
            <w:tcW w:w="1377" w:type="auto"/>
          </w:tcPr>
          <w:p w14:paraId="0E68FE0B" w14:textId="77777777" w:rsidR="005E738F" w:rsidRDefault="00000000">
            <w:pPr>
              <w:pStyle w:val="TAC"/>
            </w:pPr>
            <w:r>
              <w:t>24.4</w:t>
            </w:r>
          </w:p>
        </w:tc>
        <w:tc>
          <w:tcPr>
            <w:tcW w:w="1377" w:type="auto"/>
          </w:tcPr>
          <w:p w14:paraId="6CE6A2C4" w14:textId="77777777" w:rsidR="005E738F" w:rsidRDefault="00000000">
            <w:pPr>
              <w:pStyle w:val="TAC"/>
            </w:pPr>
            <w:r>
              <w:t>on</w:t>
            </w:r>
          </w:p>
        </w:tc>
        <w:tc>
          <w:tcPr>
            <w:tcW w:w="1377" w:type="auto"/>
          </w:tcPr>
          <w:p w14:paraId="66FF30F0" w14:textId="77777777" w:rsidR="005E738F" w:rsidRDefault="005E738F">
            <w:pPr>
              <w:pStyle w:val="TAC"/>
            </w:pPr>
          </w:p>
        </w:tc>
        <w:tc>
          <w:tcPr>
            <w:tcW w:w="1377" w:type="auto"/>
          </w:tcPr>
          <w:p w14:paraId="67054B37" w14:textId="77777777" w:rsidR="005E738F" w:rsidRDefault="00000000">
            <w:pPr>
              <w:pStyle w:val="TAC"/>
            </w:pPr>
            <w:r>
              <w:t>NWT c23</w:t>
            </w:r>
          </w:p>
        </w:tc>
        <w:tc>
          <w:tcPr>
            <w:tcW w:w="1377" w:type="auto"/>
            <w:shd w:val="clear" w:color="auto" w:fill="ADD8E6"/>
          </w:tcPr>
          <w:p w14:paraId="512369A0" w14:textId="77777777" w:rsidR="005E738F" w:rsidRDefault="00000000">
            <w:pPr>
              <w:pStyle w:val="TAC"/>
            </w:pPr>
            <w:r>
              <w:t>EXCEED</w:t>
            </w:r>
          </w:p>
        </w:tc>
      </w:tr>
      <w:tr w:rsidR="005E738F" w14:paraId="0AF6C46B" w14:textId="77777777">
        <w:trPr>
          <w:jc w:val="center"/>
        </w:trPr>
        <w:tc>
          <w:tcPr>
            <w:tcW w:w="1377" w:type="auto"/>
            <w:vMerge/>
          </w:tcPr>
          <w:p w14:paraId="21649451" w14:textId="77777777" w:rsidR="005E738F" w:rsidRDefault="005E738F"/>
        </w:tc>
        <w:tc>
          <w:tcPr>
            <w:tcW w:w="1377" w:type="auto"/>
          </w:tcPr>
          <w:p w14:paraId="2A9AA099" w14:textId="77777777" w:rsidR="005E738F" w:rsidRDefault="00000000">
            <w:pPr>
              <w:pStyle w:val="TAC"/>
            </w:pPr>
            <w:r>
              <w:t>c36</w:t>
            </w:r>
          </w:p>
        </w:tc>
        <w:tc>
          <w:tcPr>
            <w:tcW w:w="1377" w:type="auto"/>
          </w:tcPr>
          <w:p w14:paraId="090FD7C4" w14:textId="77777777" w:rsidR="005E738F" w:rsidRDefault="00000000">
            <w:pPr>
              <w:pStyle w:val="TAC"/>
            </w:pPr>
            <w:r>
              <w:t>13.2</w:t>
            </w:r>
          </w:p>
        </w:tc>
        <w:tc>
          <w:tcPr>
            <w:tcW w:w="1377" w:type="auto"/>
          </w:tcPr>
          <w:p w14:paraId="3FD526F0" w14:textId="77777777" w:rsidR="005E738F" w:rsidRDefault="00000000">
            <w:pPr>
              <w:pStyle w:val="TAC"/>
            </w:pPr>
            <w:r>
              <w:t>on</w:t>
            </w:r>
          </w:p>
        </w:tc>
        <w:tc>
          <w:tcPr>
            <w:tcW w:w="1377" w:type="auto"/>
          </w:tcPr>
          <w:p w14:paraId="6F438985" w14:textId="77777777" w:rsidR="005E738F" w:rsidRDefault="00000000">
            <w:pPr>
              <w:pStyle w:val="TAC"/>
            </w:pPr>
            <w:r>
              <w:t>5%</w:t>
            </w:r>
          </w:p>
        </w:tc>
        <w:tc>
          <w:tcPr>
            <w:tcW w:w="1377" w:type="auto"/>
          </w:tcPr>
          <w:p w14:paraId="0CFFA656" w14:textId="77777777" w:rsidR="005E738F" w:rsidRDefault="00000000">
            <w:pPr>
              <w:pStyle w:val="TAC"/>
            </w:pPr>
            <w:r>
              <w:t>NWT c24</w:t>
            </w:r>
          </w:p>
        </w:tc>
        <w:tc>
          <w:tcPr>
            <w:tcW w:w="1377" w:type="auto"/>
            <w:shd w:val="clear" w:color="auto" w:fill="ADD8E6"/>
          </w:tcPr>
          <w:p w14:paraId="469CDDD3" w14:textId="77777777" w:rsidR="005E738F" w:rsidRDefault="00000000">
            <w:pPr>
              <w:pStyle w:val="TAC"/>
            </w:pPr>
            <w:r>
              <w:t>EXCEED</w:t>
            </w:r>
          </w:p>
        </w:tc>
      </w:tr>
      <w:tr w:rsidR="005E738F" w14:paraId="4371C6C8" w14:textId="77777777">
        <w:trPr>
          <w:jc w:val="center"/>
        </w:trPr>
        <w:tc>
          <w:tcPr>
            <w:tcW w:w="1377" w:type="auto"/>
            <w:vMerge w:val="restart"/>
          </w:tcPr>
          <w:p w14:paraId="37D9EB67" w14:textId="77777777" w:rsidR="005E738F" w:rsidRDefault="00000000">
            <w:pPr>
              <w:pStyle w:val="TAC"/>
            </w:pPr>
            <w:r>
              <w:t>d</w:t>
            </w:r>
          </w:p>
        </w:tc>
        <w:tc>
          <w:tcPr>
            <w:tcW w:w="1377" w:type="auto"/>
          </w:tcPr>
          <w:p w14:paraId="3E28A08A" w14:textId="77777777" w:rsidR="005E738F" w:rsidRDefault="00000000">
            <w:pPr>
              <w:pStyle w:val="TAC"/>
            </w:pPr>
            <w:r>
              <w:t>c25</w:t>
            </w:r>
          </w:p>
        </w:tc>
        <w:tc>
          <w:tcPr>
            <w:tcW w:w="1377" w:type="auto"/>
          </w:tcPr>
          <w:p w14:paraId="37A3AAF8" w14:textId="77777777" w:rsidR="005E738F" w:rsidRDefault="00000000">
            <w:pPr>
              <w:pStyle w:val="TAC"/>
            </w:pPr>
            <w:r>
              <w:t>13.2</w:t>
            </w:r>
          </w:p>
        </w:tc>
        <w:tc>
          <w:tcPr>
            <w:tcW w:w="1377" w:type="auto"/>
          </w:tcPr>
          <w:p w14:paraId="1CE2C7F5" w14:textId="77777777" w:rsidR="005E738F" w:rsidRDefault="00000000">
            <w:pPr>
              <w:pStyle w:val="TAC"/>
            </w:pPr>
            <w:r>
              <w:t>off</w:t>
            </w:r>
          </w:p>
        </w:tc>
        <w:tc>
          <w:tcPr>
            <w:tcW w:w="1377" w:type="auto"/>
          </w:tcPr>
          <w:p w14:paraId="431DD001" w14:textId="77777777" w:rsidR="005E738F" w:rsidRDefault="005E738F">
            <w:pPr>
              <w:pStyle w:val="TAC"/>
            </w:pPr>
          </w:p>
        </w:tc>
        <w:tc>
          <w:tcPr>
            <w:tcW w:w="1377" w:type="auto"/>
          </w:tcPr>
          <w:p w14:paraId="69C19392" w14:textId="77777777" w:rsidR="005E738F" w:rsidRDefault="00000000">
            <w:pPr>
              <w:pStyle w:val="TAC"/>
            </w:pPr>
            <w:r>
              <w:t>NWT c10 OR BT c09</w:t>
            </w:r>
          </w:p>
        </w:tc>
        <w:tc>
          <w:tcPr>
            <w:tcW w:w="1377" w:type="auto"/>
          </w:tcPr>
          <w:p w14:paraId="424746BE" w14:textId="77777777" w:rsidR="005E738F" w:rsidRDefault="00000000">
            <w:pPr>
              <w:pStyle w:val="TAC"/>
            </w:pPr>
            <w:r>
              <w:t>PASS</w:t>
            </w:r>
          </w:p>
        </w:tc>
      </w:tr>
      <w:tr w:rsidR="005E738F" w14:paraId="1C539FD8" w14:textId="77777777">
        <w:trPr>
          <w:jc w:val="center"/>
        </w:trPr>
        <w:tc>
          <w:tcPr>
            <w:tcW w:w="1377" w:type="auto"/>
            <w:vMerge/>
          </w:tcPr>
          <w:p w14:paraId="7EE3C5BD" w14:textId="77777777" w:rsidR="005E738F" w:rsidRDefault="005E738F"/>
        </w:tc>
        <w:tc>
          <w:tcPr>
            <w:tcW w:w="1377" w:type="auto"/>
          </w:tcPr>
          <w:p w14:paraId="0325D0C3" w14:textId="77777777" w:rsidR="005E738F" w:rsidRDefault="00000000">
            <w:pPr>
              <w:pStyle w:val="TAC"/>
            </w:pPr>
            <w:r>
              <w:t>c26</w:t>
            </w:r>
          </w:p>
        </w:tc>
        <w:tc>
          <w:tcPr>
            <w:tcW w:w="1377" w:type="auto"/>
          </w:tcPr>
          <w:p w14:paraId="5CC667EF" w14:textId="77777777" w:rsidR="005E738F" w:rsidRDefault="00000000">
            <w:pPr>
              <w:pStyle w:val="TAC"/>
            </w:pPr>
            <w:r>
              <w:t>16.4</w:t>
            </w:r>
          </w:p>
        </w:tc>
        <w:tc>
          <w:tcPr>
            <w:tcW w:w="1377" w:type="auto"/>
          </w:tcPr>
          <w:p w14:paraId="428E2447" w14:textId="77777777" w:rsidR="005E738F" w:rsidRDefault="00000000">
            <w:pPr>
              <w:pStyle w:val="TAC"/>
            </w:pPr>
            <w:r>
              <w:t>off</w:t>
            </w:r>
          </w:p>
        </w:tc>
        <w:tc>
          <w:tcPr>
            <w:tcW w:w="1377" w:type="auto"/>
          </w:tcPr>
          <w:p w14:paraId="62128A36" w14:textId="77777777" w:rsidR="005E738F" w:rsidRDefault="005E738F">
            <w:pPr>
              <w:pStyle w:val="TAC"/>
            </w:pPr>
          </w:p>
        </w:tc>
        <w:tc>
          <w:tcPr>
            <w:tcW w:w="1377" w:type="auto"/>
          </w:tcPr>
          <w:p w14:paraId="7C4D3253" w14:textId="77777777" w:rsidR="005E738F" w:rsidRDefault="00000000">
            <w:pPr>
              <w:pStyle w:val="TAC"/>
            </w:pPr>
            <w:r>
              <w:t>NWT c11 OR BT c10</w:t>
            </w:r>
          </w:p>
        </w:tc>
        <w:tc>
          <w:tcPr>
            <w:tcW w:w="1377" w:type="auto"/>
          </w:tcPr>
          <w:p w14:paraId="38908BE5" w14:textId="77777777" w:rsidR="005E738F" w:rsidRDefault="00000000">
            <w:pPr>
              <w:pStyle w:val="TAC"/>
            </w:pPr>
            <w:r>
              <w:t>PASS</w:t>
            </w:r>
          </w:p>
        </w:tc>
      </w:tr>
      <w:tr w:rsidR="005E738F" w14:paraId="798D5EF3" w14:textId="77777777">
        <w:trPr>
          <w:jc w:val="center"/>
        </w:trPr>
        <w:tc>
          <w:tcPr>
            <w:tcW w:w="1377" w:type="auto"/>
            <w:vMerge/>
          </w:tcPr>
          <w:p w14:paraId="4F27D82A" w14:textId="77777777" w:rsidR="005E738F" w:rsidRDefault="005E738F"/>
        </w:tc>
        <w:tc>
          <w:tcPr>
            <w:tcW w:w="1377" w:type="auto"/>
          </w:tcPr>
          <w:p w14:paraId="469CB406" w14:textId="77777777" w:rsidR="005E738F" w:rsidRDefault="00000000">
            <w:pPr>
              <w:pStyle w:val="TAC"/>
            </w:pPr>
            <w:r>
              <w:t>c27</w:t>
            </w:r>
          </w:p>
        </w:tc>
        <w:tc>
          <w:tcPr>
            <w:tcW w:w="1377" w:type="auto"/>
          </w:tcPr>
          <w:p w14:paraId="04B3322F" w14:textId="77777777" w:rsidR="005E738F" w:rsidRDefault="00000000">
            <w:pPr>
              <w:pStyle w:val="TAC"/>
            </w:pPr>
            <w:r>
              <w:t>24.4</w:t>
            </w:r>
          </w:p>
        </w:tc>
        <w:tc>
          <w:tcPr>
            <w:tcW w:w="1377" w:type="auto"/>
          </w:tcPr>
          <w:p w14:paraId="6998ED0B" w14:textId="77777777" w:rsidR="005E738F" w:rsidRDefault="00000000">
            <w:pPr>
              <w:pStyle w:val="TAC"/>
            </w:pPr>
            <w:r>
              <w:t>off</w:t>
            </w:r>
          </w:p>
        </w:tc>
        <w:tc>
          <w:tcPr>
            <w:tcW w:w="1377" w:type="auto"/>
          </w:tcPr>
          <w:p w14:paraId="2ACAB323" w14:textId="77777777" w:rsidR="005E738F" w:rsidRDefault="005E738F">
            <w:pPr>
              <w:pStyle w:val="TAC"/>
            </w:pPr>
          </w:p>
        </w:tc>
        <w:tc>
          <w:tcPr>
            <w:tcW w:w="1377" w:type="auto"/>
          </w:tcPr>
          <w:p w14:paraId="3D470E05" w14:textId="77777777" w:rsidR="005E738F" w:rsidRDefault="00000000">
            <w:pPr>
              <w:pStyle w:val="TAC"/>
            </w:pPr>
            <w:r>
              <w:t>NWT c12 OR BT c11</w:t>
            </w:r>
          </w:p>
        </w:tc>
        <w:tc>
          <w:tcPr>
            <w:tcW w:w="1377" w:type="auto"/>
          </w:tcPr>
          <w:p w14:paraId="69F1BA85" w14:textId="77777777" w:rsidR="005E738F" w:rsidRDefault="00000000">
            <w:pPr>
              <w:pStyle w:val="TAC"/>
            </w:pPr>
            <w:r>
              <w:t>PASS</w:t>
            </w:r>
          </w:p>
        </w:tc>
      </w:tr>
      <w:tr w:rsidR="005E738F" w14:paraId="614D2B19" w14:textId="77777777">
        <w:trPr>
          <w:jc w:val="center"/>
        </w:trPr>
        <w:tc>
          <w:tcPr>
            <w:tcW w:w="1377" w:type="auto"/>
            <w:vMerge/>
          </w:tcPr>
          <w:p w14:paraId="3F8079ED" w14:textId="77777777" w:rsidR="005E738F" w:rsidRDefault="005E738F"/>
        </w:tc>
        <w:tc>
          <w:tcPr>
            <w:tcW w:w="1377" w:type="auto"/>
          </w:tcPr>
          <w:p w14:paraId="3ED2576F" w14:textId="77777777" w:rsidR="005E738F" w:rsidRDefault="00000000">
            <w:pPr>
              <w:pStyle w:val="TAC"/>
            </w:pPr>
            <w:r>
              <w:t>c28</w:t>
            </w:r>
          </w:p>
        </w:tc>
        <w:tc>
          <w:tcPr>
            <w:tcW w:w="1377" w:type="auto"/>
          </w:tcPr>
          <w:p w14:paraId="26710B1A" w14:textId="77777777" w:rsidR="005E738F" w:rsidRDefault="00000000">
            <w:pPr>
              <w:pStyle w:val="TAC"/>
            </w:pPr>
            <w:r>
              <w:t>32</w:t>
            </w:r>
          </w:p>
        </w:tc>
        <w:tc>
          <w:tcPr>
            <w:tcW w:w="1377" w:type="auto"/>
          </w:tcPr>
          <w:p w14:paraId="59C3ACC0" w14:textId="77777777" w:rsidR="005E738F" w:rsidRDefault="00000000">
            <w:pPr>
              <w:pStyle w:val="TAC"/>
            </w:pPr>
            <w:r>
              <w:t>off</w:t>
            </w:r>
          </w:p>
        </w:tc>
        <w:tc>
          <w:tcPr>
            <w:tcW w:w="1377" w:type="auto"/>
          </w:tcPr>
          <w:p w14:paraId="42C72674" w14:textId="77777777" w:rsidR="005E738F" w:rsidRDefault="005E738F">
            <w:pPr>
              <w:pStyle w:val="TAC"/>
            </w:pPr>
          </w:p>
        </w:tc>
        <w:tc>
          <w:tcPr>
            <w:tcW w:w="1377" w:type="auto"/>
          </w:tcPr>
          <w:p w14:paraId="6D1B0EC6" w14:textId="77777777" w:rsidR="005E738F" w:rsidRDefault="00000000">
            <w:pPr>
              <w:pStyle w:val="TAC"/>
            </w:pPr>
            <w:r>
              <w:t>NWT c13 OR BT c12</w:t>
            </w:r>
          </w:p>
        </w:tc>
        <w:tc>
          <w:tcPr>
            <w:tcW w:w="1377" w:type="auto"/>
          </w:tcPr>
          <w:p w14:paraId="4212AB94" w14:textId="77777777" w:rsidR="005E738F" w:rsidRDefault="00000000">
            <w:pPr>
              <w:pStyle w:val="TAC"/>
            </w:pPr>
            <w:r>
              <w:t>PASS</w:t>
            </w:r>
          </w:p>
        </w:tc>
      </w:tr>
      <w:tr w:rsidR="005E738F" w14:paraId="1ECBAFC7" w14:textId="77777777">
        <w:trPr>
          <w:jc w:val="center"/>
        </w:trPr>
        <w:tc>
          <w:tcPr>
            <w:tcW w:w="1377" w:type="auto"/>
            <w:vMerge/>
          </w:tcPr>
          <w:p w14:paraId="687B5238" w14:textId="77777777" w:rsidR="005E738F" w:rsidRDefault="005E738F"/>
        </w:tc>
        <w:tc>
          <w:tcPr>
            <w:tcW w:w="1377" w:type="auto"/>
          </w:tcPr>
          <w:p w14:paraId="5E0E1D03" w14:textId="77777777" w:rsidR="005E738F" w:rsidRDefault="00000000">
            <w:pPr>
              <w:pStyle w:val="TAC"/>
            </w:pPr>
            <w:r>
              <w:t>c29</w:t>
            </w:r>
          </w:p>
        </w:tc>
        <w:tc>
          <w:tcPr>
            <w:tcW w:w="1377" w:type="auto"/>
          </w:tcPr>
          <w:p w14:paraId="5E7BE0CB" w14:textId="77777777" w:rsidR="005E738F" w:rsidRDefault="00000000">
            <w:pPr>
              <w:pStyle w:val="TAC"/>
            </w:pPr>
            <w:r>
              <w:t>48</w:t>
            </w:r>
          </w:p>
        </w:tc>
        <w:tc>
          <w:tcPr>
            <w:tcW w:w="1377" w:type="auto"/>
          </w:tcPr>
          <w:p w14:paraId="516BAA61" w14:textId="77777777" w:rsidR="005E738F" w:rsidRDefault="00000000">
            <w:pPr>
              <w:pStyle w:val="TAC"/>
            </w:pPr>
            <w:r>
              <w:t>off</w:t>
            </w:r>
          </w:p>
        </w:tc>
        <w:tc>
          <w:tcPr>
            <w:tcW w:w="1377" w:type="auto"/>
          </w:tcPr>
          <w:p w14:paraId="2A7434E4" w14:textId="77777777" w:rsidR="005E738F" w:rsidRDefault="005E738F">
            <w:pPr>
              <w:pStyle w:val="TAC"/>
            </w:pPr>
          </w:p>
        </w:tc>
        <w:tc>
          <w:tcPr>
            <w:tcW w:w="1377" w:type="auto"/>
          </w:tcPr>
          <w:p w14:paraId="471DC6A6" w14:textId="77777777" w:rsidR="005E738F" w:rsidRDefault="00000000">
            <w:pPr>
              <w:pStyle w:val="TAC"/>
            </w:pPr>
            <w:r>
              <w:t>NWT c15 OR BT c14</w:t>
            </w:r>
          </w:p>
        </w:tc>
        <w:tc>
          <w:tcPr>
            <w:tcW w:w="1377" w:type="auto"/>
          </w:tcPr>
          <w:p w14:paraId="5C5AB481" w14:textId="77777777" w:rsidR="005E738F" w:rsidRDefault="00000000">
            <w:pPr>
              <w:pStyle w:val="TAC"/>
            </w:pPr>
            <w:r>
              <w:t>PASS</w:t>
            </w:r>
          </w:p>
        </w:tc>
      </w:tr>
      <w:tr w:rsidR="005E738F" w14:paraId="493A312F" w14:textId="77777777">
        <w:trPr>
          <w:jc w:val="center"/>
        </w:trPr>
        <w:tc>
          <w:tcPr>
            <w:tcW w:w="1377" w:type="auto"/>
            <w:vMerge/>
          </w:tcPr>
          <w:p w14:paraId="072322E3" w14:textId="77777777" w:rsidR="005E738F" w:rsidRDefault="005E738F"/>
        </w:tc>
        <w:tc>
          <w:tcPr>
            <w:tcW w:w="1377" w:type="auto"/>
          </w:tcPr>
          <w:p w14:paraId="69FE1DC7" w14:textId="77777777" w:rsidR="005E738F" w:rsidRDefault="00000000">
            <w:pPr>
              <w:pStyle w:val="TAC"/>
            </w:pPr>
            <w:r>
              <w:t>c30</w:t>
            </w:r>
          </w:p>
        </w:tc>
        <w:tc>
          <w:tcPr>
            <w:tcW w:w="1377" w:type="auto"/>
          </w:tcPr>
          <w:p w14:paraId="54C947CA" w14:textId="77777777" w:rsidR="005E738F" w:rsidRDefault="00000000">
            <w:pPr>
              <w:pStyle w:val="TAC"/>
            </w:pPr>
            <w:r>
              <w:t>13.2</w:t>
            </w:r>
          </w:p>
        </w:tc>
        <w:tc>
          <w:tcPr>
            <w:tcW w:w="1377" w:type="auto"/>
          </w:tcPr>
          <w:p w14:paraId="48D3EAD2" w14:textId="77777777" w:rsidR="005E738F" w:rsidRDefault="00000000">
            <w:pPr>
              <w:pStyle w:val="TAC"/>
            </w:pPr>
            <w:r>
              <w:t>off</w:t>
            </w:r>
          </w:p>
        </w:tc>
        <w:tc>
          <w:tcPr>
            <w:tcW w:w="1377" w:type="auto"/>
          </w:tcPr>
          <w:p w14:paraId="04E45D59" w14:textId="77777777" w:rsidR="005E738F" w:rsidRDefault="00000000">
            <w:pPr>
              <w:pStyle w:val="TAC"/>
            </w:pPr>
            <w:r>
              <w:t>5%</w:t>
            </w:r>
          </w:p>
        </w:tc>
        <w:tc>
          <w:tcPr>
            <w:tcW w:w="1377" w:type="auto"/>
          </w:tcPr>
          <w:p w14:paraId="47DDD7C1" w14:textId="77777777" w:rsidR="005E738F" w:rsidRDefault="00000000">
            <w:pPr>
              <w:pStyle w:val="TAC"/>
            </w:pPr>
            <w:r>
              <w:t>NWT c17 OR BT c16</w:t>
            </w:r>
          </w:p>
        </w:tc>
        <w:tc>
          <w:tcPr>
            <w:tcW w:w="1377" w:type="auto"/>
          </w:tcPr>
          <w:p w14:paraId="24AAD856" w14:textId="77777777" w:rsidR="005E738F" w:rsidRDefault="00000000">
            <w:pPr>
              <w:pStyle w:val="TAC"/>
            </w:pPr>
            <w:r>
              <w:t>PASS</w:t>
            </w:r>
          </w:p>
        </w:tc>
      </w:tr>
      <w:tr w:rsidR="005E738F" w14:paraId="24DE3125" w14:textId="77777777">
        <w:trPr>
          <w:jc w:val="center"/>
        </w:trPr>
        <w:tc>
          <w:tcPr>
            <w:tcW w:w="1377" w:type="auto"/>
            <w:vMerge/>
          </w:tcPr>
          <w:p w14:paraId="587DBF06" w14:textId="77777777" w:rsidR="005E738F" w:rsidRDefault="005E738F"/>
        </w:tc>
        <w:tc>
          <w:tcPr>
            <w:tcW w:w="1377" w:type="auto"/>
          </w:tcPr>
          <w:p w14:paraId="6B16390C" w14:textId="77777777" w:rsidR="005E738F" w:rsidRDefault="00000000">
            <w:pPr>
              <w:pStyle w:val="TAC"/>
            </w:pPr>
            <w:r>
              <w:t>c31</w:t>
            </w:r>
          </w:p>
        </w:tc>
        <w:tc>
          <w:tcPr>
            <w:tcW w:w="1377" w:type="auto"/>
          </w:tcPr>
          <w:p w14:paraId="4E976277" w14:textId="77777777" w:rsidR="005E738F" w:rsidRDefault="00000000">
            <w:pPr>
              <w:pStyle w:val="TAC"/>
            </w:pPr>
            <w:r>
              <w:t>16.4</w:t>
            </w:r>
          </w:p>
        </w:tc>
        <w:tc>
          <w:tcPr>
            <w:tcW w:w="1377" w:type="auto"/>
          </w:tcPr>
          <w:p w14:paraId="20A958A8" w14:textId="77777777" w:rsidR="005E738F" w:rsidRDefault="00000000">
            <w:pPr>
              <w:pStyle w:val="TAC"/>
            </w:pPr>
            <w:r>
              <w:t>off</w:t>
            </w:r>
          </w:p>
        </w:tc>
        <w:tc>
          <w:tcPr>
            <w:tcW w:w="1377" w:type="auto"/>
          </w:tcPr>
          <w:p w14:paraId="1BBAEE50" w14:textId="77777777" w:rsidR="005E738F" w:rsidRDefault="00000000">
            <w:pPr>
              <w:pStyle w:val="TAC"/>
            </w:pPr>
            <w:r>
              <w:t>5%</w:t>
            </w:r>
          </w:p>
        </w:tc>
        <w:tc>
          <w:tcPr>
            <w:tcW w:w="1377" w:type="auto"/>
          </w:tcPr>
          <w:p w14:paraId="6D553F43" w14:textId="77777777" w:rsidR="005E738F" w:rsidRDefault="00000000">
            <w:pPr>
              <w:pStyle w:val="TAC"/>
            </w:pPr>
            <w:r>
              <w:t>NWT c18 OR BT c17</w:t>
            </w:r>
          </w:p>
        </w:tc>
        <w:tc>
          <w:tcPr>
            <w:tcW w:w="1377" w:type="auto"/>
          </w:tcPr>
          <w:p w14:paraId="7A68E320" w14:textId="77777777" w:rsidR="005E738F" w:rsidRDefault="00000000">
            <w:pPr>
              <w:pStyle w:val="TAC"/>
            </w:pPr>
            <w:r>
              <w:t>PASS</w:t>
            </w:r>
          </w:p>
        </w:tc>
      </w:tr>
      <w:tr w:rsidR="005E738F" w14:paraId="74220633" w14:textId="77777777">
        <w:trPr>
          <w:jc w:val="center"/>
        </w:trPr>
        <w:tc>
          <w:tcPr>
            <w:tcW w:w="1377" w:type="auto"/>
            <w:vMerge/>
          </w:tcPr>
          <w:p w14:paraId="7B102F48" w14:textId="77777777" w:rsidR="005E738F" w:rsidRDefault="005E738F"/>
        </w:tc>
        <w:tc>
          <w:tcPr>
            <w:tcW w:w="1377" w:type="auto"/>
          </w:tcPr>
          <w:p w14:paraId="36F2CB01" w14:textId="77777777" w:rsidR="005E738F" w:rsidRDefault="00000000">
            <w:pPr>
              <w:pStyle w:val="TAC"/>
            </w:pPr>
            <w:r>
              <w:t>c32</w:t>
            </w:r>
          </w:p>
        </w:tc>
        <w:tc>
          <w:tcPr>
            <w:tcW w:w="1377" w:type="auto"/>
          </w:tcPr>
          <w:p w14:paraId="1B62A3EE" w14:textId="77777777" w:rsidR="005E738F" w:rsidRDefault="00000000">
            <w:pPr>
              <w:pStyle w:val="TAC"/>
            </w:pPr>
            <w:r>
              <w:t>24.4</w:t>
            </w:r>
          </w:p>
        </w:tc>
        <w:tc>
          <w:tcPr>
            <w:tcW w:w="1377" w:type="auto"/>
          </w:tcPr>
          <w:p w14:paraId="3237AEA3" w14:textId="77777777" w:rsidR="005E738F" w:rsidRDefault="00000000">
            <w:pPr>
              <w:pStyle w:val="TAC"/>
            </w:pPr>
            <w:r>
              <w:t>off</w:t>
            </w:r>
          </w:p>
        </w:tc>
        <w:tc>
          <w:tcPr>
            <w:tcW w:w="1377" w:type="auto"/>
          </w:tcPr>
          <w:p w14:paraId="1D338081" w14:textId="77777777" w:rsidR="005E738F" w:rsidRDefault="00000000">
            <w:pPr>
              <w:pStyle w:val="TAC"/>
            </w:pPr>
            <w:r>
              <w:t>5%</w:t>
            </w:r>
          </w:p>
        </w:tc>
        <w:tc>
          <w:tcPr>
            <w:tcW w:w="1377" w:type="auto"/>
          </w:tcPr>
          <w:p w14:paraId="5BD58DCF" w14:textId="77777777" w:rsidR="005E738F" w:rsidRDefault="00000000">
            <w:pPr>
              <w:pStyle w:val="TAC"/>
            </w:pPr>
            <w:r>
              <w:t>NWT c19 OR BT c18</w:t>
            </w:r>
          </w:p>
        </w:tc>
        <w:tc>
          <w:tcPr>
            <w:tcW w:w="1377" w:type="auto"/>
          </w:tcPr>
          <w:p w14:paraId="2AAE19D7" w14:textId="77777777" w:rsidR="005E738F" w:rsidRDefault="00000000">
            <w:pPr>
              <w:pStyle w:val="TAC"/>
            </w:pPr>
            <w:r>
              <w:t>PASS</w:t>
            </w:r>
          </w:p>
        </w:tc>
      </w:tr>
      <w:tr w:rsidR="005E738F" w14:paraId="0503ED20" w14:textId="77777777">
        <w:trPr>
          <w:jc w:val="center"/>
        </w:trPr>
        <w:tc>
          <w:tcPr>
            <w:tcW w:w="1377" w:type="auto"/>
            <w:vMerge/>
          </w:tcPr>
          <w:p w14:paraId="5854BC1A" w14:textId="77777777" w:rsidR="005E738F" w:rsidRDefault="005E738F"/>
        </w:tc>
        <w:tc>
          <w:tcPr>
            <w:tcW w:w="1377" w:type="auto"/>
          </w:tcPr>
          <w:p w14:paraId="45C108BD" w14:textId="77777777" w:rsidR="005E738F" w:rsidRDefault="00000000">
            <w:pPr>
              <w:pStyle w:val="TAC"/>
            </w:pPr>
            <w:r>
              <w:t>c33</w:t>
            </w:r>
          </w:p>
        </w:tc>
        <w:tc>
          <w:tcPr>
            <w:tcW w:w="1377" w:type="auto"/>
          </w:tcPr>
          <w:p w14:paraId="19790597" w14:textId="77777777" w:rsidR="005E738F" w:rsidRDefault="00000000">
            <w:pPr>
              <w:pStyle w:val="TAC"/>
            </w:pPr>
            <w:r>
              <w:t>32</w:t>
            </w:r>
          </w:p>
        </w:tc>
        <w:tc>
          <w:tcPr>
            <w:tcW w:w="1377" w:type="auto"/>
          </w:tcPr>
          <w:p w14:paraId="52D83DE8" w14:textId="77777777" w:rsidR="005E738F" w:rsidRDefault="00000000">
            <w:pPr>
              <w:pStyle w:val="TAC"/>
            </w:pPr>
            <w:r>
              <w:t>off</w:t>
            </w:r>
          </w:p>
        </w:tc>
        <w:tc>
          <w:tcPr>
            <w:tcW w:w="1377" w:type="auto"/>
          </w:tcPr>
          <w:p w14:paraId="4CCBD522" w14:textId="77777777" w:rsidR="005E738F" w:rsidRDefault="00000000">
            <w:pPr>
              <w:pStyle w:val="TAC"/>
            </w:pPr>
            <w:r>
              <w:t>5%</w:t>
            </w:r>
          </w:p>
        </w:tc>
        <w:tc>
          <w:tcPr>
            <w:tcW w:w="1377" w:type="auto"/>
          </w:tcPr>
          <w:p w14:paraId="42BC49C0" w14:textId="77777777" w:rsidR="005E738F" w:rsidRDefault="00000000">
            <w:pPr>
              <w:pStyle w:val="TAC"/>
            </w:pPr>
            <w:r>
              <w:t>NWT c20 OR BT c19</w:t>
            </w:r>
          </w:p>
        </w:tc>
        <w:tc>
          <w:tcPr>
            <w:tcW w:w="1377" w:type="auto"/>
          </w:tcPr>
          <w:p w14:paraId="4C6620C4" w14:textId="77777777" w:rsidR="005E738F" w:rsidRDefault="00000000">
            <w:pPr>
              <w:pStyle w:val="TAC"/>
            </w:pPr>
            <w:r>
              <w:t>PASS</w:t>
            </w:r>
          </w:p>
        </w:tc>
      </w:tr>
      <w:tr w:rsidR="005E738F" w14:paraId="128D6472" w14:textId="77777777">
        <w:trPr>
          <w:jc w:val="center"/>
        </w:trPr>
        <w:tc>
          <w:tcPr>
            <w:tcW w:w="1377" w:type="auto"/>
            <w:vMerge/>
          </w:tcPr>
          <w:p w14:paraId="02ACAA03" w14:textId="77777777" w:rsidR="005E738F" w:rsidRDefault="005E738F"/>
        </w:tc>
        <w:tc>
          <w:tcPr>
            <w:tcW w:w="1377" w:type="auto"/>
          </w:tcPr>
          <w:p w14:paraId="3502F036" w14:textId="77777777" w:rsidR="005E738F" w:rsidRDefault="00000000">
            <w:pPr>
              <w:pStyle w:val="TAC"/>
            </w:pPr>
            <w:r>
              <w:t>c34</w:t>
            </w:r>
          </w:p>
        </w:tc>
        <w:tc>
          <w:tcPr>
            <w:tcW w:w="1377" w:type="auto"/>
          </w:tcPr>
          <w:p w14:paraId="4CC60729" w14:textId="77777777" w:rsidR="005E738F" w:rsidRDefault="00000000">
            <w:pPr>
              <w:pStyle w:val="TAC"/>
            </w:pPr>
            <w:r>
              <w:t>48</w:t>
            </w:r>
          </w:p>
        </w:tc>
        <w:tc>
          <w:tcPr>
            <w:tcW w:w="1377" w:type="auto"/>
          </w:tcPr>
          <w:p w14:paraId="640D7B92" w14:textId="77777777" w:rsidR="005E738F" w:rsidRDefault="00000000">
            <w:pPr>
              <w:pStyle w:val="TAC"/>
            </w:pPr>
            <w:r>
              <w:t>off</w:t>
            </w:r>
          </w:p>
        </w:tc>
        <w:tc>
          <w:tcPr>
            <w:tcW w:w="1377" w:type="auto"/>
          </w:tcPr>
          <w:p w14:paraId="744A7B69" w14:textId="77777777" w:rsidR="005E738F" w:rsidRDefault="00000000">
            <w:pPr>
              <w:pStyle w:val="TAC"/>
            </w:pPr>
            <w:r>
              <w:t>5%</w:t>
            </w:r>
          </w:p>
        </w:tc>
        <w:tc>
          <w:tcPr>
            <w:tcW w:w="1377" w:type="auto"/>
          </w:tcPr>
          <w:p w14:paraId="686D5025" w14:textId="77777777" w:rsidR="005E738F" w:rsidRDefault="00000000">
            <w:pPr>
              <w:pStyle w:val="TAC"/>
            </w:pPr>
            <w:r>
              <w:t>NWT c22 OR BT c21</w:t>
            </w:r>
          </w:p>
        </w:tc>
        <w:tc>
          <w:tcPr>
            <w:tcW w:w="1377" w:type="auto"/>
          </w:tcPr>
          <w:p w14:paraId="44A895F3" w14:textId="77777777" w:rsidR="005E738F" w:rsidRDefault="00000000">
            <w:pPr>
              <w:pStyle w:val="TAC"/>
            </w:pPr>
            <w:r>
              <w:t>PASS</w:t>
            </w:r>
          </w:p>
        </w:tc>
      </w:tr>
      <w:tr w:rsidR="005E738F" w14:paraId="37A04343" w14:textId="77777777">
        <w:trPr>
          <w:jc w:val="center"/>
        </w:trPr>
        <w:tc>
          <w:tcPr>
            <w:tcW w:w="1377" w:type="auto"/>
            <w:vMerge/>
          </w:tcPr>
          <w:p w14:paraId="555322BC" w14:textId="77777777" w:rsidR="005E738F" w:rsidRDefault="005E738F"/>
        </w:tc>
        <w:tc>
          <w:tcPr>
            <w:tcW w:w="1377" w:type="auto"/>
          </w:tcPr>
          <w:p w14:paraId="71685E69" w14:textId="77777777" w:rsidR="005E738F" w:rsidRDefault="00000000">
            <w:pPr>
              <w:pStyle w:val="TAC"/>
            </w:pPr>
            <w:r>
              <w:t>c35</w:t>
            </w:r>
          </w:p>
        </w:tc>
        <w:tc>
          <w:tcPr>
            <w:tcW w:w="1377" w:type="auto"/>
          </w:tcPr>
          <w:p w14:paraId="4BFAD35C" w14:textId="77777777" w:rsidR="005E738F" w:rsidRDefault="00000000">
            <w:pPr>
              <w:pStyle w:val="TAC"/>
            </w:pPr>
            <w:r>
              <w:t>24.4</w:t>
            </w:r>
          </w:p>
        </w:tc>
        <w:tc>
          <w:tcPr>
            <w:tcW w:w="1377" w:type="auto"/>
          </w:tcPr>
          <w:p w14:paraId="708B5BF1" w14:textId="77777777" w:rsidR="005E738F" w:rsidRDefault="00000000">
            <w:pPr>
              <w:pStyle w:val="TAC"/>
            </w:pPr>
            <w:r>
              <w:t>on</w:t>
            </w:r>
          </w:p>
        </w:tc>
        <w:tc>
          <w:tcPr>
            <w:tcW w:w="1377" w:type="auto"/>
          </w:tcPr>
          <w:p w14:paraId="2D531F7E" w14:textId="77777777" w:rsidR="005E738F" w:rsidRDefault="005E738F">
            <w:pPr>
              <w:pStyle w:val="TAC"/>
            </w:pPr>
          </w:p>
        </w:tc>
        <w:tc>
          <w:tcPr>
            <w:tcW w:w="1377" w:type="auto"/>
          </w:tcPr>
          <w:p w14:paraId="68EBF0D3" w14:textId="77777777" w:rsidR="005E738F" w:rsidRDefault="00000000">
            <w:pPr>
              <w:pStyle w:val="TAC"/>
            </w:pPr>
            <w:r>
              <w:t>NWT c23</w:t>
            </w:r>
          </w:p>
        </w:tc>
        <w:tc>
          <w:tcPr>
            <w:tcW w:w="1377" w:type="auto"/>
            <w:shd w:val="clear" w:color="auto" w:fill="ADD8E6"/>
          </w:tcPr>
          <w:p w14:paraId="3E82B681" w14:textId="77777777" w:rsidR="005E738F" w:rsidRDefault="00000000">
            <w:pPr>
              <w:pStyle w:val="TAC"/>
            </w:pPr>
            <w:r>
              <w:t>EXCEED</w:t>
            </w:r>
          </w:p>
        </w:tc>
      </w:tr>
      <w:tr w:rsidR="005E738F" w14:paraId="236DC71A" w14:textId="77777777">
        <w:trPr>
          <w:jc w:val="center"/>
        </w:trPr>
        <w:tc>
          <w:tcPr>
            <w:tcW w:w="1377" w:type="auto"/>
            <w:vMerge/>
          </w:tcPr>
          <w:p w14:paraId="1A41375C" w14:textId="77777777" w:rsidR="005E738F" w:rsidRDefault="005E738F"/>
        </w:tc>
        <w:tc>
          <w:tcPr>
            <w:tcW w:w="1377" w:type="auto"/>
          </w:tcPr>
          <w:p w14:paraId="52F58BFA" w14:textId="77777777" w:rsidR="005E738F" w:rsidRDefault="00000000">
            <w:pPr>
              <w:pStyle w:val="TAC"/>
            </w:pPr>
            <w:r>
              <w:t>c36</w:t>
            </w:r>
          </w:p>
        </w:tc>
        <w:tc>
          <w:tcPr>
            <w:tcW w:w="1377" w:type="auto"/>
          </w:tcPr>
          <w:p w14:paraId="3107E192" w14:textId="77777777" w:rsidR="005E738F" w:rsidRDefault="00000000">
            <w:pPr>
              <w:pStyle w:val="TAC"/>
            </w:pPr>
            <w:r>
              <w:t>13.2</w:t>
            </w:r>
          </w:p>
        </w:tc>
        <w:tc>
          <w:tcPr>
            <w:tcW w:w="1377" w:type="auto"/>
          </w:tcPr>
          <w:p w14:paraId="16655929" w14:textId="77777777" w:rsidR="005E738F" w:rsidRDefault="00000000">
            <w:pPr>
              <w:pStyle w:val="TAC"/>
            </w:pPr>
            <w:r>
              <w:t>on</w:t>
            </w:r>
          </w:p>
        </w:tc>
        <w:tc>
          <w:tcPr>
            <w:tcW w:w="1377" w:type="auto"/>
          </w:tcPr>
          <w:p w14:paraId="491A396F" w14:textId="77777777" w:rsidR="005E738F" w:rsidRDefault="00000000">
            <w:pPr>
              <w:pStyle w:val="TAC"/>
            </w:pPr>
            <w:r>
              <w:t>5%</w:t>
            </w:r>
          </w:p>
        </w:tc>
        <w:tc>
          <w:tcPr>
            <w:tcW w:w="1377" w:type="auto"/>
          </w:tcPr>
          <w:p w14:paraId="0E1A325E" w14:textId="77777777" w:rsidR="005E738F" w:rsidRDefault="00000000">
            <w:pPr>
              <w:pStyle w:val="TAC"/>
            </w:pPr>
            <w:r>
              <w:t>NWT c24</w:t>
            </w:r>
          </w:p>
        </w:tc>
        <w:tc>
          <w:tcPr>
            <w:tcW w:w="1377" w:type="auto"/>
            <w:shd w:val="clear" w:color="auto" w:fill="ADD8E6"/>
          </w:tcPr>
          <w:p w14:paraId="1E0AE7DD" w14:textId="77777777" w:rsidR="005E738F" w:rsidRDefault="00000000">
            <w:pPr>
              <w:pStyle w:val="TAC"/>
            </w:pPr>
            <w:r>
              <w:t>EXCEED</w:t>
            </w:r>
          </w:p>
        </w:tc>
      </w:tr>
    </w:tbl>
    <w:p w14:paraId="457C04AA" w14:textId="77777777" w:rsidR="005E738F" w:rsidRDefault="005E738F"/>
    <w:p w14:paraId="41CBCDE4" w14:textId="77777777" w:rsidR="005E738F" w:rsidRDefault="00000000">
      <w:r>
        <w:t>The relation between the results for the two different languages and listening laboratories is illustrated by the following scatter plot. In this plot, only the test and not the anchor conditions are depicted.</w:t>
      </w:r>
    </w:p>
    <w:p w14:paraId="42A67F64" w14:textId="77777777" w:rsidR="005E738F" w:rsidRDefault="00000000">
      <w:pPr>
        <w:pStyle w:val="TH"/>
      </w:pPr>
      <w:r>
        <w:rPr>
          <w:noProof/>
        </w:rPr>
        <w:drawing>
          <wp:inline distT="0" distB="0" distL="0" distR="0" wp14:anchorId="1396F19F" wp14:editId="20C00CE6">
            <wp:extent cx="3240000" cy="324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1 Condition (no anchors).png"/>
                    <pic:cNvPicPr/>
                  </pic:nvPicPr>
                  <pic:blipFill>
                    <a:blip r:embed="rId9"/>
                    <a:stretch>
                      <a:fillRect/>
                    </a:stretch>
                  </pic:blipFill>
                  <pic:spPr>
                    <a:xfrm>
                      <a:off x="0" y="0"/>
                      <a:ext cx="3240000" cy="3240000"/>
                    </a:xfrm>
                    <a:prstGeom prst="rect">
                      <a:avLst/>
                    </a:prstGeom>
                  </pic:spPr>
                </pic:pic>
              </a:graphicData>
            </a:graphic>
          </wp:inline>
        </w:drawing>
      </w:r>
    </w:p>
    <w:p w14:paraId="0871F7D2" w14:textId="7E5D0EDA" w:rsidR="005E738F" w:rsidRDefault="00000000">
      <w:pPr>
        <w:pStyle w:val="TF"/>
      </w:pPr>
      <w:r>
        <w:t xml:space="preserve">Figure </w:t>
      </w:r>
      <w:r>
        <w:fldChar w:fldCharType="begin"/>
      </w:r>
      <w:r>
        <w:instrText>SEQ Figure \* ARABIC</w:instrText>
      </w:r>
      <w:r w:rsidR="001216E8">
        <w:fldChar w:fldCharType="separate"/>
      </w:r>
      <w:r w:rsidR="001216E8">
        <w:rPr>
          <w:noProof/>
        </w:rPr>
        <w:t>1</w:t>
      </w:r>
      <w:r>
        <w:fldChar w:fldCharType="end"/>
      </w:r>
      <w:r>
        <w:t>: Scatter plot of averaged test condition ratings for the two listening laboratories/languages of experiment P800-1</w:t>
      </w:r>
    </w:p>
    <w:p w14:paraId="173CFAA0" w14:textId="77777777" w:rsidR="005E738F" w:rsidRDefault="00000000">
      <w:r>
        <w:br w:type="page"/>
      </w:r>
    </w:p>
    <w:p w14:paraId="19677C9B" w14:textId="77777777" w:rsidR="00A07CFB" w:rsidRDefault="00A07CFB" w:rsidP="00A07CFB">
      <w:pPr>
        <w:pStyle w:val="Heading2"/>
      </w:pPr>
      <w:r>
        <w:lastRenderedPageBreak/>
        <w:t>P800-2 (Stereo, Speech+Background)</w:t>
      </w:r>
    </w:p>
    <w:p w14:paraId="32240DCB" w14:textId="77777777" w:rsidR="005E738F" w:rsidRDefault="00000000">
      <w:r>
        <w:t>The complete statistical evaluation of the requirement ToR tests for experiment P800-2 is given in the following table. The evaluation is done separately for the data from the two listening laboratories.</w:t>
      </w:r>
    </w:p>
    <w:p w14:paraId="2C31E32A" w14:textId="7DB5DBDC" w:rsidR="005E738F" w:rsidRDefault="00000000">
      <w:pPr>
        <w:pStyle w:val="TH"/>
      </w:pPr>
      <w:r>
        <w:t xml:space="preserve">Table </w:t>
      </w:r>
      <w:r>
        <w:fldChar w:fldCharType="begin"/>
      </w:r>
      <w:r>
        <w:instrText>SEQ Table \* ARABIC</w:instrText>
      </w:r>
      <w:r w:rsidR="001216E8">
        <w:fldChar w:fldCharType="separate"/>
      </w:r>
      <w:r w:rsidR="001216E8">
        <w:rPr>
          <w:noProof/>
        </w:rPr>
        <w:t>6</w:t>
      </w:r>
      <w:r>
        <w:fldChar w:fldCharType="end"/>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5E738F" w14:paraId="6FD20C5C" w14:textId="77777777">
        <w:trPr>
          <w:jc w:val="center"/>
        </w:trPr>
        <w:tc>
          <w:tcPr>
            <w:tcW w:w="643" w:type="auto"/>
            <w:gridSpan w:val="2"/>
            <w:vMerge w:val="restart"/>
          </w:tcPr>
          <w:p w14:paraId="10E48180" w14:textId="77777777" w:rsidR="005E738F" w:rsidRDefault="005E738F">
            <w:pPr>
              <w:pStyle w:val="TAH6"/>
            </w:pPr>
          </w:p>
        </w:tc>
        <w:tc>
          <w:tcPr>
            <w:tcW w:w="643" w:type="auto"/>
          </w:tcPr>
          <w:p w14:paraId="2948CAAB" w14:textId="77777777" w:rsidR="005E738F" w:rsidRDefault="00000000">
            <w:pPr>
              <w:pStyle w:val="TAH6"/>
            </w:pPr>
            <w:r>
              <w:t>Type</w:t>
            </w:r>
          </w:p>
        </w:tc>
        <w:tc>
          <w:tcPr>
            <w:tcW w:w="643" w:type="auto"/>
            <w:gridSpan w:val="5"/>
          </w:tcPr>
          <w:p w14:paraId="6893BA51" w14:textId="77777777" w:rsidR="005E738F" w:rsidRDefault="00000000">
            <w:pPr>
              <w:pStyle w:val="TAH6"/>
            </w:pPr>
            <w:r>
              <w:t>CuT</w:t>
            </w:r>
          </w:p>
        </w:tc>
        <w:tc>
          <w:tcPr>
            <w:tcW w:w="643" w:type="auto"/>
            <w:gridSpan w:val="4"/>
          </w:tcPr>
          <w:p w14:paraId="065F981C" w14:textId="77777777" w:rsidR="005E738F" w:rsidRDefault="00000000">
            <w:pPr>
              <w:pStyle w:val="TAH6"/>
            </w:pPr>
            <w:r>
              <w:t>EVS Reference</w:t>
            </w:r>
          </w:p>
        </w:tc>
        <w:tc>
          <w:tcPr>
            <w:tcW w:w="643" w:type="auto"/>
            <w:gridSpan w:val="3"/>
          </w:tcPr>
          <w:p w14:paraId="1C5B261E" w14:textId="77777777" w:rsidR="005E738F" w:rsidRDefault="00000000">
            <w:pPr>
              <w:pStyle w:val="TAH6"/>
            </w:pPr>
            <w:r>
              <w:t>Evaluation</w:t>
            </w:r>
          </w:p>
        </w:tc>
      </w:tr>
      <w:tr w:rsidR="005E738F" w14:paraId="38FF40A4" w14:textId="77777777">
        <w:trPr>
          <w:jc w:val="center"/>
        </w:trPr>
        <w:tc>
          <w:tcPr>
            <w:tcW w:w="643" w:type="auto"/>
            <w:gridSpan w:val="2"/>
            <w:vMerge/>
          </w:tcPr>
          <w:p w14:paraId="68311FDA" w14:textId="77777777" w:rsidR="005E738F" w:rsidRDefault="005E738F"/>
        </w:tc>
        <w:tc>
          <w:tcPr>
            <w:tcW w:w="643" w:type="auto"/>
          </w:tcPr>
          <w:p w14:paraId="3F9FE6E8" w14:textId="77777777" w:rsidR="005E738F" w:rsidRDefault="00000000">
            <w:pPr>
              <w:pStyle w:val="TAH6"/>
            </w:pPr>
            <w:r>
              <w:t>Value</w:t>
            </w:r>
          </w:p>
        </w:tc>
        <w:tc>
          <w:tcPr>
            <w:tcW w:w="643" w:type="auto"/>
          </w:tcPr>
          <w:p w14:paraId="746A1DA8" w14:textId="77777777" w:rsidR="005E738F" w:rsidRDefault="00000000">
            <w:pPr>
              <w:pStyle w:val="TAH6"/>
            </w:pPr>
            <w:r>
              <w:t>Bitrate</w:t>
            </w:r>
          </w:p>
        </w:tc>
        <w:tc>
          <w:tcPr>
            <w:tcW w:w="643" w:type="auto"/>
          </w:tcPr>
          <w:p w14:paraId="2600ABE5" w14:textId="77777777" w:rsidR="005E738F" w:rsidRDefault="00000000">
            <w:pPr>
              <w:pStyle w:val="TAH6"/>
            </w:pPr>
            <w:r>
              <w:t>DTX</w:t>
            </w:r>
          </w:p>
        </w:tc>
        <w:tc>
          <w:tcPr>
            <w:tcW w:w="643" w:type="auto"/>
          </w:tcPr>
          <w:p w14:paraId="02CF3F65" w14:textId="77777777" w:rsidR="005E738F" w:rsidRDefault="00000000">
            <w:pPr>
              <w:pStyle w:val="TAH6"/>
            </w:pPr>
            <w:r>
              <w:t>Req.</w:t>
            </w:r>
          </w:p>
        </w:tc>
        <w:tc>
          <w:tcPr>
            <w:tcW w:w="643" w:type="auto"/>
          </w:tcPr>
          <w:p w14:paraId="63BFB8F1" w14:textId="77777777" w:rsidR="005E738F" w:rsidRDefault="00000000">
            <w:pPr>
              <w:pStyle w:val="TAH6"/>
            </w:pPr>
            <w:r>
              <w:t>MOS</w:t>
            </w:r>
          </w:p>
        </w:tc>
        <w:tc>
          <w:tcPr>
            <w:tcW w:w="643" w:type="auto"/>
          </w:tcPr>
          <w:p w14:paraId="4D26D8AF" w14:textId="77777777" w:rsidR="005E738F" w:rsidRDefault="00000000">
            <w:pPr>
              <w:pStyle w:val="TAH6"/>
            </w:pPr>
            <w:r>
              <w:t>Std.</w:t>
            </w:r>
          </w:p>
        </w:tc>
        <w:tc>
          <w:tcPr>
            <w:tcW w:w="643" w:type="auto"/>
          </w:tcPr>
          <w:p w14:paraId="665387F7" w14:textId="77777777" w:rsidR="005E738F" w:rsidRDefault="00000000">
            <w:pPr>
              <w:pStyle w:val="TAH6"/>
            </w:pPr>
            <w:r>
              <w:t>Cond.</w:t>
            </w:r>
          </w:p>
        </w:tc>
        <w:tc>
          <w:tcPr>
            <w:tcW w:w="643" w:type="auto"/>
          </w:tcPr>
          <w:p w14:paraId="2D93F921" w14:textId="77777777" w:rsidR="005E738F" w:rsidRDefault="00000000">
            <w:pPr>
              <w:pStyle w:val="TAH6"/>
            </w:pPr>
            <w:r>
              <w:t>Bitrate</w:t>
            </w:r>
          </w:p>
        </w:tc>
        <w:tc>
          <w:tcPr>
            <w:tcW w:w="643" w:type="auto"/>
          </w:tcPr>
          <w:p w14:paraId="20C93E22" w14:textId="77777777" w:rsidR="005E738F" w:rsidRDefault="00000000">
            <w:pPr>
              <w:pStyle w:val="TAH6"/>
            </w:pPr>
            <w:r>
              <w:t>MOS</w:t>
            </w:r>
          </w:p>
        </w:tc>
        <w:tc>
          <w:tcPr>
            <w:tcW w:w="643" w:type="auto"/>
          </w:tcPr>
          <w:p w14:paraId="63615B57" w14:textId="77777777" w:rsidR="005E738F" w:rsidRDefault="00000000">
            <w:pPr>
              <w:pStyle w:val="TAH6"/>
            </w:pPr>
            <w:r>
              <w:t>Std.</w:t>
            </w:r>
          </w:p>
        </w:tc>
        <w:tc>
          <w:tcPr>
            <w:tcW w:w="643" w:type="auto"/>
          </w:tcPr>
          <w:p w14:paraId="28FA1344" w14:textId="77777777" w:rsidR="005E738F" w:rsidRDefault="00000000">
            <w:pPr>
              <w:pStyle w:val="TAH6"/>
            </w:pPr>
            <w:r>
              <w:t>T-Stat</w:t>
            </w:r>
          </w:p>
        </w:tc>
        <w:tc>
          <w:tcPr>
            <w:tcW w:w="643" w:type="auto"/>
          </w:tcPr>
          <w:p w14:paraId="1CC1D872" w14:textId="77777777" w:rsidR="005E738F" w:rsidRDefault="00000000">
            <w:pPr>
              <w:pStyle w:val="TAH6"/>
            </w:pPr>
            <w:r>
              <w:t>Result</w:t>
            </w:r>
          </w:p>
        </w:tc>
        <w:tc>
          <w:tcPr>
            <w:tcW w:w="643" w:type="auto"/>
          </w:tcPr>
          <w:p w14:paraId="53993E7E" w14:textId="77777777" w:rsidR="005E738F" w:rsidRDefault="00000000">
            <w:pPr>
              <w:pStyle w:val="TAH6"/>
            </w:pPr>
            <w:r>
              <w:t>State</w:t>
            </w:r>
          </w:p>
        </w:tc>
      </w:tr>
      <w:tr w:rsidR="005E738F" w14:paraId="5E627970" w14:textId="77777777">
        <w:trPr>
          <w:jc w:val="center"/>
        </w:trPr>
        <w:tc>
          <w:tcPr>
            <w:tcW w:w="643" w:type="auto"/>
          </w:tcPr>
          <w:p w14:paraId="335F9764" w14:textId="77777777" w:rsidR="005E738F" w:rsidRDefault="00000000">
            <w:pPr>
              <w:pStyle w:val="TAH6"/>
            </w:pPr>
            <w:r>
              <w:t>Lab</w:t>
            </w:r>
          </w:p>
        </w:tc>
        <w:tc>
          <w:tcPr>
            <w:tcW w:w="643" w:type="auto"/>
          </w:tcPr>
          <w:p w14:paraId="753F9990" w14:textId="77777777" w:rsidR="005E738F" w:rsidRDefault="00000000">
            <w:pPr>
              <w:pStyle w:val="TAH6"/>
            </w:pPr>
            <w:r>
              <w:t>Cond.</w:t>
            </w:r>
          </w:p>
        </w:tc>
        <w:tc>
          <w:tcPr>
            <w:tcW w:w="643" w:type="auto"/>
          </w:tcPr>
          <w:p w14:paraId="23F31908" w14:textId="77777777" w:rsidR="005E738F" w:rsidRDefault="00000000">
            <w:pPr>
              <w:pStyle w:val="TAH6"/>
            </w:pPr>
            <w:r>
              <w:t>ToR#</w:t>
            </w:r>
          </w:p>
        </w:tc>
        <w:tc>
          <w:tcPr>
            <w:tcW w:w="643" w:type="auto"/>
            <w:gridSpan w:val="12"/>
          </w:tcPr>
          <w:p w14:paraId="40141B27" w14:textId="77777777" w:rsidR="005E738F" w:rsidRDefault="005E738F">
            <w:pPr>
              <w:pStyle w:val="TAH6"/>
            </w:pPr>
          </w:p>
        </w:tc>
      </w:tr>
      <w:tr w:rsidR="005E738F" w14:paraId="7F2EB022" w14:textId="77777777">
        <w:trPr>
          <w:jc w:val="center"/>
        </w:trPr>
        <w:tc>
          <w:tcPr>
            <w:tcW w:w="643" w:type="auto"/>
            <w:vMerge w:val="restart"/>
          </w:tcPr>
          <w:p w14:paraId="02D9A877" w14:textId="77777777" w:rsidR="005E738F" w:rsidRDefault="00000000">
            <w:pPr>
              <w:pStyle w:val="TAC6"/>
            </w:pPr>
            <w:r>
              <w:t>b</w:t>
            </w:r>
          </w:p>
        </w:tc>
        <w:tc>
          <w:tcPr>
            <w:tcW w:w="643" w:type="auto"/>
            <w:vMerge w:val="restart"/>
          </w:tcPr>
          <w:p w14:paraId="73208A7C" w14:textId="77777777" w:rsidR="005E738F" w:rsidRDefault="00000000">
            <w:pPr>
              <w:pStyle w:val="TAC6"/>
            </w:pPr>
            <w:r>
              <w:t>c26</w:t>
            </w:r>
          </w:p>
        </w:tc>
        <w:tc>
          <w:tcPr>
            <w:tcW w:w="643" w:type="auto"/>
          </w:tcPr>
          <w:p w14:paraId="426DAC2A" w14:textId="77777777" w:rsidR="005E738F" w:rsidRDefault="00000000">
            <w:pPr>
              <w:pStyle w:val="TAC6"/>
            </w:pPr>
            <w:r>
              <w:t>1</w:t>
            </w:r>
          </w:p>
        </w:tc>
        <w:tc>
          <w:tcPr>
            <w:tcW w:w="643" w:type="auto"/>
          </w:tcPr>
          <w:p w14:paraId="04728E12" w14:textId="77777777" w:rsidR="005E738F" w:rsidRDefault="00000000">
            <w:pPr>
              <w:pStyle w:val="TAC6"/>
            </w:pPr>
            <w:r>
              <w:t>13.2</w:t>
            </w:r>
          </w:p>
        </w:tc>
        <w:tc>
          <w:tcPr>
            <w:tcW w:w="643" w:type="auto"/>
          </w:tcPr>
          <w:p w14:paraId="39C0EE9A" w14:textId="77777777" w:rsidR="005E738F" w:rsidRDefault="00000000">
            <w:pPr>
              <w:pStyle w:val="TAC6"/>
            </w:pPr>
            <w:r>
              <w:t>off</w:t>
            </w:r>
          </w:p>
        </w:tc>
        <w:tc>
          <w:tcPr>
            <w:tcW w:w="643" w:type="auto"/>
          </w:tcPr>
          <w:p w14:paraId="398E6E46" w14:textId="77777777" w:rsidR="005E738F" w:rsidRDefault="00000000">
            <w:pPr>
              <w:pStyle w:val="TAC6"/>
            </w:pPr>
            <w:r>
              <w:t>NWT</w:t>
            </w:r>
          </w:p>
        </w:tc>
        <w:tc>
          <w:tcPr>
            <w:tcW w:w="643" w:type="auto"/>
          </w:tcPr>
          <w:p w14:paraId="28295596" w14:textId="77777777" w:rsidR="005E738F" w:rsidRDefault="00000000">
            <w:pPr>
              <w:pStyle w:val="TAC6"/>
            </w:pPr>
            <w:r>
              <w:t>3.28</w:t>
            </w:r>
          </w:p>
        </w:tc>
        <w:tc>
          <w:tcPr>
            <w:tcW w:w="643" w:type="auto"/>
          </w:tcPr>
          <w:p w14:paraId="54C53362" w14:textId="77777777" w:rsidR="005E738F" w:rsidRDefault="00000000">
            <w:pPr>
              <w:pStyle w:val="TAC6"/>
            </w:pPr>
            <w:r>
              <w:t>0.95</w:t>
            </w:r>
          </w:p>
        </w:tc>
        <w:tc>
          <w:tcPr>
            <w:tcW w:w="643" w:type="auto"/>
          </w:tcPr>
          <w:p w14:paraId="2C5112EA" w14:textId="77777777" w:rsidR="005E738F" w:rsidRDefault="00000000">
            <w:pPr>
              <w:pStyle w:val="TAC6"/>
            </w:pPr>
            <w:r>
              <w:t>c12</w:t>
            </w:r>
          </w:p>
        </w:tc>
        <w:tc>
          <w:tcPr>
            <w:tcW w:w="643" w:type="auto"/>
          </w:tcPr>
          <w:p w14:paraId="3D4F6C75" w14:textId="77777777" w:rsidR="005E738F" w:rsidRDefault="00000000">
            <w:pPr>
              <w:pStyle w:val="TAC6"/>
            </w:pPr>
            <w:r>
              <w:t>2x8</w:t>
            </w:r>
          </w:p>
        </w:tc>
        <w:tc>
          <w:tcPr>
            <w:tcW w:w="643" w:type="auto"/>
          </w:tcPr>
          <w:p w14:paraId="2B0088FD" w14:textId="77777777" w:rsidR="005E738F" w:rsidRDefault="00000000">
            <w:pPr>
              <w:pStyle w:val="TAC6"/>
            </w:pPr>
            <w:r>
              <w:t>2.45</w:t>
            </w:r>
          </w:p>
        </w:tc>
        <w:tc>
          <w:tcPr>
            <w:tcW w:w="643" w:type="auto"/>
          </w:tcPr>
          <w:p w14:paraId="4E942C7F" w14:textId="77777777" w:rsidR="005E738F" w:rsidRDefault="00000000">
            <w:pPr>
              <w:pStyle w:val="TAC6"/>
            </w:pPr>
            <w:r>
              <w:t>1.12</w:t>
            </w:r>
          </w:p>
        </w:tc>
        <w:tc>
          <w:tcPr>
            <w:tcW w:w="643" w:type="auto"/>
          </w:tcPr>
          <w:p w14:paraId="257BF521" w14:textId="77777777" w:rsidR="005E738F" w:rsidRDefault="00000000">
            <w:pPr>
              <w:pStyle w:val="TAC6"/>
            </w:pPr>
            <w:r>
              <w:t>7.62</w:t>
            </w:r>
          </w:p>
        </w:tc>
        <w:tc>
          <w:tcPr>
            <w:tcW w:w="643" w:type="auto"/>
          </w:tcPr>
          <w:p w14:paraId="1F77C988" w14:textId="77777777" w:rsidR="005E738F" w:rsidRDefault="00000000">
            <w:pPr>
              <w:pStyle w:val="TAC6"/>
            </w:pPr>
            <w:r>
              <w:t>BT</w:t>
            </w:r>
          </w:p>
        </w:tc>
        <w:tc>
          <w:tcPr>
            <w:tcW w:w="643" w:type="auto"/>
            <w:shd w:val="clear" w:color="auto" w:fill="ADD8E6"/>
          </w:tcPr>
          <w:p w14:paraId="517B3861" w14:textId="77777777" w:rsidR="005E738F" w:rsidRDefault="00000000">
            <w:pPr>
              <w:pStyle w:val="TAC6"/>
            </w:pPr>
            <w:r>
              <w:t>EXCEED</w:t>
            </w:r>
          </w:p>
        </w:tc>
      </w:tr>
      <w:tr w:rsidR="005E738F" w14:paraId="1211F770" w14:textId="77777777">
        <w:trPr>
          <w:jc w:val="center"/>
        </w:trPr>
        <w:tc>
          <w:tcPr>
            <w:tcW w:w="643" w:type="auto"/>
            <w:vMerge/>
          </w:tcPr>
          <w:p w14:paraId="3D2812D2" w14:textId="77777777" w:rsidR="005E738F" w:rsidRDefault="005E738F"/>
        </w:tc>
        <w:tc>
          <w:tcPr>
            <w:tcW w:w="643" w:type="auto"/>
            <w:vMerge/>
          </w:tcPr>
          <w:p w14:paraId="4566CF8A" w14:textId="77777777" w:rsidR="005E738F" w:rsidRDefault="005E738F"/>
        </w:tc>
        <w:tc>
          <w:tcPr>
            <w:tcW w:w="643" w:type="auto"/>
          </w:tcPr>
          <w:p w14:paraId="1434C564" w14:textId="77777777" w:rsidR="005E738F" w:rsidRDefault="00000000">
            <w:pPr>
              <w:pStyle w:val="TAC6"/>
            </w:pPr>
            <w:r>
              <w:t>2</w:t>
            </w:r>
          </w:p>
        </w:tc>
        <w:tc>
          <w:tcPr>
            <w:tcW w:w="643" w:type="auto"/>
          </w:tcPr>
          <w:p w14:paraId="47854227" w14:textId="77777777" w:rsidR="005E738F" w:rsidRDefault="00000000">
            <w:pPr>
              <w:pStyle w:val="TAC6"/>
            </w:pPr>
            <w:r>
              <w:t>13.2</w:t>
            </w:r>
          </w:p>
        </w:tc>
        <w:tc>
          <w:tcPr>
            <w:tcW w:w="643" w:type="auto"/>
          </w:tcPr>
          <w:p w14:paraId="5E47AE2E" w14:textId="77777777" w:rsidR="005E738F" w:rsidRDefault="00000000">
            <w:pPr>
              <w:pStyle w:val="TAC6"/>
            </w:pPr>
            <w:r>
              <w:t>off</w:t>
            </w:r>
          </w:p>
        </w:tc>
        <w:tc>
          <w:tcPr>
            <w:tcW w:w="643" w:type="auto"/>
          </w:tcPr>
          <w:p w14:paraId="7EF1F6A5" w14:textId="77777777" w:rsidR="005E738F" w:rsidRDefault="00000000">
            <w:pPr>
              <w:pStyle w:val="TAC6"/>
            </w:pPr>
            <w:r>
              <w:t>BT</w:t>
            </w:r>
          </w:p>
        </w:tc>
        <w:tc>
          <w:tcPr>
            <w:tcW w:w="643" w:type="auto"/>
          </w:tcPr>
          <w:p w14:paraId="23901347" w14:textId="77777777" w:rsidR="005E738F" w:rsidRDefault="00000000">
            <w:pPr>
              <w:pStyle w:val="TAC6"/>
            </w:pPr>
            <w:r>
              <w:t>3.28</w:t>
            </w:r>
          </w:p>
        </w:tc>
        <w:tc>
          <w:tcPr>
            <w:tcW w:w="643" w:type="auto"/>
          </w:tcPr>
          <w:p w14:paraId="69403DAB" w14:textId="77777777" w:rsidR="005E738F" w:rsidRDefault="00000000">
            <w:pPr>
              <w:pStyle w:val="TAC6"/>
            </w:pPr>
            <w:r>
              <w:t>0.95</w:t>
            </w:r>
          </w:p>
        </w:tc>
        <w:tc>
          <w:tcPr>
            <w:tcW w:w="643" w:type="auto"/>
          </w:tcPr>
          <w:p w14:paraId="608AAFC5" w14:textId="77777777" w:rsidR="005E738F" w:rsidRDefault="00000000">
            <w:pPr>
              <w:pStyle w:val="TAC6"/>
            </w:pPr>
            <w:r>
              <w:t>c11</w:t>
            </w:r>
          </w:p>
        </w:tc>
        <w:tc>
          <w:tcPr>
            <w:tcW w:w="643" w:type="auto"/>
          </w:tcPr>
          <w:p w14:paraId="438612ED" w14:textId="77777777" w:rsidR="005E738F" w:rsidRDefault="00000000">
            <w:pPr>
              <w:pStyle w:val="TAC6"/>
            </w:pPr>
            <w:r>
              <w:t>2x7.2</w:t>
            </w:r>
          </w:p>
        </w:tc>
        <w:tc>
          <w:tcPr>
            <w:tcW w:w="643" w:type="auto"/>
          </w:tcPr>
          <w:p w14:paraId="0990D954" w14:textId="77777777" w:rsidR="005E738F" w:rsidRDefault="00000000">
            <w:pPr>
              <w:pStyle w:val="TAC6"/>
            </w:pPr>
            <w:r>
              <w:t>2.57</w:t>
            </w:r>
          </w:p>
        </w:tc>
        <w:tc>
          <w:tcPr>
            <w:tcW w:w="643" w:type="auto"/>
          </w:tcPr>
          <w:p w14:paraId="14EE2D15" w14:textId="77777777" w:rsidR="005E738F" w:rsidRDefault="00000000">
            <w:pPr>
              <w:pStyle w:val="TAC6"/>
            </w:pPr>
            <w:r>
              <w:t>1.11</w:t>
            </w:r>
          </w:p>
        </w:tc>
        <w:tc>
          <w:tcPr>
            <w:tcW w:w="643" w:type="auto"/>
          </w:tcPr>
          <w:p w14:paraId="10442FA3" w14:textId="77777777" w:rsidR="005E738F" w:rsidRDefault="00000000">
            <w:pPr>
              <w:pStyle w:val="TAC6"/>
            </w:pPr>
            <w:r>
              <w:t>6.52</w:t>
            </w:r>
          </w:p>
        </w:tc>
        <w:tc>
          <w:tcPr>
            <w:tcW w:w="643" w:type="auto"/>
          </w:tcPr>
          <w:p w14:paraId="22E42BC0" w14:textId="77777777" w:rsidR="005E738F" w:rsidRDefault="00000000">
            <w:pPr>
              <w:pStyle w:val="TAC6"/>
            </w:pPr>
            <w:r>
              <w:t>BT</w:t>
            </w:r>
          </w:p>
        </w:tc>
        <w:tc>
          <w:tcPr>
            <w:tcW w:w="643" w:type="auto"/>
          </w:tcPr>
          <w:p w14:paraId="266F2CAF" w14:textId="77777777" w:rsidR="005E738F" w:rsidRDefault="00000000">
            <w:pPr>
              <w:pStyle w:val="TAC6"/>
            </w:pPr>
            <w:r>
              <w:t>PASS</w:t>
            </w:r>
          </w:p>
        </w:tc>
      </w:tr>
      <w:tr w:rsidR="005E738F" w14:paraId="56884689" w14:textId="77777777">
        <w:trPr>
          <w:jc w:val="center"/>
        </w:trPr>
        <w:tc>
          <w:tcPr>
            <w:tcW w:w="643" w:type="auto"/>
            <w:vMerge/>
          </w:tcPr>
          <w:p w14:paraId="564E5090" w14:textId="77777777" w:rsidR="005E738F" w:rsidRDefault="005E738F"/>
        </w:tc>
        <w:tc>
          <w:tcPr>
            <w:tcW w:w="643" w:type="auto"/>
            <w:vMerge w:val="restart"/>
          </w:tcPr>
          <w:p w14:paraId="15758C17" w14:textId="77777777" w:rsidR="005E738F" w:rsidRDefault="00000000">
            <w:pPr>
              <w:pStyle w:val="TAC6"/>
            </w:pPr>
            <w:r>
              <w:t>c27</w:t>
            </w:r>
          </w:p>
        </w:tc>
        <w:tc>
          <w:tcPr>
            <w:tcW w:w="643" w:type="auto"/>
          </w:tcPr>
          <w:p w14:paraId="598C17C9" w14:textId="77777777" w:rsidR="005E738F" w:rsidRDefault="00000000">
            <w:pPr>
              <w:pStyle w:val="TAC6"/>
            </w:pPr>
            <w:r>
              <w:t>1</w:t>
            </w:r>
          </w:p>
        </w:tc>
        <w:tc>
          <w:tcPr>
            <w:tcW w:w="643" w:type="auto"/>
          </w:tcPr>
          <w:p w14:paraId="6E795428" w14:textId="77777777" w:rsidR="005E738F" w:rsidRDefault="00000000">
            <w:pPr>
              <w:pStyle w:val="TAC6"/>
            </w:pPr>
            <w:r>
              <w:t>16.4</w:t>
            </w:r>
          </w:p>
        </w:tc>
        <w:tc>
          <w:tcPr>
            <w:tcW w:w="643" w:type="auto"/>
          </w:tcPr>
          <w:p w14:paraId="3F9E7014" w14:textId="77777777" w:rsidR="005E738F" w:rsidRDefault="00000000">
            <w:pPr>
              <w:pStyle w:val="TAC6"/>
            </w:pPr>
            <w:r>
              <w:t>off</w:t>
            </w:r>
          </w:p>
        </w:tc>
        <w:tc>
          <w:tcPr>
            <w:tcW w:w="643" w:type="auto"/>
          </w:tcPr>
          <w:p w14:paraId="3C3E7852" w14:textId="77777777" w:rsidR="005E738F" w:rsidRDefault="00000000">
            <w:pPr>
              <w:pStyle w:val="TAC6"/>
            </w:pPr>
            <w:r>
              <w:t>NWT</w:t>
            </w:r>
          </w:p>
        </w:tc>
        <w:tc>
          <w:tcPr>
            <w:tcW w:w="643" w:type="auto"/>
          </w:tcPr>
          <w:p w14:paraId="439ABF73" w14:textId="77777777" w:rsidR="005E738F" w:rsidRDefault="00000000">
            <w:pPr>
              <w:pStyle w:val="TAC6"/>
            </w:pPr>
            <w:r>
              <w:t>3.54</w:t>
            </w:r>
          </w:p>
        </w:tc>
        <w:tc>
          <w:tcPr>
            <w:tcW w:w="643" w:type="auto"/>
          </w:tcPr>
          <w:p w14:paraId="22AF7A91" w14:textId="77777777" w:rsidR="005E738F" w:rsidRDefault="00000000">
            <w:pPr>
              <w:pStyle w:val="TAC6"/>
            </w:pPr>
            <w:r>
              <w:t>0.95</w:t>
            </w:r>
          </w:p>
        </w:tc>
        <w:tc>
          <w:tcPr>
            <w:tcW w:w="643" w:type="auto"/>
          </w:tcPr>
          <w:p w14:paraId="40FDD3B5" w14:textId="77777777" w:rsidR="005E738F" w:rsidRDefault="00000000">
            <w:pPr>
              <w:pStyle w:val="TAC6"/>
            </w:pPr>
            <w:r>
              <w:t>c13</w:t>
            </w:r>
          </w:p>
        </w:tc>
        <w:tc>
          <w:tcPr>
            <w:tcW w:w="643" w:type="auto"/>
          </w:tcPr>
          <w:p w14:paraId="64AFA815" w14:textId="77777777" w:rsidR="005E738F" w:rsidRDefault="00000000">
            <w:pPr>
              <w:pStyle w:val="TAC6"/>
            </w:pPr>
            <w:r>
              <w:t>2x9.6</w:t>
            </w:r>
          </w:p>
        </w:tc>
        <w:tc>
          <w:tcPr>
            <w:tcW w:w="643" w:type="auto"/>
          </w:tcPr>
          <w:p w14:paraId="41D02BF5" w14:textId="77777777" w:rsidR="005E738F" w:rsidRDefault="00000000">
            <w:pPr>
              <w:pStyle w:val="TAC6"/>
            </w:pPr>
            <w:r>
              <w:t>3.43</w:t>
            </w:r>
          </w:p>
        </w:tc>
        <w:tc>
          <w:tcPr>
            <w:tcW w:w="643" w:type="auto"/>
          </w:tcPr>
          <w:p w14:paraId="6A333948" w14:textId="77777777" w:rsidR="005E738F" w:rsidRDefault="00000000">
            <w:pPr>
              <w:pStyle w:val="TAC6"/>
            </w:pPr>
            <w:r>
              <w:t>0.98</w:t>
            </w:r>
          </w:p>
        </w:tc>
        <w:tc>
          <w:tcPr>
            <w:tcW w:w="643" w:type="auto"/>
          </w:tcPr>
          <w:p w14:paraId="4A2972D8" w14:textId="77777777" w:rsidR="005E738F" w:rsidRDefault="00000000">
            <w:pPr>
              <w:pStyle w:val="TAC6"/>
            </w:pPr>
            <w:r>
              <w:t>1.15</w:t>
            </w:r>
          </w:p>
        </w:tc>
        <w:tc>
          <w:tcPr>
            <w:tcW w:w="643" w:type="auto"/>
          </w:tcPr>
          <w:p w14:paraId="3327B3B1" w14:textId="77777777" w:rsidR="005E738F" w:rsidRDefault="00000000">
            <w:pPr>
              <w:pStyle w:val="TAC6"/>
            </w:pPr>
            <w:r>
              <w:t>NWT</w:t>
            </w:r>
          </w:p>
        </w:tc>
        <w:tc>
          <w:tcPr>
            <w:tcW w:w="643" w:type="auto"/>
          </w:tcPr>
          <w:p w14:paraId="1525645F" w14:textId="77777777" w:rsidR="005E738F" w:rsidRDefault="00000000">
            <w:pPr>
              <w:pStyle w:val="TAC6"/>
            </w:pPr>
            <w:r>
              <w:t>PASS</w:t>
            </w:r>
          </w:p>
        </w:tc>
      </w:tr>
      <w:tr w:rsidR="005E738F" w14:paraId="2A67E498" w14:textId="77777777">
        <w:trPr>
          <w:jc w:val="center"/>
        </w:trPr>
        <w:tc>
          <w:tcPr>
            <w:tcW w:w="643" w:type="auto"/>
            <w:vMerge/>
          </w:tcPr>
          <w:p w14:paraId="4506CE2F" w14:textId="77777777" w:rsidR="005E738F" w:rsidRDefault="005E738F"/>
        </w:tc>
        <w:tc>
          <w:tcPr>
            <w:tcW w:w="643" w:type="auto"/>
            <w:vMerge/>
          </w:tcPr>
          <w:p w14:paraId="3120C7CD" w14:textId="77777777" w:rsidR="005E738F" w:rsidRDefault="005E738F"/>
        </w:tc>
        <w:tc>
          <w:tcPr>
            <w:tcW w:w="643" w:type="auto"/>
          </w:tcPr>
          <w:p w14:paraId="519DDE6F" w14:textId="77777777" w:rsidR="005E738F" w:rsidRDefault="00000000">
            <w:pPr>
              <w:pStyle w:val="TAC6"/>
            </w:pPr>
            <w:r>
              <w:t>2</w:t>
            </w:r>
          </w:p>
        </w:tc>
        <w:tc>
          <w:tcPr>
            <w:tcW w:w="643" w:type="auto"/>
          </w:tcPr>
          <w:p w14:paraId="306B35CC" w14:textId="77777777" w:rsidR="005E738F" w:rsidRDefault="00000000">
            <w:pPr>
              <w:pStyle w:val="TAC6"/>
            </w:pPr>
            <w:r>
              <w:t>16.4</w:t>
            </w:r>
          </w:p>
        </w:tc>
        <w:tc>
          <w:tcPr>
            <w:tcW w:w="643" w:type="auto"/>
          </w:tcPr>
          <w:p w14:paraId="1BFB950C" w14:textId="77777777" w:rsidR="005E738F" w:rsidRDefault="00000000">
            <w:pPr>
              <w:pStyle w:val="TAC6"/>
            </w:pPr>
            <w:r>
              <w:t>off</w:t>
            </w:r>
          </w:p>
        </w:tc>
        <w:tc>
          <w:tcPr>
            <w:tcW w:w="643" w:type="auto"/>
          </w:tcPr>
          <w:p w14:paraId="1D91C135" w14:textId="77777777" w:rsidR="005E738F" w:rsidRDefault="00000000">
            <w:pPr>
              <w:pStyle w:val="TAC6"/>
            </w:pPr>
            <w:r>
              <w:t>BT</w:t>
            </w:r>
          </w:p>
        </w:tc>
        <w:tc>
          <w:tcPr>
            <w:tcW w:w="643" w:type="auto"/>
          </w:tcPr>
          <w:p w14:paraId="7BADCB8B" w14:textId="77777777" w:rsidR="005E738F" w:rsidRDefault="00000000">
            <w:pPr>
              <w:pStyle w:val="TAC6"/>
            </w:pPr>
            <w:r>
              <w:t>3.54</w:t>
            </w:r>
          </w:p>
        </w:tc>
        <w:tc>
          <w:tcPr>
            <w:tcW w:w="643" w:type="auto"/>
          </w:tcPr>
          <w:p w14:paraId="556683AA" w14:textId="77777777" w:rsidR="005E738F" w:rsidRDefault="00000000">
            <w:pPr>
              <w:pStyle w:val="TAC6"/>
            </w:pPr>
            <w:r>
              <w:t>0.95</w:t>
            </w:r>
          </w:p>
        </w:tc>
        <w:tc>
          <w:tcPr>
            <w:tcW w:w="643" w:type="auto"/>
          </w:tcPr>
          <w:p w14:paraId="58D5E773" w14:textId="77777777" w:rsidR="005E738F" w:rsidRDefault="00000000">
            <w:pPr>
              <w:pStyle w:val="TAC6"/>
            </w:pPr>
            <w:r>
              <w:t>c12</w:t>
            </w:r>
          </w:p>
        </w:tc>
        <w:tc>
          <w:tcPr>
            <w:tcW w:w="643" w:type="auto"/>
          </w:tcPr>
          <w:p w14:paraId="211D06B0" w14:textId="77777777" w:rsidR="005E738F" w:rsidRDefault="00000000">
            <w:pPr>
              <w:pStyle w:val="TAC6"/>
            </w:pPr>
            <w:r>
              <w:t>2x8</w:t>
            </w:r>
          </w:p>
        </w:tc>
        <w:tc>
          <w:tcPr>
            <w:tcW w:w="643" w:type="auto"/>
          </w:tcPr>
          <w:p w14:paraId="71965498" w14:textId="77777777" w:rsidR="005E738F" w:rsidRDefault="00000000">
            <w:pPr>
              <w:pStyle w:val="TAC6"/>
            </w:pPr>
            <w:r>
              <w:t>2.45</w:t>
            </w:r>
          </w:p>
        </w:tc>
        <w:tc>
          <w:tcPr>
            <w:tcW w:w="643" w:type="auto"/>
          </w:tcPr>
          <w:p w14:paraId="2F383013" w14:textId="77777777" w:rsidR="005E738F" w:rsidRDefault="00000000">
            <w:pPr>
              <w:pStyle w:val="TAC6"/>
            </w:pPr>
            <w:r>
              <w:t>1.12</w:t>
            </w:r>
          </w:p>
        </w:tc>
        <w:tc>
          <w:tcPr>
            <w:tcW w:w="643" w:type="auto"/>
          </w:tcPr>
          <w:p w14:paraId="19990F43" w14:textId="77777777" w:rsidR="005E738F" w:rsidRDefault="00000000">
            <w:pPr>
              <w:pStyle w:val="TAC6"/>
            </w:pPr>
            <w:r>
              <w:t>10.01</w:t>
            </w:r>
          </w:p>
        </w:tc>
        <w:tc>
          <w:tcPr>
            <w:tcW w:w="643" w:type="auto"/>
          </w:tcPr>
          <w:p w14:paraId="1FEB4653" w14:textId="77777777" w:rsidR="005E738F" w:rsidRDefault="00000000">
            <w:pPr>
              <w:pStyle w:val="TAC6"/>
            </w:pPr>
            <w:r>
              <w:t>BT</w:t>
            </w:r>
          </w:p>
        </w:tc>
        <w:tc>
          <w:tcPr>
            <w:tcW w:w="643" w:type="auto"/>
          </w:tcPr>
          <w:p w14:paraId="1FF58E7C" w14:textId="77777777" w:rsidR="005E738F" w:rsidRDefault="00000000">
            <w:pPr>
              <w:pStyle w:val="TAC6"/>
            </w:pPr>
            <w:r>
              <w:t>PASS</w:t>
            </w:r>
          </w:p>
        </w:tc>
      </w:tr>
      <w:tr w:rsidR="005E738F" w14:paraId="5692B517" w14:textId="77777777">
        <w:trPr>
          <w:jc w:val="center"/>
        </w:trPr>
        <w:tc>
          <w:tcPr>
            <w:tcW w:w="643" w:type="auto"/>
            <w:vMerge/>
          </w:tcPr>
          <w:p w14:paraId="6EB961E0" w14:textId="77777777" w:rsidR="005E738F" w:rsidRDefault="005E738F"/>
        </w:tc>
        <w:tc>
          <w:tcPr>
            <w:tcW w:w="643" w:type="auto"/>
            <w:vMerge w:val="restart"/>
          </w:tcPr>
          <w:p w14:paraId="58ECB33A" w14:textId="77777777" w:rsidR="005E738F" w:rsidRDefault="00000000">
            <w:pPr>
              <w:pStyle w:val="TAC6"/>
            </w:pPr>
            <w:r>
              <w:t>c28</w:t>
            </w:r>
          </w:p>
        </w:tc>
        <w:tc>
          <w:tcPr>
            <w:tcW w:w="643" w:type="auto"/>
          </w:tcPr>
          <w:p w14:paraId="0BA4A4CB" w14:textId="77777777" w:rsidR="005E738F" w:rsidRDefault="00000000">
            <w:pPr>
              <w:pStyle w:val="TAC6"/>
            </w:pPr>
            <w:r>
              <w:t>1</w:t>
            </w:r>
          </w:p>
        </w:tc>
        <w:tc>
          <w:tcPr>
            <w:tcW w:w="643" w:type="auto"/>
          </w:tcPr>
          <w:p w14:paraId="4652C8BA" w14:textId="77777777" w:rsidR="005E738F" w:rsidRDefault="00000000">
            <w:pPr>
              <w:pStyle w:val="TAC6"/>
            </w:pPr>
            <w:r>
              <w:t>24.4</w:t>
            </w:r>
          </w:p>
        </w:tc>
        <w:tc>
          <w:tcPr>
            <w:tcW w:w="643" w:type="auto"/>
          </w:tcPr>
          <w:p w14:paraId="70EB5E42" w14:textId="77777777" w:rsidR="005E738F" w:rsidRDefault="00000000">
            <w:pPr>
              <w:pStyle w:val="TAC6"/>
            </w:pPr>
            <w:r>
              <w:t>off</w:t>
            </w:r>
          </w:p>
        </w:tc>
        <w:tc>
          <w:tcPr>
            <w:tcW w:w="643" w:type="auto"/>
          </w:tcPr>
          <w:p w14:paraId="108C1040" w14:textId="77777777" w:rsidR="005E738F" w:rsidRDefault="00000000">
            <w:pPr>
              <w:pStyle w:val="TAC6"/>
            </w:pPr>
            <w:r>
              <w:t>NWT</w:t>
            </w:r>
          </w:p>
        </w:tc>
        <w:tc>
          <w:tcPr>
            <w:tcW w:w="643" w:type="auto"/>
          </w:tcPr>
          <w:p w14:paraId="68582DE8" w14:textId="77777777" w:rsidR="005E738F" w:rsidRDefault="00000000">
            <w:pPr>
              <w:pStyle w:val="TAC6"/>
            </w:pPr>
            <w:r>
              <w:t>4.04</w:t>
            </w:r>
          </w:p>
        </w:tc>
        <w:tc>
          <w:tcPr>
            <w:tcW w:w="643" w:type="auto"/>
          </w:tcPr>
          <w:p w14:paraId="19E60223" w14:textId="77777777" w:rsidR="005E738F" w:rsidRDefault="00000000">
            <w:pPr>
              <w:pStyle w:val="TAC6"/>
            </w:pPr>
            <w:r>
              <w:t>0.85</w:t>
            </w:r>
          </w:p>
        </w:tc>
        <w:tc>
          <w:tcPr>
            <w:tcW w:w="643" w:type="auto"/>
          </w:tcPr>
          <w:p w14:paraId="27ECBEED" w14:textId="77777777" w:rsidR="005E738F" w:rsidRDefault="00000000">
            <w:pPr>
              <w:pStyle w:val="TAC6"/>
            </w:pPr>
            <w:r>
              <w:t>c14</w:t>
            </w:r>
          </w:p>
        </w:tc>
        <w:tc>
          <w:tcPr>
            <w:tcW w:w="643" w:type="auto"/>
          </w:tcPr>
          <w:p w14:paraId="40654524" w14:textId="77777777" w:rsidR="005E738F" w:rsidRDefault="00000000">
            <w:pPr>
              <w:pStyle w:val="TAC6"/>
            </w:pPr>
            <w:r>
              <w:t>2x13.2</w:t>
            </w:r>
          </w:p>
        </w:tc>
        <w:tc>
          <w:tcPr>
            <w:tcW w:w="643" w:type="auto"/>
          </w:tcPr>
          <w:p w14:paraId="081A5504" w14:textId="77777777" w:rsidR="005E738F" w:rsidRDefault="00000000">
            <w:pPr>
              <w:pStyle w:val="TAC6"/>
            </w:pPr>
            <w:r>
              <w:t>3.81</w:t>
            </w:r>
          </w:p>
        </w:tc>
        <w:tc>
          <w:tcPr>
            <w:tcW w:w="643" w:type="auto"/>
          </w:tcPr>
          <w:p w14:paraId="753C333F" w14:textId="77777777" w:rsidR="005E738F" w:rsidRDefault="00000000">
            <w:pPr>
              <w:pStyle w:val="TAC6"/>
            </w:pPr>
            <w:r>
              <w:t>0.89</w:t>
            </w:r>
          </w:p>
        </w:tc>
        <w:tc>
          <w:tcPr>
            <w:tcW w:w="643" w:type="auto"/>
          </w:tcPr>
          <w:p w14:paraId="2186EBF4" w14:textId="77777777" w:rsidR="005E738F" w:rsidRDefault="00000000">
            <w:pPr>
              <w:pStyle w:val="TAC6"/>
            </w:pPr>
            <w:r>
              <w:t>2.54</w:t>
            </w:r>
          </w:p>
        </w:tc>
        <w:tc>
          <w:tcPr>
            <w:tcW w:w="643" w:type="auto"/>
          </w:tcPr>
          <w:p w14:paraId="5016B10D" w14:textId="77777777" w:rsidR="005E738F" w:rsidRDefault="00000000">
            <w:pPr>
              <w:pStyle w:val="TAC6"/>
            </w:pPr>
            <w:r>
              <w:t>BT</w:t>
            </w:r>
          </w:p>
        </w:tc>
        <w:tc>
          <w:tcPr>
            <w:tcW w:w="643" w:type="auto"/>
            <w:shd w:val="clear" w:color="auto" w:fill="ADD8E6"/>
          </w:tcPr>
          <w:p w14:paraId="11932F85" w14:textId="77777777" w:rsidR="005E738F" w:rsidRDefault="00000000">
            <w:pPr>
              <w:pStyle w:val="TAC6"/>
            </w:pPr>
            <w:r>
              <w:t>EXCEED</w:t>
            </w:r>
          </w:p>
        </w:tc>
      </w:tr>
      <w:tr w:rsidR="005E738F" w14:paraId="3D9BAAEE" w14:textId="77777777">
        <w:trPr>
          <w:jc w:val="center"/>
        </w:trPr>
        <w:tc>
          <w:tcPr>
            <w:tcW w:w="643" w:type="auto"/>
            <w:vMerge/>
          </w:tcPr>
          <w:p w14:paraId="553A20E6" w14:textId="77777777" w:rsidR="005E738F" w:rsidRDefault="005E738F"/>
        </w:tc>
        <w:tc>
          <w:tcPr>
            <w:tcW w:w="643" w:type="auto"/>
            <w:vMerge/>
          </w:tcPr>
          <w:p w14:paraId="320D06D3" w14:textId="77777777" w:rsidR="005E738F" w:rsidRDefault="005E738F"/>
        </w:tc>
        <w:tc>
          <w:tcPr>
            <w:tcW w:w="643" w:type="auto"/>
          </w:tcPr>
          <w:p w14:paraId="38CB9C60" w14:textId="77777777" w:rsidR="005E738F" w:rsidRDefault="00000000">
            <w:pPr>
              <w:pStyle w:val="TAC6"/>
            </w:pPr>
            <w:r>
              <w:t>2</w:t>
            </w:r>
          </w:p>
        </w:tc>
        <w:tc>
          <w:tcPr>
            <w:tcW w:w="643" w:type="auto"/>
          </w:tcPr>
          <w:p w14:paraId="763AF2E7" w14:textId="77777777" w:rsidR="005E738F" w:rsidRDefault="00000000">
            <w:pPr>
              <w:pStyle w:val="TAC6"/>
            </w:pPr>
            <w:r>
              <w:t>24.4</w:t>
            </w:r>
          </w:p>
        </w:tc>
        <w:tc>
          <w:tcPr>
            <w:tcW w:w="643" w:type="auto"/>
          </w:tcPr>
          <w:p w14:paraId="4E857490" w14:textId="77777777" w:rsidR="005E738F" w:rsidRDefault="00000000">
            <w:pPr>
              <w:pStyle w:val="TAC6"/>
            </w:pPr>
            <w:r>
              <w:t>off</w:t>
            </w:r>
          </w:p>
        </w:tc>
        <w:tc>
          <w:tcPr>
            <w:tcW w:w="643" w:type="auto"/>
          </w:tcPr>
          <w:p w14:paraId="70D5A0D6" w14:textId="77777777" w:rsidR="005E738F" w:rsidRDefault="00000000">
            <w:pPr>
              <w:pStyle w:val="TAC6"/>
            </w:pPr>
            <w:r>
              <w:t>BT</w:t>
            </w:r>
          </w:p>
        </w:tc>
        <w:tc>
          <w:tcPr>
            <w:tcW w:w="643" w:type="auto"/>
          </w:tcPr>
          <w:p w14:paraId="4E881A7E" w14:textId="77777777" w:rsidR="005E738F" w:rsidRDefault="00000000">
            <w:pPr>
              <w:pStyle w:val="TAC6"/>
            </w:pPr>
            <w:r>
              <w:t>4.04</w:t>
            </w:r>
          </w:p>
        </w:tc>
        <w:tc>
          <w:tcPr>
            <w:tcW w:w="643" w:type="auto"/>
          </w:tcPr>
          <w:p w14:paraId="566D2B37" w14:textId="77777777" w:rsidR="005E738F" w:rsidRDefault="00000000">
            <w:pPr>
              <w:pStyle w:val="TAC6"/>
            </w:pPr>
            <w:r>
              <w:t>0.85</w:t>
            </w:r>
          </w:p>
        </w:tc>
        <w:tc>
          <w:tcPr>
            <w:tcW w:w="643" w:type="auto"/>
          </w:tcPr>
          <w:p w14:paraId="351FB5D9" w14:textId="77777777" w:rsidR="005E738F" w:rsidRDefault="00000000">
            <w:pPr>
              <w:pStyle w:val="TAC6"/>
            </w:pPr>
            <w:r>
              <w:t>c13</w:t>
            </w:r>
          </w:p>
        </w:tc>
        <w:tc>
          <w:tcPr>
            <w:tcW w:w="643" w:type="auto"/>
          </w:tcPr>
          <w:p w14:paraId="1C9009A5" w14:textId="77777777" w:rsidR="005E738F" w:rsidRDefault="00000000">
            <w:pPr>
              <w:pStyle w:val="TAC6"/>
            </w:pPr>
            <w:r>
              <w:t>2x9.6</w:t>
            </w:r>
          </w:p>
        </w:tc>
        <w:tc>
          <w:tcPr>
            <w:tcW w:w="643" w:type="auto"/>
          </w:tcPr>
          <w:p w14:paraId="5CCEC12D" w14:textId="77777777" w:rsidR="005E738F" w:rsidRDefault="00000000">
            <w:pPr>
              <w:pStyle w:val="TAC6"/>
            </w:pPr>
            <w:r>
              <w:t>3.43</w:t>
            </w:r>
          </w:p>
        </w:tc>
        <w:tc>
          <w:tcPr>
            <w:tcW w:w="643" w:type="auto"/>
          </w:tcPr>
          <w:p w14:paraId="02D5CB12" w14:textId="77777777" w:rsidR="005E738F" w:rsidRDefault="00000000">
            <w:pPr>
              <w:pStyle w:val="TAC6"/>
            </w:pPr>
            <w:r>
              <w:t>0.98</w:t>
            </w:r>
          </w:p>
        </w:tc>
        <w:tc>
          <w:tcPr>
            <w:tcW w:w="643" w:type="auto"/>
          </w:tcPr>
          <w:p w14:paraId="5EDC1E58" w14:textId="77777777" w:rsidR="005E738F" w:rsidRDefault="00000000">
            <w:pPr>
              <w:pStyle w:val="TAC6"/>
            </w:pPr>
            <w:r>
              <w:t>6.39</w:t>
            </w:r>
          </w:p>
        </w:tc>
        <w:tc>
          <w:tcPr>
            <w:tcW w:w="643" w:type="auto"/>
          </w:tcPr>
          <w:p w14:paraId="3D8507A3" w14:textId="77777777" w:rsidR="005E738F" w:rsidRDefault="00000000">
            <w:pPr>
              <w:pStyle w:val="TAC6"/>
            </w:pPr>
            <w:r>
              <w:t>BT</w:t>
            </w:r>
          </w:p>
        </w:tc>
        <w:tc>
          <w:tcPr>
            <w:tcW w:w="643" w:type="auto"/>
          </w:tcPr>
          <w:p w14:paraId="3382D7C0" w14:textId="77777777" w:rsidR="005E738F" w:rsidRDefault="00000000">
            <w:pPr>
              <w:pStyle w:val="TAC6"/>
            </w:pPr>
            <w:r>
              <w:t>PASS</w:t>
            </w:r>
          </w:p>
        </w:tc>
      </w:tr>
      <w:tr w:rsidR="005E738F" w14:paraId="3794BE34" w14:textId="77777777">
        <w:trPr>
          <w:jc w:val="center"/>
        </w:trPr>
        <w:tc>
          <w:tcPr>
            <w:tcW w:w="643" w:type="auto"/>
            <w:vMerge/>
          </w:tcPr>
          <w:p w14:paraId="17F93F8F" w14:textId="77777777" w:rsidR="005E738F" w:rsidRDefault="005E738F"/>
        </w:tc>
        <w:tc>
          <w:tcPr>
            <w:tcW w:w="643" w:type="auto"/>
            <w:vMerge w:val="restart"/>
          </w:tcPr>
          <w:p w14:paraId="50081548" w14:textId="77777777" w:rsidR="005E738F" w:rsidRDefault="00000000">
            <w:pPr>
              <w:pStyle w:val="TAC6"/>
            </w:pPr>
            <w:r>
              <w:t>c29</w:t>
            </w:r>
          </w:p>
        </w:tc>
        <w:tc>
          <w:tcPr>
            <w:tcW w:w="643" w:type="auto"/>
          </w:tcPr>
          <w:p w14:paraId="61255E2B" w14:textId="77777777" w:rsidR="005E738F" w:rsidRDefault="00000000">
            <w:pPr>
              <w:pStyle w:val="TAC6"/>
            </w:pPr>
            <w:r>
              <w:t>1</w:t>
            </w:r>
          </w:p>
        </w:tc>
        <w:tc>
          <w:tcPr>
            <w:tcW w:w="643" w:type="auto"/>
          </w:tcPr>
          <w:p w14:paraId="719A90DA" w14:textId="77777777" w:rsidR="005E738F" w:rsidRDefault="00000000">
            <w:pPr>
              <w:pStyle w:val="TAC6"/>
            </w:pPr>
            <w:r>
              <w:t>32</w:t>
            </w:r>
          </w:p>
        </w:tc>
        <w:tc>
          <w:tcPr>
            <w:tcW w:w="643" w:type="auto"/>
          </w:tcPr>
          <w:p w14:paraId="51B3F75A" w14:textId="77777777" w:rsidR="005E738F" w:rsidRDefault="00000000">
            <w:pPr>
              <w:pStyle w:val="TAC6"/>
            </w:pPr>
            <w:r>
              <w:t>off</w:t>
            </w:r>
          </w:p>
        </w:tc>
        <w:tc>
          <w:tcPr>
            <w:tcW w:w="643" w:type="auto"/>
          </w:tcPr>
          <w:p w14:paraId="002510CA" w14:textId="77777777" w:rsidR="005E738F" w:rsidRDefault="00000000">
            <w:pPr>
              <w:pStyle w:val="TAC6"/>
            </w:pPr>
            <w:r>
              <w:t>NWT</w:t>
            </w:r>
          </w:p>
        </w:tc>
        <w:tc>
          <w:tcPr>
            <w:tcW w:w="643" w:type="auto"/>
          </w:tcPr>
          <w:p w14:paraId="2901C7BD" w14:textId="77777777" w:rsidR="005E738F" w:rsidRDefault="00000000">
            <w:pPr>
              <w:pStyle w:val="TAC6"/>
            </w:pPr>
            <w:r>
              <w:t>4.21</w:t>
            </w:r>
          </w:p>
        </w:tc>
        <w:tc>
          <w:tcPr>
            <w:tcW w:w="643" w:type="auto"/>
          </w:tcPr>
          <w:p w14:paraId="44585389" w14:textId="77777777" w:rsidR="005E738F" w:rsidRDefault="00000000">
            <w:pPr>
              <w:pStyle w:val="TAC6"/>
            </w:pPr>
            <w:r>
              <w:t>0.75</w:t>
            </w:r>
          </w:p>
        </w:tc>
        <w:tc>
          <w:tcPr>
            <w:tcW w:w="643" w:type="auto"/>
          </w:tcPr>
          <w:p w14:paraId="0B8987A3" w14:textId="77777777" w:rsidR="005E738F" w:rsidRDefault="00000000">
            <w:pPr>
              <w:pStyle w:val="TAC6"/>
            </w:pPr>
            <w:r>
              <w:t>c15</w:t>
            </w:r>
          </w:p>
        </w:tc>
        <w:tc>
          <w:tcPr>
            <w:tcW w:w="643" w:type="auto"/>
          </w:tcPr>
          <w:p w14:paraId="36253C07" w14:textId="77777777" w:rsidR="005E738F" w:rsidRDefault="00000000">
            <w:pPr>
              <w:pStyle w:val="TAC6"/>
            </w:pPr>
            <w:r>
              <w:t>2x16.4</w:t>
            </w:r>
          </w:p>
        </w:tc>
        <w:tc>
          <w:tcPr>
            <w:tcW w:w="643" w:type="auto"/>
          </w:tcPr>
          <w:p w14:paraId="4D7C9AC7" w14:textId="77777777" w:rsidR="005E738F" w:rsidRDefault="00000000">
            <w:pPr>
              <w:pStyle w:val="TAC6"/>
            </w:pPr>
            <w:r>
              <w:t>4.19</w:t>
            </w:r>
          </w:p>
        </w:tc>
        <w:tc>
          <w:tcPr>
            <w:tcW w:w="643" w:type="auto"/>
          </w:tcPr>
          <w:p w14:paraId="404AB403" w14:textId="77777777" w:rsidR="005E738F" w:rsidRDefault="00000000">
            <w:pPr>
              <w:pStyle w:val="TAC6"/>
            </w:pPr>
            <w:r>
              <w:t>0.77</w:t>
            </w:r>
          </w:p>
        </w:tc>
        <w:tc>
          <w:tcPr>
            <w:tcW w:w="643" w:type="auto"/>
          </w:tcPr>
          <w:p w14:paraId="0CE8AA44" w14:textId="77777777" w:rsidR="005E738F" w:rsidRDefault="00000000">
            <w:pPr>
              <w:pStyle w:val="TAC6"/>
            </w:pPr>
            <w:r>
              <w:t>0.21</w:t>
            </w:r>
          </w:p>
        </w:tc>
        <w:tc>
          <w:tcPr>
            <w:tcW w:w="643" w:type="auto"/>
          </w:tcPr>
          <w:p w14:paraId="54D897A4" w14:textId="77777777" w:rsidR="005E738F" w:rsidRDefault="00000000">
            <w:pPr>
              <w:pStyle w:val="TAC6"/>
            </w:pPr>
            <w:r>
              <w:t>NWT</w:t>
            </w:r>
          </w:p>
        </w:tc>
        <w:tc>
          <w:tcPr>
            <w:tcW w:w="643" w:type="auto"/>
          </w:tcPr>
          <w:p w14:paraId="143E5D7A" w14:textId="77777777" w:rsidR="005E738F" w:rsidRDefault="00000000">
            <w:pPr>
              <w:pStyle w:val="TAC6"/>
            </w:pPr>
            <w:r>
              <w:t>PASS</w:t>
            </w:r>
          </w:p>
        </w:tc>
      </w:tr>
      <w:tr w:rsidR="005E738F" w14:paraId="24BF053E" w14:textId="77777777">
        <w:trPr>
          <w:jc w:val="center"/>
        </w:trPr>
        <w:tc>
          <w:tcPr>
            <w:tcW w:w="643" w:type="auto"/>
            <w:vMerge/>
          </w:tcPr>
          <w:p w14:paraId="6051A329" w14:textId="77777777" w:rsidR="005E738F" w:rsidRDefault="005E738F"/>
        </w:tc>
        <w:tc>
          <w:tcPr>
            <w:tcW w:w="643" w:type="auto"/>
            <w:vMerge/>
          </w:tcPr>
          <w:p w14:paraId="36ED46AB" w14:textId="77777777" w:rsidR="005E738F" w:rsidRDefault="005E738F"/>
        </w:tc>
        <w:tc>
          <w:tcPr>
            <w:tcW w:w="643" w:type="auto"/>
          </w:tcPr>
          <w:p w14:paraId="47BCE1BE" w14:textId="77777777" w:rsidR="005E738F" w:rsidRDefault="00000000">
            <w:pPr>
              <w:pStyle w:val="TAC6"/>
            </w:pPr>
            <w:r>
              <w:t>2</w:t>
            </w:r>
          </w:p>
        </w:tc>
        <w:tc>
          <w:tcPr>
            <w:tcW w:w="643" w:type="auto"/>
          </w:tcPr>
          <w:p w14:paraId="342D04C6" w14:textId="77777777" w:rsidR="005E738F" w:rsidRDefault="00000000">
            <w:pPr>
              <w:pStyle w:val="TAC6"/>
            </w:pPr>
            <w:r>
              <w:t>32</w:t>
            </w:r>
          </w:p>
        </w:tc>
        <w:tc>
          <w:tcPr>
            <w:tcW w:w="643" w:type="auto"/>
          </w:tcPr>
          <w:p w14:paraId="3E1CF619" w14:textId="77777777" w:rsidR="005E738F" w:rsidRDefault="00000000">
            <w:pPr>
              <w:pStyle w:val="TAC6"/>
            </w:pPr>
            <w:r>
              <w:t>off</w:t>
            </w:r>
          </w:p>
        </w:tc>
        <w:tc>
          <w:tcPr>
            <w:tcW w:w="643" w:type="auto"/>
          </w:tcPr>
          <w:p w14:paraId="7819F292" w14:textId="77777777" w:rsidR="005E738F" w:rsidRDefault="00000000">
            <w:pPr>
              <w:pStyle w:val="TAC6"/>
            </w:pPr>
            <w:r>
              <w:t>BT</w:t>
            </w:r>
          </w:p>
        </w:tc>
        <w:tc>
          <w:tcPr>
            <w:tcW w:w="643" w:type="auto"/>
          </w:tcPr>
          <w:p w14:paraId="167BD4E9" w14:textId="77777777" w:rsidR="005E738F" w:rsidRDefault="00000000">
            <w:pPr>
              <w:pStyle w:val="TAC6"/>
            </w:pPr>
            <w:r>
              <w:t>4.21</w:t>
            </w:r>
          </w:p>
        </w:tc>
        <w:tc>
          <w:tcPr>
            <w:tcW w:w="643" w:type="auto"/>
          </w:tcPr>
          <w:p w14:paraId="27A3AA84" w14:textId="77777777" w:rsidR="005E738F" w:rsidRDefault="00000000">
            <w:pPr>
              <w:pStyle w:val="TAC6"/>
            </w:pPr>
            <w:r>
              <w:t>0.75</w:t>
            </w:r>
          </w:p>
        </w:tc>
        <w:tc>
          <w:tcPr>
            <w:tcW w:w="643" w:type="auto"/>
          </w:tcPr>
          <w:p w14:paraId="4CD14273" w14:textId="77777777" w:rsidR="005E738F" w:rsidRDefault="00000000">
            <w:pPr>
              <w:pStyle w:val="TAC6"/>
            </w:pPr>
            <w:r>
              <w:t>c14</w:t>
            </w:r>
          </w:p>
        </w:tc>
        <w:tc>
          <w:tcPr>
            <w:tcW w:w="643" w:type="auto"/>
          </w:tcPr>
          <w:p w14:paraId="12EF0DF9" w14:textId="77777777" w:rsidR="005E738F" w:rsidRDefault="00000000">
            <w:pPr>
              <w:pStyle w:val="TAC6"/>
            </w:pPr>
            <w:r>
              <w:t>2x13.2</w:t>
            </w:r>
          </w:p>
        </w:tc>
        <w:tc>
          <w:tcPr>
            <w:tcW w:w="643" w:type="auto"/>
          </w:tcPr>
          <w:p w14:paraId="77F7B4EA" w14:textId="77777777" w:rsidR="005E738F" w:rsidRDefault="00000000">
            <w:pPr>
              <w:pStyle w:val="TAC6"/>
            </w:pPr>
            <w:r>
              <w:t>3.81</w:t>
            </w:r>
          </w:p>
        </w:tc>
        <w:tc>
          <w:tcPr>
            <w:tcW w:w="643" w:type="auto"/>
          </w:tcPr>
          <w:p w14:paraId="74E45C55" w14:textId="77777777" w:rsidR="005E738F" w:rsidRDefault="00000000">
            <w:pPr>
              <w:pStyle w:val="TAC6"/>
            </w:pPr>
            <w:r>
              <w:t>0.89</w:t>
            </w:r>
          </w:p>
        </w:tc>
        <w:tc>
          <w:tcPr>
            <w:tcW w:w="643" w:type="auto"/>
          </w:tcPr>
          <w:p w14:paraId="77B7154C" w14:textId="77777777" w:rsidR="005E738F" w:rsidRDefault="00000000">
            <w:pPr>
              <w:pStyle w:val="TAC6"/>
            </w:pPr>
            <w:r>
              <w:t>4.62</w:t>
            </w:r>
          </w:p>
        </w:tc>
        <w:tc>
          <w:tcPr>
            <w:tcW w:w="643" w:type="auto"/>
          </w:tcPr>
          <w:p w14:paraId="45B8FE85" w14:textId="77777777" w:rsidR="005E738F" w:rsidRDefault="00000000">
            <w:pPr>
              <w:pStyle w:val="TAC6"/>
            </w:pPr>
            <w:r>
              <w:t>BT</w:t>
            </w:r>
          </w:p>
        </w:tc>
        <w:tc>
          <w:tcPr>
            <w:tcW w:w="643" w:type="auto"/>
          </w:tcPr>
          <w:p w14:paraId="6508FC2C" w14:textId="77777777" w:rsidR="005E738F" w:rsidRDefault="00000000">
            <w:pPr>
              <w:pStyle w:val="TAC6"/>
            </w:pPr>
            <w:r>
              <w:t>PASS</w:t>
            </w:r>
          </w:p>
        </w:tc>
      </w:tr>
      <w:tr w:rsidR="005E738F" w14:paraId="58B8C1E6" w14:textId="77777777">
        <w:trPr>
          <w:jc w:val="center"/>
        </w:trPr>
        <w:tc>
          <w:tcPr>
            <w:tcW w:w="643" w:type="auto"/>
            <w:vMerge/>
          </w:tcPr>
          <w:p w14:paraId="4F38EC85" w14:textId="77777777" w:rsidR="005E738F" w:rsidRDefault="005E738F"/>
        </w:tc>
        <w:tc>
          <w:tcPr>
            <w:tcW w:w="643" w:type="auto"/>
            <w:vMerge w:val="restart"/>
          </w:tcPr>
          <w:p w14:paraId="55D691B7" w14:textId="77777777" w:rsidR="005E738F" w:rsidRDefault="00000000">
            <w:pPr>
              <w:pStyle w:val="TAC6"/>
            </w:pPr>
            <w:r>
              <w:t>c30</w:t>
            </w:r>
          </w:p>
        </w:tc>
        <w:tc>
          <w:tcPr>
            <w:tcW w:w="643" w:type="auto"/>
          </w:tcPr>
          <w:p w14:paraId="23A10CCC" w14:textId="77777777" w:rsidR="005E738F" w:rsidRDefault="00000000">
            <w:pPr>
              <w:pStyle w:val="TAC6"/>
            </w:pPr>
            <w:r>
              <w:t>1</w:t>
            </w:r>
          </w:p>
        </w:tc>
        <w:tc>
          <w:tcPr>
            <w:tcW w:w="643" w:type="auto"/>
          </w:tcPr>
          <w:p w14:paraId="7474B67D" w14:textId="77777777" w:rsidR="005E738F" w:rsidRDefault="00000000">
            <w:pPr>
              <w:pStyle w:val="TAC6"/>
            </w:pPr>
            <w:r>
              <w:t>48</w:t>
            </w:r>
          </w:p>
        </w:tc>
        <w:tc>
          <w:tcPr>
            <w:tcW w:w="643" w:type="auto"/>
          </w:tcPr>
          <w:p w14:paraId="3C89C515" w14:textId="77777777" w:rsidR="005E738F" w:rsidRDefault="00000000">
            <w:pPr>
              <w:pStyle w:val="TAC6"/>
            </w:pPr>
            <w:r>
              <w:t>off</w:t>
            </w:r>
          </w:p>
        </w:tc>
        <w:tc>
          <w:tcPr>
            <w:tcW w:w="643" w:type="auto"/>
          </w:tcPr>
          <w:p w14:paraId="0C5A9138" w14:textId="77777777" w:rsidR="005E738F" w:rsidRDefault="00000000">
            <w:pPr>
              <w:pStyle w:val="TAC6"/>
            </w:pPr>
            <w:r>
              <w:t>NWT</w:t>
            </w:r>
          </w:p>
        </w:tc>
        <w:tc>
          <w:tcPr>
            <w:tcW w:w="643" w:type="auto"/>
          </w:tcPr>
          <w:p w14:paraId="0981DBFA" w14:textId="77777777" w:rsidR="005E738F" w:rsidRDefault="00000000">
            <w:pPr>
              <w:pStyle w:val="TAC6"/>
            </w:pPr>
            <w:r>
              <w:t>4.71</w:t>
            </w:r>
          </w:p>
        </w:tc>
        <w:tc>
          <w:tcPr>
            <w:tcW w:w="643" w:type="auto"/>
          </w:tcPr>
          <w:p w14:paraId="55E0B600" w14:textId="77777777" w:rsidR="005E738F" w:rsidRDefault="00000000">
            <w:pPr>
              <w:pStyle w:val="TAC6"/>
            </w:pPr>
            <w:r>
              <w:t>0.5</w:t>
            </w:r>
          </w:p>
        </w:tc>
        <w:tc>
          <w:tcPr>
            <w:tcW w:w="643" w:type="auto"/>
          </w:tcPr>
          <w:p w14:paraId="28B2EFF9" w14:textId="77777777" w:rsidR="005E738F" w:rsidRDefault="00000000">
            <w:pPr>
              <w:pStyle w:val="TAC6"/>
            </w:pPr>
            <w:r>
              <w:t>c17</w:t>
            </w:r>
          </w:p>
        </w:tc>
        <w:tc>
          <w:tcPr>
            <w:tcW w:w="643" w:type="auto"/>
          </w:tcPr>
          <w:p w14:paraId="73ACF25B" w14:textId="77777777" w:rsidR="005E738F" w:rsidRDefault="00000000">
            <w:pPr>
              <w:pStyle w:val="TAC6"/>
            </w:pPr>
            <w:r>
              <w:t>2x32</w:t>
            </w:r>
          </w:p>
        </w:tc>
        <w:tc>
          <w:tcPr>
            <w:tcW w:w="643" w:type="auto"/>
          </w:tcPr>
          <w:p w14:paraId="4CDA712A" w14:textId="77777777" w:rsidR="005E738F" w:rsidRDefault="00000000">
            <w:pPr>
              <w:pStyle w:val="TAC6"/>
            </w:pPr>
            <w:r>
              <w:t>4.41</w:t>
            </w:r>
          </w:p>
        </w:tc>
        <w:tc>
          <w:tcPr>
            <w:tcW w:w="643" w:type="auto"/>
          </w:tcPr>
          <w:p w14:paraId="73342582" w14:textId="77777777" w:rsidR="005E738F" w:rsidRDefault="00000000">
            <w:pPr>
              <w:pStyle w:val="TAC6"/>
            </w:pPr>
            <w:r>
              <w:t>0.73</w:t>
            </w:r>
          </w:p>
        </w:tc>
        <w:tc>
          <w:tcPr>
            <w:tcW w:w="643" w:type="auto"/>
          </w:tcPr>
          <w:p w14:paraId="328FD07B" w14:textId="77777777" w:rsidR="005E738F" w:rsidRDefault="00000000">
            <w:pPr>
              <w:pStyle w:val="TAC6"/>
            </w:pPr>
            <w:r>
              <w:t>4.54</w:t>
            </w:r>
          </w:p>
        </w:tc>
        <w:tc>
          <w:tcPr>
            <w:tcW w:w="643" w:type="auto"/>
          </w:tcPr>
          <w:p w14:paraId="523DDA05" w14:textId="77777777" w:rsidR="005E738F" w:rsidRDefault="00000000">
            <w:pPr>
              <w:pStyle w:val="TAC6"/>
            </w:pPr>
            <w:r>
              <w:t>BT</w:t>
            </w:r>
          </w:p>
        </w:tc>
        <w:tc>
          <w:tcPr>
            <w:tcW w:w="643" w:type="auto"/>
            <w:shd w:val="clear" w:color="auto" w:fill="ADD8E6"/>
          </w:tcPr>
          <w:p w14:paraId="29E1DBC4" w14:textId="77777777" w:rsidR="005E738F" w:rsidRDefault="00000000">
            <w:pPr>
              <w:pStyle w:val="TAC6"/>
            </w:pPr>
            <w:r>
              <w:t>EXCEED</w:t>
            </w:r>
          </w:p>
        </w:tc>
      </w:tr>
      <w:tr w:rsidR="005E738F" w14:paraId="0428E563" w14:textId="77777777">
        <w:trPr>
          <w:jc w:val="center"/>
        </w:trPr>
        <w:tc>
          <w:tcPr>
            <w:tcW w:w="643" w:type="auto"/>
            <w:vMerge/>
          </w:tcPr>
          <w:p w14:paraId="42F36A46" w14:textId="77777777" w:rsidR="005E738F" w:rsidRDefault="005E738F"/>
        </w:tc>
        <w:tc>
          <w:tcPr>
            <w:tcW w:w="643" w:type="auto"/>
            <w:vMerge/>
          </w:tcPr>
          <w:p w14:paraId="0F40D17B" w14:textId="77777777" w:rsidR="005E738F" w:rsidRDefault="005E738F"/>
        </w:tc>
        <w:tc>
          <w:tcPr>
            <w:tcW w:w="643" w:type="auto"/>
          </w:tcPr>
          <w:p w14:paraId="44B10B30" w14:textId="77777777" w:rsidR="005E738F" w:rsidRDefault="00000000">
            <w:pPr>
              <w:pStyle w:val="TAC6"/>
            </w:pPr>
            <w:r>
              <w:t>2</w:t>
            </w:r>
          </w:p>
        </w:tc>
        <w:tc>
          <w:tcPr>
            <w:tcW w:w="643" w:type="auto"/>
          </w:tcPr>
          <w:p w14:paraId="5707106B" w14:textId="77777777" w:rsidR="005E738F" w:rsidRDefault="00000000">
            <w:pPr>
              <w:pStyle w:val="TAC6"/>
            </w:pPr>
            <w:r>
              <w:t>48</w:t>
            </w:r>
          </w:p>
        </w:tc>
        <w:tc>
          <w:tcPr>
            <w:tcW w:w="643" w:type="auto"/>
          </w:tcPr>
          <w:p w14:paraId="450DCCDC" w14:textId="77777777" w:rsidR="005E738F" w:rsidRDefault="00000000">
            <w:pPr>
              <w:pStyle w:val="TAC6"/>
            </w:pPr>
            <w:r>
              <w:t>off</w:t>
            </w:r>
          </w:p>
        </w:tc>
        <w:tc>
          <w:tcPr>
            <w:tcW w:w="643" w:type="auto"/>
          </w:tcPr>
          <w:p w14:paraId="3D78F4A8" w14:textId="77777777" w:rsidR="005E738F" w:rsidRDefault="00000000">
            <w:pPr>
              <w:pStyle w:val="TAC6"/>
            </w:pPr>
            <w:r>
              <w:t>BT</w:t>
            </w:r>
          </w:p>
        </w:tc>
        <w:tc>
          <w:tcPr>
            <w:tcW w:w="643" w:type="auto"/>
          </w:tcPr>
          <w:p w14:paraId="644E979D" w14:textId="77777777" w:rsidR="005E738F" w:rsidRDefault="00000000">
            <w:pPr>
              <w:pStyle w:val="TAC6"/>
            </w:pPr>
            <w:r>
              <w:t>4.71</w:t>
            </w:r>
          </w:p>
        </w:tc>
        <w:tc>
          <w:tcPr>
            <w:tcW w:w="643" w:type="auto"/>
          </w:tcPr>
          <w:p w14:paraId="361B3FEC" w14:textId="77777777" w:rsidR="005E738F" w:rsidRDefault="00000000">
            <w:pPr>
              <w:pStyle w:val="TAC6"/>
            </w:pPr>
            <w:r>
              <w:t>0.5</w:t>
            </w:r>
          </w:p>
        </w:tc>
        <w:tc>
          <w:tcPr>
            <w:tcW w:w="643" w:type="auto"/>
          </w:tcPr>
          <w:p w14:paraId="4E700B10" w14:textId="77777777" w:rsidR="005E738F" w:rsidRDefault="00000000">
            <w:pPr>
              <w:pStyle w:val="TAC6"/>
            </w:pPr>
            <w:r>
              <w:t>c16</w:t>
            </w:r>
          </w:p>
        </w:tc>
        <w:tc>
          <w:tcPr>
            <w:tcW w:w="643" w:type="auto"/>
          </w:tcPr>
          <w:p w14:paraId="3B6545D8" w14:textId="77777777" w:rsidR="005E738F" w:rsidRDefault="00000000">
            <w:pPr>
              <w:pStyle w:val="TAC6"/>
            </w:pPr>
            <w:r>
              <w:t>2x24.4</w:t>
            </w:r>
          </w:p>
        </w:tc>
        <w:tc>
          <w:tcPr>
            <w:tcW w:w="643" w:type="auto"/>
          </w:tcPr>
          <w:p w14:paraId="373551ED" w14:textId="77777777" w:rsidR="005E738F" w:rsidRDefault="00000000">
            <w:pPr>
              <w:pStyle w:val="TAC6"/>
            </w:pPr>
            <w:r>
              <w:t>4.54</w:t>
            </w:r>
          </w:p>
        </w:tc>
        <w:tc>
          <w:tcPr>
            <w:tcW w:w="643" w:type="auto"/>
          </w:tcPr>
          <w:p w14:paraId="1394BE80" w14:textId="77777777" w:rsidR="005E738F" w:rsidRDefault="00000000">
            <w:pPr>
              <w:pStyle w:val="TAC6"/>
            </w:pPr>
            <w:r>
              <w:t>0.6</w:t>
            </w:r>
          </w:p>
        </w:tc>
        <w:tc>
          <w:tcPr>
            <w:tcW w:w="643" w:type="auto"/>
          </w:tcPr>
          <w:p w14:paraId="4C5D0054" w14:textId="77777777" w:rsidR="005E738F" w:rsidRDefault="00000000">
            <w:pPr>
              <w:pStyle w:val="TAC6"/>
            </w:pPr>
            <w:r>
              <w:t>2.95</w:t>
            </w:r>
          </w:p>
        </w:tc>
        <w:tc>
          <w:tcPr>
            <w:tcW w:w="643" w:type="auto"/>
          </w:tcPr>
          <w:p w14:paraId="26E26977" w14:textId="77777777" w:rsidR="005E738F" w:rsidRDefault="00000000">
            <w:pPr>
              <w:pStyle w:val="TAC6"/>
            </w:pPr>
            <w:r>
              <w:t>BT</w:t>
            </w:r>
          </w:p>
        </w:tc>
        <w:tc>
          <w:tcPr>
            <w:tcW w:w="643" w:type="auto"/>
          </w:tcPr>
          <w:p w14:paraId="56F4B0A1" w14:textId="77777777" w:rsidR="005E738F" w:rsidRDefault="00000000">
            <w:pPr>
              <w:pStyle w:val="TAC6"/>
            </w:pPr>
            <w:r>
              <w:t>PASS</w:t>
            </w:r>
          </w:p>
        </w:tc>
      </w:tr>
      <w:tr w:rsidR="005E738F" w14:paraId="0DC6909E" w14:textId="77777777">
        <w:trPr>
          <w:jc w:val="center"/>
        </w:trPr>
        <w:tc>
          <w:tcPr>
            <w:tcW w:w="643" w:type="auto"/>
            <w:vMerge/>
          </w:tcPr>
          <w:p w14:paraId="2FF4B2B9" w14:textId="77777777" w:rsidR="005E738F" w:rsidRDefault="005E738F"/>
        </w:tc>
        <w:tc>
          <w:tcPr>
            <w:tcW w:w="643" w:type="auto"/>
            <w:vMerge w:val="restart"/>
          </w:tcPr>
          <w:p w14:paraId="5979400B" w14:textId="77777777" w:rsidR="005E738F" w:rsidRDefault="00000000">
            <w:pPr>
              <w:pStyle w:val="TAC6"/>
            </w:pPr>
            <w:r>
              <w:t>c31</w:t>
            </w:r>
          </w:p>
        </w:tc>
        <w:tc>
          <w:tcPr>
            <w:tcW w:w="643" w:type="auto"/>
          </w:tcPr>
          <w:p w14:paraId="1B9AC1DC" w14:textId="77777777" w:rsidR="005E738F" w:rsidRDefault="00000000">
            <w:pPr>
              <w:pStyle w:val="TAC6"/>
            </w:pPr>
            <w:r>
              <w:t>1</w:t>
            </w:r>
          </w:p>
        </w:tc>
        <w:tc>
          <w:tcPr>
            <w:tcW w:w="643" w:type="auto"/>
          </w:tcPr>
          <w:p w14:paraId="1B0BE2ED" w14:textId="77777777" w:rsidR="005E738F" w:rsidRDefault="00000000">
            <w:pPr>
              <w:pStyle w:val="TAC6"/>
            </w:pPr>
            <w:r>
              <w:t>64</w:t>
            </w:r>
          </w:p>
        </w:tc>
        <w:tc>
          <w:tcPr>
            <w:tcW w:w="643" w:type="auto"/>
          </w:tcPr>
          <w:p w14:paraId="320D54F2" w14:textId="77777777" w:rsidR="005E738F" w:rsidRDefault="00000000">
            <w:pPr>
              <w:pStyle w:val="TAC6"/>
            </w:pPr>
            <w:r>
              <w:t>off</w:t>
            </w:r>
          </w:p>
        </w:tc>
        <w:tc>
          <w:tcPr>
            <w:tcW w:w="643" w:type="auto"/>
          </w:tcPr>
          <w:p w14:paraId="4480A041" w14:textId="77777777" w:rsidR="005E738F" w:rsidRDefault="00000000">
            <w:pPr>
              <w:pStyle w:val="TAC6"/>
            </w:pPr>
            <w:r>
              <w:t>NWT</w:t>
            </w:r>
          </w:p>
        </w:tc>
        <w:tc>
          <w:tcPr>
            <w:tcW w:w="643" w:type="auto"/>
          </w:tcPr>
          <w:p w14:paraId="1590BD60" w14:textId="77777777" w:rsidR="005E738F" w:rsidRDefault="00000000">
            <w:pPr>
              <w:pStyle w:val="TAC6"/>
            </w:pPr>
            <w:r>
              <w:t>4.72</w:t>
            </w:r>
          </w:p>
        </w:tc>
        <w:tc>
          <w:tcPr>
            <w:tcW w:w="643" w:type="auto"/>
          </w:tcPr>
          <w:p w14:paraId="6CBDC498" w14:textId="77777777" w:rsidR="005E738F" w:rsidRDefault="00000000">
            <w:pPr>
              <w:pStyle w:val="TAC6"/>
            </w:pPr>
            <w:r>
              <w:t>0.48</w:t>
            </w:r>
          </w:p>
        </w:tc>
        <w:tc>
          <w:tcPr>
            <w:tcW w:w="643" w:type="auto"/>
          </w:tcPr>
          <w:p w14:paraId="472BE850" w14:textId="77777777" w:rsidR="005E738F" w:rsidRDefault="00000000">
            <w:pPr>
              <w:pStyle w:val="TAC6"/>
            </w:pPr>
            <w:r>
              <w:t>c18</w:t>
            </w:r>
          </w:p>
        </w:tc>
        <w:tc>
          <w:tcPr>
            <w:tcW w:w="643" w:type="auto"/>
          </w:tcPr>
          <w:p w14:paraId="7A7C30E2" w14:textId="77777777" w:rsidR="005E738F" w:rsidRDefault="00000000">
            <w:pPr>
              <w:pStyle w:val="TAC6"/>
            </w:pPr>
            <w:r>
              <w:t>2x48</w:t>
            </w:r>
          </w:p>
        </w:tc>
        <w:tc>
          <w:tcPr>
            <w:tcW w:w="643" w:type="auto"/>
          </w:tcPr>
          <w:p w14:paraId="096C368E" w14:textId="77777777" w:rsidR="005E738F" w:rsidRDefault="00000000">
            <w:pPr>
              <w:pStyle w:val="TAC6"/>
            </w:pPr>
            <w:r>
              <w:t>4.82</w:t>
            </w:r>
          </w:p>
        </w:tc>
        <w:tc>
          <w:tcPr>
            <w:tcW w:w="643" w:type="auto"/>
          </w:tcPr>
          <w:p w14:paraId="1775A128" w14:textId="77777777" w:rsidR="005E738F" w:rsidRDefault="00000000">
            <w:pPr>
              <w:pStyle w:val="TAC6"/>
            </w:pPr>
            <w:r>
              <w:t>0.47</w:t>
            </w:r>
          </w:p>
        </w:tc>
        <w:tc>
          <w:tcPr>
            <w:tcW w:w="643" w:type="auto"/>
          </w:tcPr>
          <w:p w14:paraId="16B43E85" w14:textId="77777777" w:rsidR="005E738F" w:rsidRDefault="00000000">
            <w:pPr>
              <w:pStyle w:val="TAC6"/>
            </w:pPr>
            <w:r>
              <w:t>-1.89</w:t>
            </w:r>
          </w:p>
        </w:tc>
        <w:tc>
          <w:tcPr>
            <w:tcW w:w="643" w:type="auto"/>
          </w:tcPr>
          <w:p w14:paraId="1BCF36A1" w14:textId="77777777" w:rsidR="005E738F" w:rsidRDefault="00000000">
            <w:pPr>
              <w:pStyle w:val="TAC6"/>
            </w:pPr>
            <w:r>
              <w:t>WT</w:t>
            </w:r>
          </w:p>
        </w:tc>
        <w:tc>
          <w:tcPr>
            <w:tcW w:w="643" w:type="auto"/>
            <w:shd w:val="clear" w:color="auto" w:fill="FF474C"/>
          </w:tcPr>
          <w:p w14:paraId="776F8ECF" w14:textId="77777777" w:rsidR="005E738F" w:rsidRDefault="00000000">
            <w:pPr>
              <w:pStyle w:val="TAC6"/>
            </w:pPr>
            <w:r>
              <w:t>FAIL</w:t>
            </w:r>
          </w:p>
        </w:tc>
      </w:tr>
      <w:tr w:rsidR="005E738F" w14:paraId="2B27BA67" w14:textId="77777777">
        <w:trPr>
          <w:jc w:val="center"/>
        </w:trPr>
        <w:tc>
          <w:tcPr>
            <w:tcW w:w="643" w:type="auto"/>
            <w:vMerge/>
          </w:tcPr>
          <w:p w14:paraId="15A6A2CA" w14:textId="77777777" w:rsidR="005E738F" w:rsidRDefault="005E738F"/>
        </w:tc>
        <w:tc>
          <w:tcPr>
            <w:tcW w:w="643" w:type="auto"/>
            <w:vMerge/>
          </w:tcPr>
          <w:p w14:paraId="34BFEB5C" w14:textId="77777777" w:rsidR="005E738F" w:rsidRDefault="005E738F"/>
        </w:tc>
        <w:tc>
          <w:tcPr>
            <w:tcW w:w="643" w:type="auto"/>
          </w:tcPr>
          <w:p w14:paraId="41B5094E" w14:textId="77777777" w:rsidR="005E738F" w:rsidRDefault="00000000">
            <w:pPr>
              <w:pStyle w:val="TAC6"/>
            </w:pPr>
            <w:r>
              <w:t>2</w:t>
            </w:r>
          </w:p>
        </w:tc>
        <w:tc>
          <w:tcPr>
            <w:tcW w:w="643" w:type="auto"/>
          </w:tcPr>
          <w:p w14:paraId="5932C9DB" w14:textId="77777777" w:rsidR="005E738F" w:rsidRDefault="00000000">
            <w:pPr>
              <w:pStyle w:val="TAC6"/>
            </w:pPr>
            <w:r>
              <w:t>64</w:t>
            </w:r>
          </w:p>
        </w:tc>
        <w:tc>
          <w:tcPr>
            <w:tcW w:w="643" w:type="auto"/>
          </w:tcPr>
          <w:p w14:paraId="0C76AC35" w14:textId="77777777" w:rsidR="005E738F" w:rsidRDefault="00000000">
            <w:pPr>
              <w:pStyle w:val="TAC6"/>
            </w:pPr>
            <w:r>
              <w:t>off</w:t>
            </w:r>
          </w:p>
        </w:tc>
        <w:tc>
          <w:tcPr>
            <w:tcW w:w="643" w:type="auto"/>
          </w:tcPr>
          <w:p w14:paraId="3FB911F8" w14:textId="77777777" w:rsidR="005E738F" w:rsidRDefault="00000000">
            <w:pPr>
              <w:pStyle w:val="TAC6"/>
            </w:pPr>
            <w:r>
              <w:t>BT</w:t>
            </w:r>
          </w:p>
        </w:tc>
        <w:tc>
          <w:tcPr>
            <w:tcW w:w="643" w:type="auto"/>
          </w:tcPr>
          <w:p w14:paraId="39F33115" w14:textId="77777777" w:rsidR="005E738F" w:rsidRDefault="00000000">
            <w:pPr>
              <w:pStyle w:val="TAC6"/>
            </w:pPr>
            <w:r>
              <w:t>4.72</w:t>
            </w:r>
          </w:p>
        </w:tc>
        <w:tc>
          <w:tcPr>
            <w:tcW w:w="643" w:type="auto"/>
          </w:tcPr>
          <w:p w14:paraId="41AED23D" w14:textId="77777777" w:rsidR="005E738F" w:rsidRDefault="00000000">
            <w:pPr>
              <w:pStyle w:val="TAC6"/>
            </w:pPr>
            <w:r>
              <w:t>0.48</w:t>
            </w:r>
          </w:p>
        </w:tc>
        <w:tc>
          <w:tcPr>
            <w:tcW w:w="643" w:type="auto"/>
          </w:tcPr>
          <w:p w14:paraId="6AC43F4E" w14:textId="77777777" w:rsidR="005E738F" w:rsidRDefault="00000000">
            <w:pPr>
              <w:pStyle w:val="TAC6"/>
            </w:pPr>
            <w:r>
              <w:t>c17</w:t>
            </w:r>
          </w:p>
        </w:tc>
        <w:tc>
          <w:tcPr>
            <w:tcW w:w="643" w:type="auto"/>
          </w:tcPr>
          <w:p w14:paraId="05BD88AD" w14:textId="77777777" w:rsidR="005E738F" w:rsidRDefault="00000000">
            <w:pPr>
              <w:pStyle w:val="TAC6"/>
            </w:pPr>
            <w:r>
              <w:t>2x32</w:t>
            </w:r>
          </w:p>
        </w:tc>
        <w:tc>
          <w:tcPr>
            <w:tcW w:w="643" w:type="auto"/>
          </w:tcPr>
          <w:p w14:paraId="5331198E" w14:textId="77777777" w:rsidR="005E738F" w:rsidRDefault="00000000">
            <w:pPr>
              <w:pStyle w:val="TAC6"/>
            </w:pPr>
            <w:r>
              <w:t>4.41</w:t>
            </w:r>
          </w:p>
        </w:tc>
        <w:tc>
          <w:tcPr>
            <w:tcW w:w="643" w:type="auto"/>
          </w:tcPr>
          <w:p w14:paraId="1DAE4C15" w14:textId="77777777" w:rsidR="005E738F" w:rsidRDefault="00000000">
            <w:pPr>
              <w:pStyle w:val="TAC6"/>
            </w:pPr>
            <w:r>
              <w:t>0.73</w:t>
            </w:r>
          </w:p>
        </w:tc>
        <w:tc>
          <w:tcPr>
            <w:tcW w:w="643" w:type="auto"/>
          </w:tcPr>
          <w:p w14:paraId="42A97FE5" w14:textId="77777777" w:rsidR="005E738F" w:rsidRDefault="00000000">
            <w:pPr>
              <w:pStyle w:val="TAC6"/>
            </w:pPr>
            <w:r>
              <w:t>4.76</w:t>
            </w:r>
          </w:p>
        </w:tc>
        <w:tc>
          <w:tcPr>
            <w:tcW w:w="643" w:type="auto"/>
          </w:tcPr>
          <w:p w14:paraId="7B9C4BDB" w14:textId="77777777" w:rsidR="005E738F" w:rsidRDefault="00000000">
            <w:pPr>
              <w:pStyle w:val="TAC6"/>
            </w:pPr>
            <w:r>
              <w:t>BT</w:t>
            </w:r>
          </w:p>
        </w:tc>
        <w:tc>
          <w:tcPr>
            <w:tcW w:w="643" w:type="auto"/>
          </w:tcPr>
          <w:p w14:paraId="3616FE54" w14:textId="77777777" w:rsidR="005E738F" w:rsidRDefault="00000000">
            <w:pPr>
              <w:pStyle w:val="TAC6"/>
            </w:pPr>
            <w:r>
              <w:t>PASS</w:t>
            </w:r>
          </w:p>
        </w:tc>
      </w:tr>
      <w:tr w:rsidR="005E738F" w14:paraId="72888624" w14:textId="77777777">
        <w:trPr>
          <w:jc w:val="center"/>
        </w:trPr>
        <w:tc>
          <w:tcPr>
            <w:tcW w:w="643" w:type="auto"/>
            <w:vMerge/>
          </w:tcPr>
          <w:p w14:paraId="2E26CBC0" w14:textId="77777777" w:rsidR="005E738F" w:rsidRDefault="005E738F"/>
        </w:tc>
        <w:tc>
          <w:tcPr>
            <w:tcW w:w="643" w:type="auto"/>
            <w:vMerge w:val="restart"/>
          </w:tcPr>
          <w:p w14:paraId="21633F6C" w14:textId="77777777" w:rsidR="005E738F" w:rsidRDefault="00000000">
            <w:pPr>
              <w:pStyle w:val="TAC6"/>
            </w:pPr>
            <w:r>
              <w:t>c32</w:t>
            </w:r>
          </w:p>
        </w:tc>
        <w:tc>
          <w:tcPr>
            <w:tcW w:w="643" w:type="auto"/>
          </w:tcPr>
          <w:p w14:paraId="7784CE53" w14:textId="77777777" w:rsidR="005E738F" w:rsidRDefault="00000000">
            <w:pPr>
              <w:pStyle w:val="TAC6"/>
            </w:pPr>
            <w:r>
              <w:t>1</w:t>
            </w:r>
          </w:p>
        </w:tc>
        <w:tc>
          <w:tcPr>
            <w:tcW w:w="643" w:type="auto"/>
          </w:tcPr>
          <w:p w14:paraId="3CEC39EB" w14:textId="77777777" w:rsidR="005E738F" w:rsidRDefault="00000000">
            <w:pPr>
              <w:pStyle w:val="TAC6"/>
            </w:pPr>
            <w:r>
              <w:t>13.2</w:t>
            </w:r>
          </w:p>
        </w:tc>
        <w:tc>
          <w:tcPr>
            <w:tcW w:w="643" w:type="auto"/>
          </w:tcPr>
          <w:p w14:paraId="4D76B846" w14:textId="77777777" w:rsidR="005E738F" w:rsidRDefault="00000000">
            <w:pPr>
              <w:pStyle w:val="TAC6"/>
            </w:pPr>
            <w:r>
              <w:t>on</w:t>
            </w:r>
          </w:p>
        </w:tc>
        <w:tc>
          <w:tcPr>
            <w:tcW w:w="643" w:type="auto"/>
          </w:tcPr>
          <w:p w14:paraId="5E882F58" w14:textId="77777777" w:rsidR="005E738F" w:rsidRDefault="00000000">
            <w:pPr>
              <w:pStyle w:val="TAC6"/>
            </w:pPr>
            <w:r>
              <w:t>NWT</w:t>
            </w:r>
          </w:p>
        </w:tc>
        <w:tc>
          <w:tcPr>
            <w:tcW w:w="643" w:type="auto"/>
          </w:tcPr>
          <w:p w14:paraId="298D1B9C" w14:textId="77777777" w:rsidR="005E738F" w:rsidRDefault="00000000">
            <w:pPr>
              <w:pStyle w:val="TAC6"/>
            </w:pPr>
            <w:r>
              <w:t>3.33</w:t>
            </w:r>
          </w:p>
        </w:tc>
        <w:tc>
          <w:tcPr>
            <w:tcW w:w="643" w:type="auto"/>
          </w:tcPr>
          <w:p w14:paraId="256904F1" w14:textId="77777777" w:rsidR="005E738F" w:rsidRDefault="00000000">
            <w:pPr>
              <w:pStyle w:val="TAC6"/>
            </w:pPr>
            <w:r>
              <w:t>1.02</w:t>
            </w:r>
          </w:p>
        </w:tc>
        <w:tc>
          <w:tcPr>
            <w:tcW w:w="643" w:type="auto"/>
          </w:tcPr>
          <w:p w14:paraId="48EF6026" w14:textId="77777777" w:rsidR="005E738F" w:rsidRDefault="00000000">
            <w:pPr>
              <w:pStyle w:val="TAC6"/>
            </w:pPr>
            <w:r>
              <w:t>c20</w:t>
            </w:r>
          </w:p>
        </w:tc>
        <w:tc>
          <w:tcPr>
            <w:tcW w:w="643" w:type="auto"/>
          </w:tcPr>
          <w:p w14:paraId="22488067" w14:textId="77777777" w:rsidR="005E738F" w:rsidRDefault="00000000">
            <w:pPr>
              <w:pStyle w:val="TAC6"/>
            </w:pPr>
            <w:r>
              <w:t>2x8</w:t>
            </w:r>
          </w:p>
        </w:tc>
        <w:tc>
          <w:tcPr>
            <w:tcW w:w="643" w:type="auto"/>
          </w:tcPr>
          <w:p w14:paraId="5272A6CA" w14:textId="77777777" w:rsidR="005E738F" w:rsidRDefault="00000000">
            <w:pPr>
              <w:pStyle w:val="TAC6"/>
            </w:pPr>
            <w:r>
              <w:t>2.48</w:t>
            </w:r>
          </w:p>
        </w:tc>
        <w:tc>
          <w:tcPr>
            <w:tcW w:w="643" w:type="auto"/>
          </w:tcPr>
          <w:p w14:paraId="13757624" w14:textId="77777777" w:rsidR="005E738F" w:rsidRDefault="00000000">
            <w:pPr>
              <w:pStyle w:val="TAC6"/>
            </w:pPr>
            <w:r>
              <w:t>1.06</w:t>
            </w:r>
          </w:p>
        </w:tc>
        <w:tc>
          <w:tcPr>
            <w:tcW w:w="643" w:type="auto"/>
          </w:tcPr>
          <w:p w14:paraId="1C4205FE" w14:textId="77777777" w:rsidR="005E738F" w:rsidRDefault="00000000">
            <w:pPr>
              <w:pStyle w:val="TAC6"/>
            </w:pPr>
            <w:r>
              <w:t>7.78</w:t>
            </w:r>
          </w:p>
        </w:tc>
        <w:tc>
          <w:tcPr>
            <w:tcW w:w="643" w:type="auto"/>
          </w:tcPr>
          <w:p w14:paraId="2BEC9C9E" w14:textId="77777777" w:rsidR="005E738F" w:rsidRDefault="00000000">
            <w:pPr>
              <w:pStyle w:val="TAC6"/>
            </w:pPr>
            <w:r>
              <w:t>BT</w:t>
            </w:r>
          </w:p>
        </w:tc>
        <w:tc>
          <w:tcPr>
            <w:tcW w:w="643" w:type="auto"/>
            <w:shd w:val="clear" w:color="auto" w:fill="ADD8E6"/>
          </w:tcPr>
          <w:p w14:paraId="2F412DD8" w14:textId="77777777" w:rsidR="005E738F" w:rsidRDefault="00000000">
            <w:pPr>
              <w:pStyle w:val="TAC6"/>
            </w:pPr>
            <w:r>
              <w:t>EXCEED</w:t>
            </w:r>
          </w:p>
        </w:tc>
      </w:tr>
      <w:tr w:rsidR="005E738F" w14:paraId="2BEABCFB" w14:textId="77777777">
        <w:trPr>
          <w:jc w:val="center"/>
        </w:trPr>
        <w:tc>
          <w:tcPr>
            <w:tcW w:w="643" w:type="auto"/>
            <w:vMerge/>
          </w:tcPr>
          <w:p w14:paraId="7A8F08A3" w14:textId="77777777" w:rsidR="005E738F" w:rsidRDefault="005E738F"/>
        </w:tc>
        <w:tc>
          <w:tcPr>
            <w:tcW w:w="643" w:type="auto"/>
            <w:vMerge/>
          </w:tcPr>
          <w:p w14:paraId="5C4B5544" w14:textId="77777777" w:rsidR="005E738F" w:rsidRDefault="005E738F"/>
        </w:tc>
        <w:tc>
          <w:tcPr>
            <w:tcW w:w="643" w:type="auto"/>
          </w:tcPr>
          <w:p w14:paraId="5112FBE0" w14:textId="77777777" w:rsidR="005E738F" w:rsidRDefault="00000000">
            <w:pPr>
              <w:pStyle w:val="TAC6"/>
            </w:pPr>
            <w:r>
              <w:t>2</w:t>
            </w:r>
          </w:p>
        </w:tc>
        <w:tc>
          <w:tcPr>
            <w:tcW w:w="643" w:type="auto"/>
          </w:tcPr>
          <w:p w14:paraId="6055A8F9" w14:textId="77777777" w:rsidR="005E738F" w:rsidRDefault="00000000">
            <w:pPr>
              <w:pStyle w:val="TAC6"/>
            </w:pPr>
            <w:r>
              <w:t>13.2</w:t>
            </w:r>
          </w:p>
        </w:tc>
        <w:tc>
          <w:tcPr>
            <w:tcW w:w="643" w:type="auto"/>
          </w:tcPr>
          <w:p w14:paraId="5140482D" w14:textId="77777777" w:rsidR="005E738F" w:rsidRDefault="00000000">
            <w:pPr>
              <w:pStyle w:val="TAC6"/>
            </w:pPr>
            <w:r>
              <w:t>on</w:t>
            </w:r>
          </w:p>
        </w:tc>
        <w:tc>
          <w:tcPr>
            <w:tcW w:w="643" w:type="auto"/>
          </w:tcPr>
          <w:p w14:paraId="2A1DB985" w14:textId="77777777" w:rsidR="005E738F" w:rsidRDefault="00000000">
            <w:pPr>
              <w:pStyle w:val="TAC6"/>
            </w:pPr>
            <w:r>
              <w:t>BT</w:t>
            </w:r>
          </w:p>
        </w:tc>
        <w:tc>
          <w:tcPr>
            <w:tcW w:w="643" w:type="auto"/>
          </w:tcPr>
          <w:p w14:paraId="5162EE9E" w14:textId="77777777" w:rsidR="005E738F" w:rsidRDefault="00000000">
            <w:pPr>
              <w:pStyle w:val="TAC6"/>
            </w:pPr>
            <w:r>
              <w:t>3.33</w:t>
            </w:r>
          </w:p>
        </w:tc>
        <w:tc>
          <w:tcPr>
            <w:tcW w:w="643" w:type="auto"/>
          </w:tcPr>
          <w:p w14:paraId="5B69124A" w14:textId="77777777" w:rsidR="005E738F" w:rsidRDefault="00000000">
            <w:pPr>
              <w:pStyle w:val="TAC6"/>
            </w:pPr>
            <w:r>
              <w:t>1.02</w:t>
            </w:r>
          </w:p>
        </w:tc>
        <w:tc>
          <w:tcPr>
            <w:tcW w:w="643" w:type="auto"/>
          </w:tcPr>
          <w:p w14:paraId="68EF9A7D" w14:textId="77777777" w:rsidR="005E738F" w:rsidRDefault="00000000">
            <w:pPr>
              <w:pStyle w:val="TAC6"/>
            </w:pPr>
            <w:r>
              <w:t>c19</w:t>
            </w:r>
          </w:p>
        </w:tc>
        <w:tc>
          <w:tcPr>
            <w:tcW w:w="643" w:type="auto"/>
          </w:tcPr>
          <w:p w14:paraId="4B06A60B" w14:textId="77777777" w:rsidR="005E738F" w:rsidRDefault="00000000">
            <w:pPr>
              <w:pStyle w:val="TAC6"/>
            </w:pPr>
            <w:r>
              <w:t>2x7.2</w:t>
            </w:r>
          </w:p>
        </w:tc>
        <w:tc>
          <w:tcPr>
            <w:tcW w:w="643" w:type="auto"/>
          </w:tcPr>
          <w:p w14:paraId="591CDEC5" w14:textId="77777777" w:rsidR="005E738F" w:rsidRDefault="00000000">
            <w:pPr>
              <w:pStyle w:val="TAC6"/>
            </w:pPr>
            <w:r>
              <w:t>2.39</w:t>
            </w:r>
          </w:p>
        </w:tc>
        <w:tc>
          <w:tcPr>
            <w:tcW w:w="643" w:type="auto"/>
          </w:tcPr>
          <w:p w14:paraId="439AFF30" w14:textId="77777777" w:rsidR="005E738F" w:rsidRDefault="00000000">
            <w:pPr>
              <w:pStyle w:val="TAC6"/>
            </w:pPr>
            <w:r>
              <w:t>1.02</w:t>
            </w:r>
          </w:p>
        </w:tc>
        <w:tc>
          <w:tcPr>
            <w:tcW w:w="643" w:type="auto"/>
          </w:tcPr>
          <w:p w14:paraId="2C3CA330" w14:textId="77777777" w:rsidR="005E738F" w:rsidRDefault="00000000">
            <w:pPr>
              <w:pStyle w:val="TAC6"/>
            </w:pPr>
            <w:r>
              <w:t>8.72</w:t>
            </w:r>
          </w:p>
        </w:tc>
        <w:tc>
          <w:tcPr>
            <w:tcW w:w="643" w:type="auto"/>
          </w:tcPr>
          <w:p w14:paraId="2D4D3E9B" w14:textId="77777777" w:rsidR="005E738F" w:rsidRDefault="00000000">
            <w:pPr>
              <w:pStyle w:val="TAC6"/>
            </w:pPr>
            <w:r>
              <w:t>BT</w:t>
            </w:r>
          </w:p>
        </w:tc>
        <w:tc>
          <w:tcPr>
            <w:tcW w:w="643" w:type="auto"/>
          </w:tcPr>
          <w:p w14:paraId="076795CE" w14:textId="77777777" w:rsidR="005E738F" w:rsidRDefault="00000000">
            <w:pPr>
              <w:pStyle w:val="TAC6"/>
            </w:pPr>
            <w:r>
              <w:t>PASS</w:t>
            </w:r>
          </w:p>
        </w:tc>
      </w:tr>
      <w:tr w:rsidR="005E738F" w14:paraId="5A4CC07D" w14:textId="77777777">
        <w:trPr>
          <w:jc w:val="center"/>
        </w:trPr>
        <w:tc>
          <w:tcPr>
            <w:tcW w:w="643" w:type="auto"/>
            <w:vMerge/>
          </w:tcPr>
          <w:p w14:paraId="6760A50D" w14:textId="77777777" w:rsidR="005E738F" w:rsidRDefault="005E738F"/>
        </w:tc>
        <w:tc>
          <w:tcPr>
            <w:tcW w:w="643" w:type="auto"/>
            <w:vMerge w:val="restart"/>
          </w:tcPr>
          <w:p w14:paraId="01A8C296" w14:textId="77777777" w:rsidR="005E738F" w:rsidRDefault="00000000">
            <w:pPr>
              <w:pStyle w:val="TAC6"/>
            </w:pPr>
            <w:r>
              <w:t>c33</w:t>
            </w:r>
          </w:p>
        </w:tc>
        <w:tc>
          <w:tcPr>
            <w:tcW w:w="643" w:type="auto"/>
          </w:tcPr>
          <w:p w14:paraId="423DA652" w14:textId="77777777" w:rsidR="005E738F" w:rsidRDefault="00000000">
            <w:pPr>
              <w:pStyle w:val="TAC6"/>
            </w:pPr>
            <w:r>
              <w:t>1</w:t>
            </w:r>
          </w:p>
        </w:tc>
        <w:tc>
          <w:tcPr>
            <w:tcW w:w="643" w:type="auto"/>
          </w:tcPr>
          <w:p w14:paraId="5222699C" w14:textId="77777777" w:rsidR="005E738F" w:rsidRDefault="00000000">
            <w:pPr>
              <w:pStyle w:val="TAC6"/>
            </w:pPr>
            <w:r>
              <w:t>16.4</w:t>
            </w:r>
          </w:p>
        </w:tc>
        <w:tc>
          <w:tcPr>
            <w:tcW w:w="643" w:type="auto"/>
          </w:tcPr>
          <w:p w14:paraId="0D3A7877" w14:textId="77777777" w:rsidR="005E738F" w:rsidRDefault="00000000">
            <w:pPr>
              <w:pStyle w:val="TAC6"/>
            </w:pPr>
            <w:r>
              <w:t>on</w:t>
            </w:r>
          </w:p>
        </w:tc>
        <w:tc>
          <w:tcPr>
            <w:tcW w:w="643" w:type="auto"/>
          </w:tcPr>
          <w:p w14:paraId="172C2B33" w14:textId="77777777" w:rsidR="005E738F" w:rsidRDefault="00000000">
            <w:pPr>
              <w:pStyle w:val="TAC6"/>
            </w:pPr>
            <w:r>
              <w:t>NWT</w:t>
            </w:r>
          </w:p>
        </w:tc>
        <w:tc>
          <w:tcPr>
            <w:tcW w:w="643" w:type="auto"/>
          </w:tcPr>
          <w:p w14:paraId="1481FF53" w14:textId="77777777" w:rsidR="005E738F" w:rsidRDefault="00000000">
            <w:pPr>
              <w:pStyle w:val="TAC6"/>
            </w:pPr>
            <w:r>
              <w:t>3.72</w:t>
            </w:r>
          </w:p>
        </w:tc>
        <w:tc>
          <w:tcPr>
            <w:tcW w:w="643" w:type="auto"/>
          </w:tcPr>
          <w:p w14:paraId="5A2CC4AE" w14:textId="77777777" w:rsidR="005E738F" w:rsidRDefault="00000000">
            <w:pPr>
              <w:pStyle w:val="TAC6"/>
            </w:pPr>
            <w:r>
              <w:t>0.88</w:t>
            </w:r>
          </w:p>
        </w:tc>
        <w:tc>
          <w:tcPr>
            <w:tcW w:w="643" w:type="auto"/>
          </w:tcPr>
          <w:p w14:paraId="02822387" w14:textId="77777777" w:rsidR="005E738F" w:rsidRDefault="00000000">
            <w:pPr>
              <w:pStyle w:val="TAC6"/>
            </w:pPr>
            <w:r>
              <w:t>c21</w:t>
            </w:r>
          </w:p>
        </w:tc>
        <w:tc>
          <w:tcPr>
            <w:tcW w:w="643" w:type="auto"/>
          </w:tcPr>
          <w:p w14:paraId="55999D20" w14:textId="77777777" w:rsidR="005E738F" w:rsidRDefault="00000000">
            <w:pPr>
              <w:pStyle w:val="TAC6"/>
            </w:pPr>
            <w:r>
              <w:t>2x9.6</w:t>
            </w:r>
          </w:p>
        </w:tc>
        <w:tc>
          <w:tcPr>
            <w:tcW w:w="643" w:type="auto"/>
          </w:tcPr>
          <w:p w14:paraId="012DBF7B" w14:textId="77777777" w:rsidR="005E738F" w:rsidRDefault="00000000">
            <w:pPr>
              <w:pStyle w:val="TAC6"/>
            </w:pPr>
            <w:r>
              <w:t>3.34</w:t>
            </w:r>
          </w:p>
        </w:tc>
        <w:tc>
          <w:tcPr>
            <w:tcW w:w="643" w:type="auto"/>
          </w:tcPr>
          <w:p w14:paraId="5317768C" w14:textId="77777777" w:rsidR="005E738F" w:rsidRDefault="00000000">
            <w:pPr>
              <w:pStyle w:val="TAC6"/>
            </w:pPr>
            <w:r>
              <w:t>0.99</w:t>
            </w:r>
          </w:p>
        </w:tc>
        <w:tc>
          <w:tcPr>
            <w:tcW w:w="643" w:type="auto"/>
          </w:tcPr>
          <w:p w14:paraId="462BC0C9" w14:textId="77777777" w:rsidR="005E738F" w:rsidRDefault="00000000">
            <w:pPr>
              <w:pStyle w:val="TAC6"/>
            </w:pPr>
            <w:r>
              <w:t>3.84</w:t>
            </w:r>
          </w:p>
        </w:tc>
        <w:tc>
          <w:tcPr>
            <w:tcW w:w="643" w:type="auto"/>
          </w:tcPr>
          <w:p w14:paraId="178FC1DA" w14:textId="77777777" w:rsidR="005E738F" w:rsidRDefault="00000000">
            <w:pPr>
              <w:pStyle w:val="TAC6"/>
            </w:pPr>
            <w:r>
              <w:t>BT</w:t>
            </w:r>
          </w:p>
        </w:tc>
        <w:tc>
          <w:tcPr>
            <w:tcW w:w="643" w:type="auto"/>
            <w:shd w:val="clear" w:color="auto" w:fill="ADD8E6"/>
          </w:tcPr>
          <w:p w14:paraId="010C9214" w14:textId="77777777" w:rsidR="005E738F" w:rsidRDefault="00000000">
            <w:pPr>
              <w:pStyle w:val="TAC6"/>
            </w:pPr>
            <w:r>
              <w:t>EXCEED</w:t>
            </w:r>
          </w:p>
        </w:tc>
      </w:tr>
      <w:tr w:rsidR="005E738F" w14:paraId="62736478" w14:textId="77777777">
        <w:trPr>
          <w:jc w:val="center"/>
        </w:trPr>
        <w:tc>
          <w:tcPr>
            <w:tcW w:w="643" w:type="auto"/>
            <w:vMerge/>
          </w:tcPr>
          <w:p w14:paraId="4D81503B" w14:textId="77777777" w:rsidR="005E738F" w:rsidRDefault="005E738F"/>
        </w:tc>
        <w:tc>
          <w:tcPr>
            <w:tcW w:w="643" w:type="auto"/>
            <w:vMerge/>
          </w:tcPr>
          <w:p w14:paraId="74EFBE0C" w14:textId="77777777" w:rsidR="005E738F" w:rsidRDefault="005E738F"/>
        </w:tc>
        <w:tc>
          <w:tcPr>
            <w:tcW w:w="643" w:type="auto"/>
          </w:tcPr>
          <w:p w14:paraId="2C5AD1AA" w14:textId="77777777" w:rsidR="005E738F" w:rsidRDefault="00000000">
            <w:pPr>
              <w:pStyle w:val="TAC6"/>
            </w:pPr>
            <w:r>
              <w:t>2</w:t>
            </w:r>
          </w:p>
        </w:tc>
        <w:tc>
          <w:tcPr>
            <w:tcW w:w="643" w:type="auto"/>
          </w:tcPr>
          <w:p w14:paraId="332A319D" w14:textId="77777777" w:rsidR="005E738F" w:rsidRDefault="00000000">
            <w:pPr>
              <w:pStyle w:val="TAC6"/>
            </w:pPr>
            <w:r>
              <w:t>16.4</w:t>
            </w:r>
          </w:p>
        </w:tc>
        <w:tc>
          <w:tcPr>
            <w:tcW w:w="643" w:type="auto"/>
          </w:tcPr>
          <w:p w14:paraId="74BE191E" w14:textId="77777777" w:rsidR="005E738F" w:rsidRDefault="00000000">
            <w:pPr>
              <w:pStyle w:val="TAC6"/>
            </w:pPr>
            <w:r>
              <w:t>on</w:t>
            </w:r>
          </w:p>
        </w:tc>
        <w:tc>
          <w:tcPr>
            <w:tcW w:w="643" w:type="auto"/>
          </w:tcPr>
          <w:p w14:paraId="3BD67FDF" w14:textId="77777777" w:rsidR="005E738F" w:rsidRDefault="00000000">
            <w:pPr>
              <w:pStyle w:val="TAC6"/>
            </w:pPr>
            <w:r>
              <w:t>BT</w:t>
            </w:r>
          </w:p>
        </w:tc>
        <w:tc>
          <w:tcPr>
            <w:tcW w:w="643" w:type="auto"/>
          </w:tcPr>
          <w:p w14:paraId="2EF45E1D" w14:textId="77777777" w:rsidR="005E738F" w:rsidRDefault="00000000">
            <w:pPr>
              <w:pStyle w:val="TAC6"/>
            </w:pPr>
            <w:r>
              <w:t>3.72</w:t>
            </w:r>
          </w:p>
        </w:tc>
        <w:tc>
          <w:tcPr>
            <w:tcW w:w="643" w:type="auto"/>
          </w:tcPr>
          <w:p w14:paraId="6FCB38AD" w14:textId="77777777" w:rsidR="005E738F" w:rsidRDefault="00000000">
            <w:pPr>
              <w:pStyle w:val="TAC6"/>
            </w:pPr>
            <w:r>
              <w:t>0.88</w:t>
            </w:r>
          </w:p>
        </w:tc>
        <w:tc>
          <w:tcPr>
            <w:tcW w:w="643" w:type="auto"/>
          </w:tcPr>
          <w:p w14:paraId="624A4340" w14:textId="77777777" w:rsidR="005E738F" w:rsidRDefault="00000000">
            <w:pPr>
              <w:pStyle w:val="TAC6"/>
            </w:pPr>
            <w:r>
              <w:t>c20</w:t>
            </w:r>
          </w:p>
        </w:tc>
        <w:tc>
          <w:tcPr>
            <w:tcW w:w="643" w:type="auto"/>
          </w:tcPr>
          <w:p w14:paraId="5602D892" w14:textId="77777777" w:rsidR="005E738F" w:rsidRDefault="00000000">
            <w:pPr>
              <w:pStyle w:val="TAC6"/>
            </w:pPr>
            <w:r>
              <w:t>2x8</w:t>
            </w:r>
          </w:p>
        </w:tc>
        <w:tc>
          <w:tcPr>
            <w:tcW w:w="643" w:type="auto"/>
          </w:tcPr>
          <w:p w14:paraId="463B4F93" w14:textId="77777777" w:rsidR="005E738F" w:rsidRDefault="00000000">
            <w:pPr>
              <w:pStyle w:val="TAC6"/>
            </w:pPr>
            <w:r>
              <w:t>2.48</w:t>
            </w:r>
          </w:p>
        </w:tc>
        <w:tc>
          <w:tcPr>
            <w:tcW w:w="643" w:type="auto"/>
          </w:tcPr>
          <w:p w14:paraId="6C68A1E0" w14:textId="77777777" w:rsidR="005E738F" w:rsidRDefault="00000000">
            <w:pPr>
              <w:pStyle w:val="TAC6"/>
            </w:pPr>
            <w:r>
              <w:t>1.06</w:t>
            </w:r>
          </w:p>
        </w:tc>
        <w:tc>
          <w:tcPr>
            <w:tcW w:w="643" w:type="auto"/>
          </w:tcPr>
          <w:p w14:paraId="051708A9" w14:textId="77777777" w:rsidR="005E738F" w:rsidRDefault="00000000">
            <w:pPr>
              <w:pStyle w:val="TAC6"/>
            </w:pPr>
            <w:r>
              <w:t>12.07</w:t>
            </w:r>
          </w:p>
        </w:tc>
        <w:tc>
          <w:tcPr>
            <w:tcW w:w="643" w:type="auto"/>
          </w:tcPr>
          <w:p w14:paraId="5FB3FFA7" w14:textId="77777777" w:rsidR="005E738F" w:rsidRDefault="00000000">
            <w:pPr>
              <w:pStyle w:val="TAC6"/>
            </w:pPr>
            <w:r>
              <w:t>BT</w:t>
            </w:r>
          </w:p>
        </w:tc>
        <w:tc>
          <w:tcPr>
            <w:tcW w:w="643" w:type="auto"/>
          </w:tcPr>
          <w:p w14:paraId="176395B8" w14:textId="77777777" w:rsidR="005E738F" w:rsidRDefault="00000000">
            <w:pPr>
              <w:pStyle w:val="TAC6"/>
            </w:pPr>
            <w:r>
              <w:t>PASS</w:t>
            </w:r>
          </w:p>
        </w:tc>
      </w:tr>
      <w:tr w:rsidR="005E738F" w14:paraId="2F842A1C" w14:textId="77777777">
        <w:trPr>
          <w:jc w:val="center"/>
        </w:trPr>
        <w:tc>
          <w:tcPr>
            <w:tcW w:w="643" w:type="auto"/>
            <w:vMerge/>
          </w:tcPr>
          <w:p w14:paraId="7FE24B5F" w14:textId="77777777" w:rsidR="005E738F" w:rsidRDefault="005E738F"/>
        </w:tc>
        <w:tc>
          <w:tcPr>
            <w:tcW w:w="643" w:type="auto"/>
            <w:vMerge w:val="restart"/>
          </w:tcPr>
          <w:p w14:paraId="27727E6A" w14:textId="77777777" w:rsidR="005E738F" w:rsidRDefault="00000000">
            <w:pPr>
              <w:pStyle w:val="TAC6"/>
            </w:pPr>
            <w:r>
              <w:t>c34</w:t>
            </w:r>
          </w:p>
        </w:tc>
        <w:tc>
          <w:tcPr>
            <w:tcW w:w="643" w:type="auto"/>
          </w:tcPr>
          <w:p w14:paraId="6E686892" w14:textId="77777777" w:rsidR="005E738F" w:rsidRDefault="00000000">
            <w:pPr>
              <w:pStyle w:val="TAC6"/>
            </w:pPr>
            <w:r>
              <w:t>1</w:t>
            </w:r>
          </w:p>
        </w:tc>
        <w:tc>
          <w:tcPr>
            <w:tcW w:w="643" w:type="auto"/>
          </w:tcPr>
          <w:p w14:paraId="36808E7E" w14:textId="77777777" w:rsidR="005E738F" w:rsidRDefault="00000000">
            <w:pPr>
              <w:pStyle w:val="TAC6"/>
            </w:pPr>
            <w:r>
              <w:t>24.4</w:t>
            </w:r>
          </w:p>
        </w:tc>
        <w:tc>
          <w:tcPr>
            <w:tcW w:w="643" w:type="auto"/>
          </w:tcPr>
          <w:p w14:paraId="7CE74F83" w14:textId="77777777" w:rsidR="005E738F" w:rsidRDefault="00000000">
            <w:pPr>
              <w:pStyle w:val="TAC6"/>
            </w:pPr>
            <w:r>
              <w:t>on</w:t>
            </w:r>
          </w:p>
        </w:tc>
        <w:tc>
          <w:tcPr>
            <w:tcW w:w="643" w:type="auto"/>
          </w:tcPr>
          <w:p w14:paraId="50E24954" w14:textId="77777777" w:rsidR="005E738F" w:rsidRDefault="00000000">
            <w:pPr>
              <w:pStyle w:val="TAC6"/>
            </w:pPr>
            <w:r>
              <w:t>NWT</w:t>
            </w:r>
          </w:p>
        </w:tc>
        <w:tc>
          <w:tcPr>
            <w:tcW w:w="643" w:type="auto"/>
          </w:tcPr>
          <w:p w14:paraId="1423F55C" w14:textId="77777777" w:rsidR="005E738F" w:rsidRDefault="00000000">
            <w:pPr>
              <w:pStyle w:val="TAC6"/>
            </w:pPr>
            <w:r>
              <w:t>4</w:t>
            </w:r>
          </w:p>
        </w:tc>
        <w:tc>
          <w:tcPr>
            <w:tcW w:w="643" w:type="auto"/>
          </w:tcPr>
          <w:p w14:paraId="428875BB" w14:textId="77777777" w:rsidR="005E738F" w:rsidRDefault="00000000">
            <w:pPr>
              <w:pStyle w:val="TAC6"/>
            </w:pPr>
            <w:r>
              <w:t>0.72</w:t>
            </w:r>
          </w:p>
        </w:tc>
        <w:tc>
          <w:tcPr>
            <w:tcW w:w="643" w:type="auto"/>
          </w:tcPr>
          <w:p w14:paraId="08196054" w14:textId="77777777" w:rsidR="005E738F" w:rsidRDefault="00000000">
            <w:pPr>
              <w:pStyle w:val="TAC6"/>
            </w:pPr>
            <w:r>
              <w:t>c22</w:t>
            </w:r>
          </w:p>
        </w:tc>
        <w:tc>
          <w:tcPr>
            <w:tcW w:w="643" w:type="auto"/>
          </w:tcPr>
          <w:p w14:paraId="50911E60" w14:textId="77777777" w:rsidR="005E738F" w:rsidRDefault="00000000">
            <w:pPr>
              <w:pStyle w:val="TAC6"/>
            </w:pPr>
            <w:r>
              <w:t>2x13.2</w:t>
            </w:r>
          </w:p>
        </w:tc>
        <w:tc>
          <w:tcPr>
            <w:tcW w:w="643" w:type="auto"/>
          </w:tcPr>
          <w:p w14:paraId="6A473AFD" w14:textId="77777777" w:rsidR="005E738F" w:rsidRDefault="00000000">
            <w:pPr>
              <w:pStyle w:val="TAC6"/>
            </w:pPr>
            <w:r>
              <w:t>3.66</w:t>
            </w:r>
          </w:p>
        </w:tc>
        <w:tc>
          <w:tcPr>
            <w:tcW w:w="643" w:type="auto"/>
          </w:tcPr>
          <w:p w14:paraId="49AEEE40" w14:textId="77777777" w:rsidR="005E738F" w:rsidRDefault="00000000">
            <w:pPr>
              <w:pStyle w:val="TAC6"/>
            </w:pPr>
            <w:r>
              <w:t>1</w:t>
            </w:r>
          </w:p>
        </w:tc>
        <w:tc>
          <w:tcPr>
            <w:tcW w:w="643" w:type="auto"/>
          </w:tcPr>
          <w:p w14:paraId="56F6EE22" w14:textId="77777777" w:rsidR="005E738F" w:rsidRDefault="00000000">
            <w:pPr>
              <w:pStyle w:val="TAC6"/>
            </w:pPr>
            <w:r>
              <w:t>3.75</w:t>
            </w:r>
          </w:p>
        </w:tc>
        <w:tc>
          <w:tcPr>
            <w:tcW w:w="643" w:type="auto"/>
          </w:tcPr>
          <w:p w14:paraId="5A1A62DF" w14:textId="77777777" w:rsidR="005E738F" w:rsidRDefault="00000000">
            <w:pPr>
              <w:pStyle w:val="TAC6"/>
            </w:pPr>
            <w:r>
              <w:t>BT</w:t>
            </w:r>
          </w:p>
        </w:tc>
        <w:tc>
          <w:tcPr>
            <w:tcW w:w="643" w:type="auto"/>
            <w:shd w:val="clear" w:color="auto" w:fill="ADD8E6"/>
          </w:tcPr>
          <w:p w14:paraId="414FDAA8" w14:textId="77777777" w:rsidR="005E738F" w:rsidRDefault="00000000">
            <w:pPr>
              <w:pStyle w:val="TAC6"/>
            </w:pPr>
            <w:r>
              <w:t>EXCEED</w:t>
            </w:r>
          </w:p>
        </w:tc>
      </w:tr>
      <w:tr w:rsidR="005E738F" w14:paraId="0E8D6A22" w14:textId="77777777">
        <w:trPr>
          <w:jc w:val="center"/>
        </w:trPr>
        <w:tc>
          <w:tcPr>
            <w:tcW w:w="643" w:type="auto"/>
            <w:vMerge/>
          </w:tcPr>
          <w:p w14:paraId="7C504E28" w14:textId="77777777" w:rsidR="005E738F" w:rsidRDefault="005E738F"/>
        </w:tc>
        <w:tc>
          <w:tcPr>
            <w:tcW w:w="643" w:type="auto"/>
            <w:vMerge/>
          </w:tcPr>
          <w:p w14:paraId="2FD35A81" w14:textId="77777777" w:rsidR="005E738F" w:rsidRDefault="005E738F"/>
        </w:tc>
        <w:tc>
          <w:tcPr>
            <w:tcW w:w="643" w:type="auto"/>
          </w:tcPr>
          <w:p w14:paraId="5A43D802" w14:textId="77777777" w:rsidR="005E738F" w:rsidRDefault="00000000">
            <w:pPr>
              <w:pStyle w:val="TAC6"/>
            </w:pPr>
            <w:r>
              <w:t>2</w:t>
            </w:r>
          </w:p>
        </w:tc>
        <w:tc>
          <w:tcPr>
            <w:tcW w:w="643" w:type="auto"/>
          </w:tcPr>
          <w:p w14:paraId="77C2BA10" w14:textId="77777777" w:rsidR="005E738F" w:rsidRDefault="00000000">
            <w:pPr>
              <w:pStyle w:val="TAC6"/>
            </w:pPr>
            <w:r>
              <w:t>24.4</w:t>
            </w:r>
          </w:p>
        </w:tc>
        <w:tc>
          <w:tcPr>
            <w:tcW w:w="643" w:type="auto"/>
          </w:tcPr>
          <w:p w14:paraId="0468E2E4" w14:textId="77777777" w:rsidR="005E738F" w:rsidRDefault="00000000">
            <w:pPr>
              <w:pStyle w:val="TAC6"/>
            </w:pPr>
            <w:r>
              <w:t>on</w:t>
            </w:r>
          </w:p>
        </w:tc>
        <w:tc>
          <w:tcPr>
            <w:tcW w:w="643" w:type="auto"/>
          </w:tcPr>
          <w:p w14:paraId="46D4E7AB" w14:textId="77777777" w:rsidR="005E738F" w:rsidRDefault="00000000">
            <w:pPr>
              <w:pStyle w:val="TAC6"/>
            </w:pPr>
            <w:r>
              <w:t>BT</w:t>
            </w:r>
          </w:p>
        </w:tc>
        <w:tc>
          <w:tcPr>
            <w:tcW w:w="643" w:type="auto"/>
          </w:tcPr>
          <w:p w14:paraId="70C876B7" w14:textId="77777777" w:rsidR="005E738F" w:rsidRDefault="00000000">
            <w:pPr>
              <w:pStyle w:val="TAC6"/>
            </w:pPr>
            <w:r>
              <w:t>4</w:t>
            </w:r>
          </w:p>
        </w:tc>
        <w:tc>
          <w:tcPr>
            <w:tcW w:w="643" w:type="auto"/>
          </w:tcPr>
          <w:p w14:paraId="557F4463" w14:textId="77777777" w:rsidR="005E738F" w:rsidRDefault="00000000">
            <w:pPr>
              <w:pStyle w:val="TAC6"/>
            </w:pPr>
            <w:r>
              <w:t>0.72</w:t>
            </w:r>
          </w:p>
        </w:tc>
        <w:tc>
          <w:tcPr>
            <w:tcW w:w="643" w:type="auto"/>
          </w:tcPr>
          <w:p w14:paraId="0E6F7830" w14:textId="77777777" w:rsidR="005E738F" w:rsidRDefault="00000000">
            <w:pPr>
              <w:pStyle w:val="TAC6"/>
            </w:pPr>
            <w:r>
              <w:t>c21</w:t>
            </w:r>
          </w:p>
        </w:tc>
        <w:tc>
          <w:tcPr>
            <w:tcW w:w="643" w:type="auto"/>
          </w:tcPr>
          <w:p w14:paraId="65628454" w14:textId="77777777" w:rsidR="005E738F" w:rsidRDefault="00000000">
            <w:pPr>
              <w:pStyle w:val="TAC6"/>
            </w:pPr>
            <w:r>
              <w:t>2x9.6</w:t>
            </w:r>
          </w:p>
        </w:tc>
        <w:tc>
          <w:tcPr>
            <w:tcW w:w="643" w:type="auto"/>
          </w:tcPr>
          <w:p w14:paraId="0F7B81E1" w14:textId="77777777" w:rsidR="005E738F" w:rsidRDefault="00000000">
            <w:pPr>
              <w:pStyle w:val="TAC6"/>
            </w:pPr>
            <w:r>
              <w:t>3.34</w:t>
            </w:r>
          </w:p>
        </w:tc>
        <w:tc>
          <w:tcPr>
            <w:tcW w:w="643" w:type="auto"/>
          </w:tcPr>
          <w:p w14:paraId="103255C7" w14:textId="77777777" w:rsidR="005E738F" w:rsidRDefault="00000000">
            <w:pPr>
              <w:pStyle w:val="TAC6"/>
            </w:pPr>
            <w:r>
              <w:t>0.99</w:t>
            </w:r>
          </w:p>
        </w:tc>
        <w:tc>
          <w:tcPr>
            <w:tcW w:w="643" w:type="auto"/>
          </w:tcPr>
          <w:p w14:paraId="7611803E" w14:textId="77777777" w:rsidR="005E738F" w:rsidRDefault="00000000">
            <w:pPr>
              <w:pStyle w:val="TAC6"/>
            </w:pPr>
            <w:r>
              <w:t>7.27</w:t>
            </w:r>
          </w:p>
        </w:tc>
        <w:tc>
          <w:tcPr>
            <w:tcW w:w="643" w:type="auto"/>
          </w:tcPr>
          <w:p w14:paraId="1871B945" w14:textId="77777777" w:rsidR="005E738F" w:rsidRDefault="00000000">
            <w:pPr>
              <w:pStyle w:val="TAC6"/>
            </w:pPr>
            <w:r>
              <w:t>BT</w:t>
            </w:r>
          </w:p>
        </w:tc>
        <w:tc>
          <w:tcPr>
            <w:tcW w:w="643" w:type="auto"/>
          </w:tcPr>
          <w:p w14:paraId="5DDD5186" w14:textId="77777777" w:rsidR="005E738F" w:rsidRDefault="00000000">
            <w:pPr>
              <w:pStyle w:val="TAC6"/>
            </w:pPr>
            <w:r>
              <w:t>PASS</w:t>
            </w:r>
          </w:p>
        </w:tc>
      </w:tr>
      <w:tr w:rsidR="005E738F" w14:paraId="243F5872" w14:textId="77777777">
        <w:trPr>
          <w:jc w:val="center"/>
        </w:trPr>
        <w:tc>
          <w:tcPr>
            <w:tcW w:w="643" w:type="auto"/>
            <w:vMerge/>
          </w:tcPr>
          <w:p w14:paraId="622D55C5" w14:textId="77777777" w:rsidR="005E738F" w:rsidRDefault="005E738F"/>
        </w:tc>
        <w:tc>
          <w:tcPr>
            <w:tcW w:w="643" w:type="auto"/>
            <w:vMerge w:val="restart"/>
          </w:tcPr>
          <w:p w14:paraId="004041FC" w14:textId="77777777" w:rsidR="005E738F" w:rsidRDefault="00000000">
            <w:pPr>
              <w:pStyle w:val="TAC6"/>
            </w:pPr>
            <w:r>
              <w:t>c35</w:t>
            </w:r>
          </w:p>
        </w:tc>
        <w:tc>
          <w:tcPr>
            <w:tcW w:w="643" w:type="auto"/>
          </w:tcPr>
          <w:p w14:paraId="3C3004BD" w14:textId="77777777" w:rsidR="005E738F" w:rsidRDefault="00000000">
            <w:pPr>
              <w:pStyle w:val="TAC6"/>
            </w:pPr>
            <w:r>
              <w:t>1</w:t>
            </w:r>
          </w:p>
        </w:tc>
        <w:tc>
          <w:tcPr>
            <w:tcW w:w="643" w:type="auto"/>
          </w:tcPr>
          <w:p w14:paraId="1932963D" w14:textId="77777777" w:rsidR="005E738F" w:rsidRDefault="00000000">
            <w:pPr>
              <w:pStyle w:val="TAC6"/>
            </w:pPr>
            <w:r>
              <w:t>32</w:t>
            </w:r>
          </w:p>
        </w:tc>
        <w:tc>
          <w:tcPr>
            <w:tcW w:w="643" w:type="auto"/>
          </w:tcPr>
          <w:p w14:paraId="44BA6047" w14:textId="77777777" w:rsidR="005E738F" w:rsidRDefault="00000000">
            <w:pPr>
              <w:pStyle w:val="TAC6"/>
            </w:pPr>
            <w:r>
              <w:t>on</w:t>
            </w:r>
          </w:p>
        </w:tc>
        <w:tc>
          <w:tcPr>
            <w:tcW w:w="643" w:type="auto"/>
          </w:tcPr>
          <w:p w14:paraId="3D0C4D86" w14:textId="77777777" w:rsidR="005E738F" w:rsidRDefault="00000000">
            <w:pPr>
              <w:pStyle w:val="TAC6"/>
            </w:pPr>
            <w:r>
              <w:t>NWT</w:t>
            </w:r>
          </w:p>
        </w:tc>
        <w:tc>
          <w:tcPr>
            <w:tcW w:w="643" w:type="auto"/>
          </w:tcPr>
          <w:p w14:paraId="1C06DD55" w14:textId="77777777" w:rsidR="005E738F" w:rsidRDefault="00000000">
            <w:pPr>
              <w:pStyle w:val="TAC6"/>
            </w:pPr>
            <w:r>
              <w:t>4.16</w:t>
            </w:r>
          </w:p>
        </w:tc>
        <w:tc>
          <w:tcPr>
            <w:tcW w:w="643" w:type="auto"/>
          </w:tcPr>
          <w:p w14:paraId="4E65BC93" w14:textId="77777777" w:rsidR="005E738F" w:rsidRDefault="00000000">
            <w:pPr>
              <w:pStyle w:val="TAC6"/>
            </w:pPr>
            <w:r>
              <w:t>0.78</w:t>
            </w:r>
          </w:p>
        </w:tc>
        <w:tc>
          <w:tcPr>
            <w:tcW w:w="643" w:type="auto"/>
          </w:tcPr>
          <w:p w14:paraId="3000442C" w14:textId="77777777" w:rsidR="005E738F" w:rsidRDefault="00000000">
            <w:pPr>
              <w:pStyle w:val="TAC6"/>
            </w:pPr>
            <w:r>
              <w:t>c23</w:t>
            </w:r>
          </w:p>
        </w:tc>
        <w:tc>
          <w:tcPr>
            <w:tcW w:w="643" w:type="auto"/>
          </w:tcPr>
          <w:p w14:paraId="15440DA0" w14:textId="77777777" w:rsidR="005E738F" w:rsidRDefault="00000000">
            <w:pPr>
              <w:pStyle w:val="TAC6"/>
            </w:pPr>
            <w:r>
              <w:t>2x16.4</w:t>
            </w:r>
          </w:p>
        </w:tc>
        <w:tc>
          <w:tcPr>
            <w:tcW w:w="643" w:type="auto"/>
          </w:tcPr>
          <w:p w14:paraId="6ECB6B18" w14:textId="77777777" w:rsidR="005E738F" w:rsidRDefault="00000000">
            <w:pPr>
              <w:pStyle w:val="TAC6"/>
            </w:pPr>
            <w:r>
              <w:t>4.1</w:t>
            </w:r>
          </w:p>
        </w:tc>
        <w:tc>
          <w:tcPr>
            <w:tcW w:w="643" w:type="auto"/>
          </w:tcPr>
          <w:p w14:paraId="0CD86BDC" w14:textId="77777777" w:rsidR="005E738F" w:rsidRDefault="00000000">
            <w:pPr>
              <w:pStyle w:val="TAC6"/>
            </w:pPr>
            <w:r>
              <w:t>0.83</w:t>
            </w:r>
          </w:p>
        </w:tc>
        <w:tc>
          <w:tcPr>
            <w:tcW w:w="643" w:type="auto"/>
          </w:tcPr>
          <w:p w14:paraId="65AE9F60" w14:textId="77777777" w:rsidR="005E738F" w:rsidRDefault="00000000">
            <w:pPr>
              <w:pStyle w:val="TAC6"/>
            </w:pPr>
            <w:r>
              <w:t>0.66</w:t>
            </w:r>
          </w:p>
        </w:tc>
        <w:tc>
          <w:tcPr>
            <w:tcW w:w="643" w:type="auto"/>
          </w:tcPr>
          <w:p w14:paraId="77251883" w14:textId="77777777" w:rsidR="005E738F" w:rsidRDefault="00000000">
            <w:pPr>
              <w:pStyle w:val="TAC6"/>
            </w:pPr>
            <w:r>
              <w:t>NWT</w:t>
            </w:r>
          </w:p>
        </w:tc>
        <w:tc>
          <w:tcPr>
            <w:tcW w:w="643" w:type="auto"/>
          </w:tcPr>
          <w:p w14:paraId="652A5658" w14:textId="77777777" w:rsidR="005E738F" w:rsidRDefault="00000000">
            <w:pPr>
              <w:pStyle w:val="TAC6"/>
            </w:pPr>
            <w:r>
              <w:t>PASS</w:t>
            </w:r>
          </w:p>
        </w:tc>
      </w:tr>
      <w:tr w:rsidR="005E738F" w14:paraId="6E4DD212" w14:textId="77777777">
        <w:trPr>
          <w:jc w:val="center"/>
        </w:trPr>
        <w:tc>
          <w:tcPr>
            <w:tcW w:w="643" w:type="auto"/>
            <w:vMerge/>
          </w:tcPr>
          <w:p w14:paraId="2D30C52A" w14:textId="77777777" w:rsidR="005E738F" w:rsidRDefault="005E738F"/>
        </w:tc>
        <w:tc>
          <w:tcPr>
            <w:tcW w:w="643" w:type="auto"/>
            <w:vMerge/>
          </w:tcPr>
          <w:p w14:paraId="43089521" w14:textId="77777777" w:rsidR="005E738F" w:rsidRDefault="005E738F"/>
        </w:tc>
        <w:tc>
          <w:tcPr>
            <w:tcW w:w="643" w:type="auto"/>
          </w:tcPr>
          <w:p w14:paraId="3B4DE7A8" w14:textId="77777777" w:rsidR="005E738F" w:rsidRDefault="00000000">
            <w:pPr>
              <w:pStyle w:val="TAC6"/>
            </w:pPr>
            <w:r>
              <w:t>2</w:t>
            </w:r>
          </w:p>
        </w:tc>
        <w:tc>
          <w:tcPr>
            <w:tcW w:w="643" w:type="auto"/>
          </w:tcPr>
          <w:p w14:paraId="36BCFB9D" w14:textId="77777777" w:rsidR="005E738F" w:rsidRDefault="00000000">
            <w:pPr>
              <w:pStyle w:val="TAC6"/>
            </w:pPr>
            <w:r>
              <w:t>32</w:t>
            </w:r>
          </w:p>
        </w:tc>
        <w:tc>
          <w:tcPr>
            <w:tcW w:w="643" w:type="auto"/>
          </w:tcPr>
          <w:p w14:paraId="0B0D78E0" w14:textId="77777777" w:rsidR="005E738F" w:rsidRDefault="00000000">
            <w:pPr>
              <w:pStyle w:val="TAC6"/>
            </w:pPr>
            <w:r>
              <w:t>on</w:t>
            </w:r>
          </w:p>
        </w:tc>
        <w:tc>
          <w:tcPr>
            <w:tcW w:w="643" w:type="auto"/>
          </w:tcPr>
          <w:p w14:paraId="1EE2DDC1" w14:textId="77777777" w:rsidR="005E738F" w:rsidRDefault="00000000">
            <w:pPr>
              <w:pStyle w:val="TAC6"/>
            </w:pPr>
            <w:r>
              <w:t>BT</w:t>
            </w:r>
          </w:p>
        </w:tc>
        <w:tc>
          <w:tcPr>
            <w:tcW w:w="643" w:type="auto"/>
          </w:tcPr>
          <w:p w14:paraId="0061E752" w14:textId="77777777" w:rsidR="005E738F" w:rsidRDefault="00000000">
            <w:pPr>
              <w:pStyle w:val="TAC6"/>
            </w:pPr>
            <w:r>
              <w:t>4.16</w:t>
            </w:r>
          </w:p>
        </w:tc>
        <w:tc>
          <w:tcPr>
            <w:tcW w:w="643" w:type="auto"/>
          </w:tcPr>
          <w:p w14:paraId="46F3DCBA" w14:textId="77777777" w:rsidR="005E738F" w:rsidRDefault="00000000">
            <w:pPr>
              <w:pStyle w:val="TAC6"/>
            </w:pPr>
            <w:r>
              <w:t>0.78</w:t>
            </w:r>
          </w:p>
        </w:tc>
        <w:tc>
          <w:tcPr>
            <w:tcW w:w="643" w:type="auto"/>
          </w:tcPr>
          <w:p w14:paraId="14679E4C" w14:textId="77777777" w:rsidR="005E738F" w:rsidRDefault="00000000">
            <w:pPr>
              <w:pStyle w:val="TAC6"/>
            </w:pPr>
            <w:r>
              <w:t>c22</w:t>
            </w:r>
          </w:p>
        </w:tc>
        <w:tc>
          <w:tcPr>
            <w:tcW w:w="643" w:type="auto"/>
          </w:tcPr>
          <w:p w14:paraId="6630797D" w14:textId="77777777" w:rsidR="005E738F" w:rsidRDefault="00000000">
            <w:pPr>
              <w:pStyle w:val="TAC6"/>
            </w:pPr>
            <w:r>
              <w:t>2x13.2</w:t>
            </w:r>
          </w:p>
        </w:tc>
        <w:tc>
          <w:tcPr>
            <w:tcW w:w="643" w:type="auto"/>
          </w:tcPr>
          <w:p w14:paraId="6CB18CDF" w14:textId="77777777" w:rsidR="005E738F" w:rsidRDefault="00000000">
            <w:pPr>
              <w:pStyle w:val="TAC6"/>
            </w:pPr>
            <w:r>
              <w:t>3.66</w:t>
            </w:r>
          </w:p>
        </w:tc>
        <w:tc>
          <w:tcPr>
            <w:tcW w:w="643" w:type="auto"/>
          </w:tcPr>
          <w:p w14:paraId="72762665" w14:textId="77777777" w:rsidR="005E738F" w:rsidRDefault="00000000">
            <w:pPr>
              <w:pStyle w:val="TAC6"/>
            </w:pPr>
            <w:r>
              <w:t>1</w:t>
            </w:r>
          </w:p>
        </w:tc>
        <w:tc>
          <w:tcPr>
            <w:tcW w:w="643" w:type="auto"/>
          </w:tcPr>
          <w:p w14:paraId="39ABD35F" w14:textId="77777777" w:rsidR="005E738F" w:rsidRDefault="00000000">
            <w:pPr>
              <w:pStyle w:val="TAC6"/>
            </w:pPr>
            <w:r>
              <w:t>5.31</w:t>
            </w:r>
          </w:p>
        </w:tc>
        <w:tc>
          <w:tcPr>
            <w:tcW w:w="643" w:type="auto"/>
          </w:tcPr>
          <w:p w14:paraId="0FD8C5E5" w14:textId="77777777" w:rsidR="005E738F" w:rsidRDefault="00000000">
            <w:pPr>
              <w:pStyle w:val="TAC6"/>
            </w:pPr>
            <w:r>
              <w:t>BT</w:t>
            </w:r>
          </w:p>
        </w:tc>
        <w:tc>
          <w:tcPr>
            <w:tcW w:w="643" w:type="auto"/>
          </w:tcPr>
          <w:p w14:paraId="0A2CA8A1" w14:textId="77777777" w:rsidR="005E738F" w:rsidRDefault="00000000">
            <w:pPr>
              <w:pStyle w:val="TAC6"/>
            </w:pPr>
            <w:r>
              <w:t>PASS</w:t>
            </w:r>
          </w:p>
        </w:tc>
      </w:tr>
      <w:tr w:rsidR="005E738F" w14:paraId="3286A66A" w14:textId="77777777">
        <w:trPr>
          <w:jc w:val="center"/>
        </w:trPr>
        <w:tc>
          <w:tcPr>
            <w:tcW w:w="643" w:type="auto"/>
            <w:vMerge/>
          </w:tcPr>
          <w:p w14:paraId="3A80F579" w14:textId="77777777" w:rsidR="005E738F" w:rsidRDefault="005E738F"/>
        </w:tc>
        <w:tc>
          <w:tcPr>
            <w:tcW w:w="643" w:type="auto"/>
            <w:vMerge w:val="restart"/>
          </w:tcPr>
          <w:p w14:paraId="00560365" w14:textId="77777777" w:rsidR="005E738F" w:rsidRDefault="00000000">
            <w:pPr>
              <w:pStyle w:val="TAC6"/>
            </w:pPr>
            <w:r>
              <w:t>c36</w:t>
            </w:r>
          </w:p>
        </w:tc>
        <w:tc>
          <w:tcPr>
            <w:tcW w:w="643" w:type="auto"/>
          </w:tcPr>
          <w:p w14:paraId="7ECCE466" w14:textId="77777777" w:rsidR="005E738F" w:rsidRDefault="00000000">
            <w:pPr>
              <w:pStyle w:val="TAC6"/>
            </w:pPr>
            <w:r>
              <w:t>1</w:t>
            </w:r>
          </w:p>
        </w:tc>
        <w:tc>
          <w:tcPr>
            <w:tcW w:w="643" w:type="auto"/>
          </w:tcPr>
          <w:p w14:paraId="15630B6E" w14:textId="77777777" w:rsidR="005E738F" w:rsidRDefault="00000000">
            <w:pPr>
              <w:pStyle w:val="TAC6"/>
            </w:pPr>
            <w:r>
              <w:t>48</w:t>
            </w:r>
          </w:p>
        </w:tc>
        <w:tc>
          <w:tcPr>
            <w:tcW w:w="643" w:type="auto"/>
          </w:tcPr>
          <w:p w14:paraId="13BA2BE4" w14:textId="77777777" w:rsidR="005E738F" w:rsidRDefault="00000000">
            <w:pPr>
              <w:pStyle w:val="TAC6"/>
            </w:pPr>
            <w:r>
              <w:t>on</w:t>
            </w:r>
          </w:p>
        </w:tc>
        <w:tc>
          <w:tcPr>
            <w:tcW w:w="643" w:type="auto"/>
          </w:tcPr>
          <w:p w14:paraId="683294C1" w14:textId="77777777" w:rsidR="005E738F" w:rsidRDefault="00000000">
            <w:pPr>
              <w:pStyle w:val="TAC6"/>
            </w:pPr>
            <w:r>
              <w:t>NWT</w:t>
            </w:r>
          </w:p>
        </w:tc>
        <w:tc>
          <w:tcPr>
            <w:tcW w:w="643" w:type="auto"/>
          </w:tcPr>
          <w:p w14:paraId="7781A287" w14:textId="77777777" w:rsidR="005E738F" w:rsidRDefault="00000000">
            <w:pPr>
              <w:pStyle w:val="TAC6"/>
            </w:pPr>
            <w:r>
              <w:t>4.52</w:t>
            </w:r>
          </w:p>
        </w:tc>
        <w:tc>
          <w:tcPr>
            <w:tcW w:w="643" w:type="auto"/>
          </w:tcPr>
          <w:p w14:paraId="4344FCE5" w14:textId="77777777" w:rsidR="005E738F" w:rsidRDefault="00000000">
            <w:pPr>
              <w:pStyle w:val="TAC6"/>
            </w:pPr>
            <w:r>
              <w:t>0.59</w:t>
            </w:r>
          </w:p>
        </w:tc>
        <w:tc>
          <w:tcPr>
            <w:tcW w:w="643" w:type="auto"/>
          </w:tcPr>
          <w:p w14:paraId="48A6ADBD" w14:textId="77777777" w:rsidR="005E738F" w:rsidRDefault="00000000">
            <w:pPr>
              <w:pStyle w:val="TAC6"/>
            </w:pPr>
            <w:r>
              <w:t>c25</w:t>
            </w:r>
          </w:p>
        </w:tc>
        <w:tc>
          <w:tcPr>
            <w:tcW w:w="643" w:type="auto"/>
          </w:tcPr>
          <w:p w14:paraId="3D640F9D" w14:textId="77777777" w:rsidR="005E738F" w:rsidRDefault="00000000">
            <w:pPr>
              <w:pStyle w:val="TAC6"/>
            </w:pPr>
            <w:r>
              <w:t>2x32</w:t>
            </w:r>
          </w:p>
        </w:tc>
        <w:tc>
          <w:tcPr>
            <w:tcW w:w="643" w:type="auto"/>
          </w:tcPr>
          <w:p w14:paraId="42B7DFB7" w14:textId="77777777" w:rsidR="005E738F" w:rsidRDefault="00000000">
            <w:pPr>
              <w:pStyle w:val="TAC6"/>
            </w:pPr>
            <w:r>
              <w:t>4.28</w:t>
            </w:r>
          </w:p>
        </w:tc>
        <w:tc>
          <w:tcPr>
            <w:tcW w:w="643" w:type="auto"/>
          </w:tcPr>
          <w:p w14:paraId="230E359E" w14:textId="77777777" w:rsidR="005E738F" w:rsidRDefault="00000000">
            <w:pPr>
              <w:pStyle w:val="TAC6"/>
            </w:pPr>
            <w:r>
              <w:t>0.73</w:t>
            </w:r>
          </w:p>
        </w:tc>
        <w:tc>
          <w:tcPr>
            <w:tcW w:w="643" w:type="auto"/>
          </w:tcPr>
          <w:p w14:paraId="732BA279" w14:textId="77777777" w:rsidR="005E738F" w:rsidRDefault="00000000">
            <w:pPr>
              <w:pStyle w:val="TAC6"/>
            </w:pPr>
            <w:r>
              <w:t>3.47</w:t>
            </w:r>
          </w:p>
        </w:tc>
        <w:tc>
          <w:tcPr>
            <w:tcW w:w="643" w:type="auto"/>
          </w:tcPr>
          <w:p w14:paraId="6C04DF03" w14:textId="77777777" w:rsidR="005E738F" w:rsidRDefault="00000000">
            <w:pPr>
              <w:pStyle w:val="TAC6"/>
            </w:pPr>
            <w:r>
              <w:t>BT</w:t>
            </w:r>
          </w:p>
        </w:tc>
        <w:tc>
          <w:tcPr>
            <w:tcW w:w="643" w:type="auto"/>
            <w:shd w:val="clear" w:color="auto" w:fill="ADD8E6"/>
          </w:tcPr>
          <w:p w14:paraId="11EC5507" w14:textId="77777777" w:rsidR="005E738F" w:rsidRDefault="00000000">
            <w:pPr>
              <w:pStyle w:val="TAC6"/>
            </w:pPr>
            <w:r>
              <w:t>EXCEED</w:t>
            </w:r>
          </w:p>
        </w:tc>
      </w:tr>
      <w:tr w:rsidR="005E738F" w14:paraId="43D5A760" w14:textId="77777777">
        <w:trPr>
          <w:jc w:val="center"/>
        </w:trPr>
        <w:tc>
          <w:tcPr>
            <w:tcW w:w="643" w:type="auto"/>
            <w:vMerge/>
          </w:tcPr>
          <w:p w14:paraId="72AB052D" w14:textId="77777777" w:rsidR="005E738F" w:rsidRDefault="005E738F"/>
        </w:tc>
        <w:tc>
          <w:tcPr>
            <w:tcW w:w="643" w:type="auto"/>
            <w:vMerge/>
          </w:tcPr>
          <w:p w14:paraId="25F272EE" w14:textId="77777777" w:rsidR="005E738F" w:rsidRDefault="005E738F"/>
        </w:tc>
        <w:tc>
          <w:tcPr>
            <w:tcW w:w="643" w:type="auto"/>
          </w:tcPr>
          <w:p w14:paraId="612FD75F" w14:textId="77777777" w:rsidR="005E738F" w:rsidRDefault="00000000">
            <w:pPr>
              <w:pStyle w:val="TAC6"/>
            </w:pPr>
            <w:r>
              <w:t>2</w:t>
            </w:r>
          </w:p>
        </w:tc>
        <w:tc>
          <w:tcPr>
            <w:tcW w:w="643" w:type="auto"/>
          </w:tcPr>
          <w:p w14:paraId="03663939" w14:textId="77777777" w:rsidR="005E738F" w:rsidRDefault="00000000">
            <w:pPr>
              <w:pStyle w:val="TAC6"/>
            </w:pPr>
            <w:r>
              <w:t>48</w:t>
            </w:r>
          </w:p>
        </w:tc>
        <w:tc>
          <w:tcPr>
            <w:tcW w:w="643" w:type="auto"/>
          </w:tcPr>
          <w:p w14:paraId="03ADEDCB" w14:textId="77777777" w:rsidR="005E738F" w:rsidRDefault="00000000">
            <w:pPr>
              <w:pStyle w:val="TAC6"/>
            </w:pPr>
            <w:r>
              <w:t>on</w:t>
            </w:r>
          </w:p>
        </w:tc>
        <w:tc>
          <w:tcPr>
            <w:tcW w:w="643" w:type="auto"/>
          </w:tcPr>
          <w:p w14:paraId="42882D0F" w14:textId="77777777" w:rsidR="005E738F" w:rsidRDefault="00000000">
            <w:pPr>
              <w:pStyle w:val="TAC6"/>
            </w:pPr>
            <w:r>
              <w:t>BT</w:t>
            </w:r>
          </w:p>
        </w:tc>
        <w:tc>
          <w:tcPr>
            <w:tcW w:w="643" w:type="auto"/>
          </w:tcPr>
          <w:p w14:paraId="7D3567A5" w14:textId="77777777" w:rsidR="005E738F" w:rsidRDefault="00000000">
            <w:pPr>
              <w:pStyle w:val="TAC6"/>
            </w:pPr>
            <w:r>
              <w:t>4.52</w:t>
            </w:r>
          </w:p>
        </w:tc>
        <w:tc>
          <w:tcPr>
            <w:tcW w:w="643" w:type="auto"/>
          </w:tcPr>
          <w:p w14:paraId="04D624EC" w14:textId="77777777" w:rsidR="005E738F" w:rsidRDefault="00000000">
            <w:pPr>
              <w:pStyle w:val="TAC6"/>
            </w:pPr>
            <w:r>
              <w:t>0.59</w:t>
            </w:r>
          </w:p>
        </w:tc>
        <w:tc>
          <w:tcPr>
            <w:tcW w:w="643" w:type="auto"/>
          </w:tcPr>
          <w:p w14:paraId="26532E81" w14:textId="77777777" w:rsidR="005E738F" w:rsidRDefault="00000000">
            <w:pPr>
              <w:pStyle w:val="TAC6"/>
            </w:pPr>
            <w:r>
              <w:t>c24</w:t>
            </w:r>
          </w:p>
        </w:tc>
        <w:tc>
          <w:tcPr>
            <w:tcW w:w="643" w:type="auto"/>
          </w:tcPr>
          <w:p w14:paraId="602BCA40" w14:textId="77777777" w:rsidR="005E738F" w:rsidRDefault="00000000">
            <w:pPr>
              <w:pStyle w:val="TAC6"/>
            </w:pPr>
            <w:r>
              <w:t>2x24.4</w:t>
            </w:r>
          </w:p>
        </w:tc>
        <w:tc>
          <w:tcPr>
            <w:tcW w:w="643" w:type="auto"/>
          </w:tcPr>
          <w:p w14:paraId="0AFAECB8" w14:textId="77777777" w:rsidR="005E738F" w:rsidRDefault="00000000">
            <w:pPr>
              <w:pStyle w:val="TAC6"/>
            </w:pPr>
            <w:r>
              <w:t>4.44</w:t>
            </w:r>
          </w:p>
        </w:tc>
        <w:tc>
          <w:tcPr>
            <w:tcW w:w="643" w:type="auto"/>
          </w:tcPr>
          <w:p w14:paraId="5757FECC" w14:textId="77777777" w:rsidR="005E738F" w:rsidRDefault="00000000">
            <w:pPr>
              <w:pStyle w:val="TAC6"/>
            </w:pPr>
            <w:r>
              <w:t>0.67</w:t>
            </w:r>
          </w:p>
        </w:tc>
        <w:tc>
          <w:tcPr>
            <w:tcW w:w="643" w:type="auto"/>
          </w:tcPr>
          <w:p w14:paraId="65D6BB8A" w14:textId="77777777" w:rsidR="005E738F" w:rsidRDefault="00000000">
            <w:pPr>
              <w:pStyle w:val="TAC6"/>
            </w:pPr>
            <w:r>
              <w:t>1.24</w:t>
            </w:r>
          </w:p>
        </w:tc>
        <w:tc>
          <w:tcPr>
            <w:tcW w:w="643" w:type="auto"/>
          </w:tcPr>
          <w:p w14:paraId="79E57864" w14:textId="77777777" w:rsidR="005E738F" w:rsidRDefault="00000000">
            <w:pPr>
              <w:pStyle w:val="TAC6"/>
            </w:pPr>
            <w:r>
              <w:t>NWT</w:t>
            </w:r>
          </w:p>
        </w:tc>
        <w:tc>
          <w:tcPr>
            <w:tcW w:w="643" w:type="auto"/>
            <w:shd w:val="clear" w:color="auto" w:fill="FF474C"/>
          </w:tcPr>
          <w:p w14:paraId="73489DAB" w14:textId="77777777" w:rsidR="005E738F" w:rsidRDefault="00000000">
            <w:pPr>
              <w:pStyle w:val="TAC6"/>
            </w:pPr>
            <w:r>
              <w:t>FAIL</w:t>
            </w:r>
          </w:p>
        </w:tc>
      </w:tr>
      <w:tr w:rsidR="005E738F" w14:paraId="32034D46" w14:textId="77777777">
        <w:trPr>
          <w:jc w:val="center"/>
        </w:trPr>
        <w:tc>
          <w:tcPr>
            <w:tcW w:w="643" w:type="auto"/>
            <w:vMerge w:val="restart"/>
          </w:tcPr>
          <w:p w14:paraId="7682EA42" w14:textId="77777777" w:rsidR="005E738F" w:rsidRDefault="00000000">
            <w:pPr>
              <w:pStyle w:val="TAC6"/>
            </w:pPr>
            <w:r>
              <w:t>d</w:t>
            </w:r>
          </w:p>
        </w:tc>
        <w:tc>
          <w:tcPr>
            <w:tcW w:w="643" w:type="auto"/>
            <w:vMerge w:val="restart"/>
          </w:tcPr>
          <w:p w14:paraId="1761E4C2" w14:textId="77777777" w:rsidR="005E738F" w:rsidRDefault="00000000">
            <w:pPr>
              <w:pStyle w:val="TAC6"/>
            </w:pPr>
            <w:r>
              <w:t>c26</w:t>
            </w:r>
          </w:p>
        </w:tc>
        <w:tc>
          <w:tcPr>
            <w:tcW w:w="643" w:type="auto"/>
          </w:tcPr>
          <w:p w14:paraId="2191A6D8" w14:textId="77777777" w:rsidR="005E738F" w:rsidRDefault="00000000">
            <w:pPr>
              <w:pStyle w:val="TAC6"/>
            </w:pPr>
            <w:r>
              <w:t>1</w:t>
            </w:r>
          </w:p>
        </w:tc>
        <w:tc>
          <w:tcPr>
            <w:tcW w:w="643" w:type="auto"/>
          </w:tcPr>
          <w:p w14:paraId="6BBA6111" w14:textId="77777777" w:rsidR="005E738F" w:rsidRDefault="00000000">
            <w:pPr>
              <w:pStyle w:val="TAC6"/>
            </w:pPr>
            <w:r>
              <w:t>13.2</w:t>
            </w:r>
          </w:p>
        </w:tc>
        <w:tc>
          <w:tcPr>
            <w:tcW w:w="643" w:type="auto"/>
          </w:tcPr>
          <w:p w14:paraId="682AB6A5" w14:textId="77777777" w:rsidR="005E738F" w:rsidRDefault="00000000">
            <w:pPr>
              <w:pStyle w:val="TAC6"/>
            </w:pPr>
            <w:r>
              <w:t>off</w:t>
            </w:r>
          </w:p>
        </w:tc>
        <w:tc>
          <w:tcPr>
            <w:tcW w:w="643" w:type="auto"/>
          </w:tcPr>
          <w:p w14:paraId="49ADC051" w14:textId="77777777" w:rsidR="005E738F" w:rsidRDefault="00000000">
            <w:pPr>
              <w:pStyle w:val="TAC6"/>
            </w:pPr>
            <w:r>
              <w:t>NWT</w:t>
            </w:r>
          </w:p>
        </w:tc>
        <w:tc>
          <w:tcPr>
            <w:tcW w:w="643" w:type="auto"/>
          </w:tcPr>
          <w:p w14:paraId="29B7BE3E" w14:textId="77777777" w:rsidR="005E738F" w:rsidRDefault="00000000">
            <w:pPr>
              <w:pStyle w:val="TAC6"/>
            </w:pPr>
            <w:r>
              <w:t>3.93</w:t>
            </w:r>
          </w:p>
        </w:tc>
        <w:tc>
          <w:tcPr>
            <w:tcW w:w="643" w:type="auto"/>
          </w:tcPr>
          <w:p w14:paraId="090A09B3" w14:textId="77777777" w:rsidR="005E738F" w:rsidRDefault="00000000">
            <w:pPr>
              <w:pStyle w:val="TAC6"/>
            </w:pPr>
            <w:r>
              <w:t>1.02</w:t>
            </w:r>
          </w:p>
        </w:tc>
        <w:tc>
          <w:tcPr>
            <w:tcW w:w="643" w:type="auto"/>
          </w:tcPr>
          <w:p w14:paraId="6122BBD7" w14:textId="77777777" w:rsidR="005E738F" w:rsidRDefault="00000000">
            <w:pPr>
              <w:pStyle w:val="TAC6"/>
            </w:pPr>
            <w:r>
              <w:t>c12</w:t>
            </w:r>
          </w:p>
        </w:tc>
        <w:tc>
          <w:tcPr>
            <w:tcW w:w="643" w:type="auto"/>
          </w:tcPr>
          <w:p w14:paraId="0C8D2091" w14:textId="77777777" w:rsidR="005E738F" w:rsidRDefault="00000000">
            <w:pPr>
              <w:pStyle w:val="TAC6"/>
            </w:pPr>
            <w:r>
              <w:t>2x8</w:t>
            </w:r>
          </w:p>
        </w:tc>
        <w:tc>
          <w:tcPr>
            <w:tcW w:w="643" w:type="auto"/>
          </w:tcPr>
          <w:p w14:paraId="1D271F03" w14:textId="77777777" w:rsidR="005E738F" w:rsidRDefault="00000000">
            <w:pPr>
              <w:pStyle w:val="TAC6"/>
            </w:pPr>
            <w:r>
              <w:t>2.55</w:t>
            </w:r>
          </w:p>
        </w:tc>
        <w:tc>
          <w:tcPr>
            <w:tcW w:w="643" w:type="auto"/>
          </w:tcPr>
          <w:p w14:paraId="00DD82BF" w14:textId="77777777" w:rsidR="005E738F" w:rsidRDefault="00000000">
            <w:pPr>
              <w:pStyle w:val="TAC6"/>
            </w:pPr>
            <w:r>
              <w:t>1.1</w:t>
            </w:r>
          </w:p>
        </w:tc>
        <w:tc>
          <w:tcPr>
            <w:tcW w:w="643" w:type="auto"/>
          </w:tcPr>
          <w:p w14:paraId="4CED85E5" w14:textId="77777777" w:rsidR="005E738F" w:rsidRDefault="00000000">
            <w:pPr>
              <w:pStyle w:val="TAC6"/>
            </w:pPr>
            <w:r>
              <w:t>12.38</w:t>
            </w:r>
          </w:p>
        </w:tc>
        <w:tc>
          <w:tcPr>
            <w:tcW w:w="643" w:type="auto"/>
          </w:tcPr>
          <w:p w14:paraId="4F3677FC" w14:textId="77777777" w:rsidR="005E738F" w:rsidRDefault="00000000">
            <w:pPr>
              <w:pStyle w:val="TAC6"/>
            </w:pPr>
            <w:r>
              <w:t>BT</w:t>
            </w:r>
          </w:p>
        </w:tc>
        <w:tc>
          <w:tcPr>
            <w:tcW w:w="643" w:type="auto"/>
            <w:shd w:val="clear" w:color="auto" w:fill="ADD8E6"/>
          </w:tcPr>
          <w:p w14:paraId="77A5E306" w14:textId="77777777" w:rsidR="005E738F" w:rsidRDefault="00000000">
            <w:pPr>
              <w:pStyle w:val="TAC6"/>
            </w:pPr>
            <w:r>
              <w:t>EXCEED</w:t>
            </w:r>
          </w:p>
        </w:tc>
      </w:tr>
      <w:tr w:rsidR="005E738F" w14:paraId="01483466" w14:textId="77777777">
        <w:trPr>
          <w:jc w:val="center"/>
        </w:trPr>
        <w:tc>
          <w:tcPr>
            <w:tcW w:w="643" w:type="auto"/>
            <w:vMerge/>
          </w:tcPr>
          <w:p w14:paraId="43B84614" w14:textId="77777777" w:rsidR="005E738F" w:rsidRDefault="005E738F"/>
        </w:tc>
        <w:tc>
          <w:tcPr>
            <w:tcW w:w="643" w:type="auto"/>
            <w:vMerge/>
          </w:tcPr>
          <w:p w14:paraId="0F654A54" w14:textId="77777777" w:rsidR="005E738F" w:rsidRDefault="005E738F"/>
        </w:tc>
        <w:tc>
          <w:tcPr>
            <w:tcW w:w="643" w:type="auto"/>
          </w:tcPr>
          <w:p w14:paraId="3BE142EC" w14:textId="77777777" w:rsidR="005E738F" w:rsidRDefault="00000000">
            <w:pPr>
              <w:pStyle w:val="TAC6"/>
            </w:pPr>
            <w:r>
              <w:t>2</w:t>
            </w:r>
          </w:p>
        </w:tc>
        <w:tc>
          <w:tcPr>
            <w:tcW w:w="643" w:type="auto"/>
          </w:tcPr>
          <w:p w14:paraId="4BD1195F" w14:textId="77777777" w:rsidR="005E738F" w:rsidRDefault="00000000">
            <w:pPr>
              <w:pStyle w:val="TAC6"/>
            </w:pPr>
            <w:r>
              <w:t>13.2</w:t>
            </w:r>
          </w:p>
        </w:tc>
        <w:tc>
          <w:tcPr>
            <w:tcW w:w="643" w:type="auto"/>
          </w:tcPr>
          <w:p w14:paraId="2FC72FD9" w14:textId="77777777" w:rsidR="005E738F" w:rsidRDefault="00000000">
            <w:pPr>
              <w:pStyle w:val="TAC6"/>
            </w:pPr>
            <w:r>
              <w:t>off</w:t>
            </w:r>
          </w:p>
        </w:tc>
        <w:tc>
          <w:tcPr>
            <w:tcW w:w="643" w:type="auto"/>
          </w:tcPr>
          <w:p w14:paraId="0783659D" w14:textId="77777777" w:rsidR="005E738F" w:rsidRDefault="00000000">
            <w:pPr>
              <w:pStyle w:val="TAC6"/>
            </w:pPr>
            <w:r>
              <w:t>BT</w:t>
            </w:r>
          </w:p>
        </w:tc>
        <w:tc>
          <w:tcPr>
            <w:tcW w:w="643" w:type="auto"/>
          </w:tcPr>
          <w:p w14:paraId="56DDD9FA" w14:textId="77777777" w:rsidR="005E738F" w:rsidRDefault="00000000">
            <w:pPr>
              <w:pStyle w:val="TAC6"/>
            </w:pPr>
            <w:r>
              <w:t>3.93</w:t>
            </w:r>
          </w:p>
        </w:tc>
        <w:tc>
          <w:tcPr>
            <w:tcW w:w="643" w:type="auto"/>
          </w:tcPr>
          <w:p w14:paraId="18003087" w14:textId="77777777" w:rsidR="005E738F" w:rsidRDefault="00000000">
            <w:pPr>
              <w:pStyle w:val="TAC6"/>
            </w:pPr>
            <w:r>
              <w:t>1.02</w:t>
            </w:r>
          </w:p>
        </w:tc>
        <w:tc>
          <w:tcPr>
            <w:tcW w:w="643" w:type="auto"/>
          </w:tcPr>
          <w:p w14:paraId="5A526350" w14:textId="77777777" w:rsidR="005E738F" w:rsidRDefault="00000000">
            <w:pPr>
              <w:pStyle w:val="TAC6"/>
            </w:pPr>
            <w:r>
              <w:t>c11</w:t>
            </w:r>
          </w:p>
        </w:tc>
        <w:tc>
          <w:tcPr>
            <w:tcW w:w="643" w:type="auto"/>
          </w:tcPr>
          <w:p w14:paraId="25B8DDB7" w14:textId="77777777" w:rsidR="005E738F" w:rsidRDefault="00000000">
            <w:pPr>
              <w:pStyle w:val="TAC6"/>
            </w:pPr>
            <w:r>
              <w:t>2x7.2</w:t>
            </w:r>
          </w:p>
        </w:tc>
        <w:tc>
          <w:tcPr>
            <w:tcW w:w="643" w:type="auto"/>
          </w:tcPr>
          <w:p w14:paraId="401E6D4D" w14:textId="77777777" w:rsidR="005E738F" w:rsidRDefault="00000000">
            <w:pPr>
              <w:pStyle w:val="TAC6"/>
            </w:pPr>
            <w:r>
              <w:t>2.71</w:t>
            </w:r>
          </w:p>
        </w:tc>
        <w:tc>
          <w:tcPr>
            <w:tcW w:w="643" w:type="auto"/>
          </w:tcPr>
          <w:p w14:paraId="6A54092C" w14:textId="77777777" w:rsidR="005E738F" w:rsidRDefault="00000000">
            <w:pPr>
              <w:pStyle w:val="TAC6"/>
            </w:pPr>
            <w:r>
              <w:t>1.16</w:t>
            </w:r>
          </w:p>
        </w:tc>
        <w:tc>
          <w:tcPr>
            <w:tcW w:w="643" w:type="auto"/>
          </w:tcPr>
          <w:p w14:paraId="34F0D3E6" w14:textId="77777777" w:rsidR="005E738F" w:rsidRDefault="00000000">
            <w:pPr>
              <w:pStyle w:val="TAC6"/>
            </w:pPr>
            <w:r>
              <w:t>10.63</w:t>
            </w:r>
          </w:p>
        </w:tc>
        <w:tc>
          <w:tcPr>
            <w:tcW w:w="643" w:type="auto"/>
          </w:tcPr>
          <w:p w14:paraId="15FDDC26" w14:textId="77777777" w:rsidR="005E738F" w:rsidRDefault="00000000">
            <w:pPr>
              <w:pStyle w:val="TAC6"/>
            </w:pPr>
            <w:r>
              <w:t>BT</w:t>
            </w:r>
          </w:p>
        </w:tc>
        <w:tc>
          <w:tcPr>
            <w:tcW w:w="643" w:type="auto"/>
          </w:tcPr>
          <w:p w14:paraId="46F35D1E" w14:textId="77777777" w:rsidR="005E738F" w:rsidRDefault="00000000">
            <w:pPr>
              <w:pStyle w:val="TAC6"/>
            </w:pPr>
            <w:r>
              <w:t>PASS</w:t>
            </w:r>
          </w:p>
        </w:tc>
      </w:tr>
      <w:tr w:rsidR="005E738F" w14:paraId="5F9F0F82" w14:textId="77777777">
        <w:trPr>
          <w:jc w:val="center"/>
        </w:trPr>
        <w:tc>
          <w:tcPr>
            <w:tcW w:w="643" w:type="auto"/>
            <w:vMerge/>
          </w:tcPr>
          <w:p w14:paraId="4A0EE121" w14:textId="77777777" w:rsidR="005E738F" w:rsidRDefault="005E738F"/>
        </w:tc>
        <w:tc>
          <w:tcPr>
            <w:tcW w:w="643" w:type="auto"/>
            <w:vMerge w:val="restart"/>
          </w:tcPr>
          <w:p w14:paraId="37DF920C" w14:textId="77777777" w:rsidR="005E738F" w:rsidRDefault="00000000">
            <w:pPr>
              <w:pStyle w:val="TAC6"/>
            </w:pPr>
            <w:r>
              <w:t>c27</w:t>
            </w:r>
          </w:p>
        </w:tc>
        <w:tc>
          <w:tcPr>
            <w:tcW w:w="643" w:type="auto"/>
          </w:tcPr>
          <w:p w14:paraId="16F29A3F" w14:textId="77777777" w:rsidR="005E738F" w:rsidRDefault="00000000">
            <w:pPr>
              <w:pStyle w:val="TAC6"/>
            </w:pPr>
            <w:r>
              <w:t>1</w:t>
            </w:r>
          </w:p>
        </w:tc>
        <w:tc>
          <w:tcPr>
            <w:tcW w:w="643" w:type="auto"/>
          </w:tcPr>
          <w:p w14:paraId="74142C17" w14:textId="77777777" w:rsidR="005E738F" w:rsidRDefault="00000000">
            <w:pPr>
              <w:pStyle w:val="TAC6"/>
            </w:pPr>
            <w:r>
              <w:t>16.4</w:t>
            </w:r>
          </w:p>
        </w:tc>
        <w:tc>
          <w:tcPr>
            <w:tcW w:w="643" w:type="auto"/>
          </w:tcPr>
          <w:p w14:paraId="44EC59F4" w14:textId="77777777" w:rsidR="005E738F" w:rsidRDefault="00000000">
            <w:pPr>
              <w:pStyle w:val="TAC6"/>
            </w:pPr>
            <w:r>
              <w:t>off</w:t>
            </w:r>
          </w:p>
        </w:tc>
        <w:tc>
          <w:tcPr>
            <w:tcW w:w="643" w:type="auto"/>
          </w:tcPr>
          <w:p w14:paraId="3A43B930" w14:textId="77777777" w:rsidR="005E738F" w:rsidRDefault="00000000">
            <w:pPr>
              <w:pStyle w:val="TAC6"/>
            </w:pPr>
            <w:r>
              <w:t>NWT</w:t>
            </w:r>
          </w:p>
        </w:tc>
        <w:tc>
          <w:tcPr>
            <w:tcW w:w="643" w:type="auto"/>
          </w:tcPr>
          <w:p w14:paraId="53242E38" w14:textId="77777777" w:rsidR="005E738F" w:rsidRDefault="00000000">
            <w:pPr>
              <w:pStyle w:val="TAC6"/>
            </w:pPr>
            <w:r>
              <w:t>4.21</w:t>
            </w:r>
          </w:p>
        </w:tc>
        <w:tc>
          <w:tcPr>
            <w:tcW w:w="643" w:type="auto"/>
          </w:tcPr>
          <w:p w14:paraId="2E0DF4A2" w14:textId="77777777" w:rsidR="005E738F" w:rsidRDefault="00000000">
            <w:pPr>
              <w:pStyle w:val="TAC6"/>
            </w:pPr>
            <w:r>
              <w:t>0.88</w:t>
            </w:r>
          </w:p>
        </w:tc>
        <w:tc>
          <w:tcPr>
            <w:tcW w:w="643" w:type="auto"/>
          </w:tcPr>
          <w:p w14:paraId="686EBFF8" w14:textId="77777777" w:rsidR="005E738F" w:rsidRDefault="00000000">
            <w:pPr>
              <w:pStyle w:val="TAC6"/>
            </w:pPr>
            <w:r>
              <w:t>c13</w:t>
            </w:r>
          </w:p>
        </w:tc>
        <w:tc>
          <w:tcPr>
            <w:tcW w:w="643" w:type="auto"/>
          </w:tcPr>
          <w:p w14:paraId="7BC7741E" w14:textId="77777777" w:rsidR="005E738F" w:rsidRDefault="00000000">
            <w:pPr>
              <w:pStyle w:val="TAC6"/>
            </w:pPr>
            <w:r>
              <w:t>2x9.6</w:t>
            </w:r>
          </w:p>
        </w:tc>
        <w:tc>
          <w:tcPr>
            <w:tcW w:w="643" w:type="auto"/>
          </w:tcPr>
          <w:p w14:paraId="2DBE99BC" w14:textId="77777777" w:rsidR="005E738F" w:rsidRDefault="00000000">
            <w:pPr>
              <w:pStyle w:val="TAC6"/>
            </w:pPr>
            <w:r>
              <w:t>3.67</w:t>
            </w:r>
          </w:p>
        </w:tc>
        <w:tc>
          <w:tcPr>
            <w:tcW w:w="643" w:type="auto"/>
          </w:tcPr>
          <w:p w14:paraId="041C9E70" w14:textId="77777777" w:rsidR="005E738F" w:rsidRDefault="00000000">
            <w:pPr>
              <w:pStyle w:val="TAC6"/>
            </w:pPr>
            <w:r>
              <w:t>1.14</w:t>
            </w:r>
          </w:p>
        </w:tc>
        <w:tc>
          <w:tcPr>
            <w:tcW w:w="643" w:type="auto"/>
          </w:tcPr>
          <w:p w14:paraId="58F6D9B2" w14:textId="77777777" w:rsidR="005E738F" w:rsidRDefault="00000000">
            <w:pPr>
              <w:pStyle w:val="TAC6"/>
            </w:pPr>
            <w:r>
              <w:t>5.06</w:t>
            </w:r>
          </w:p>
        </w:tc>
        <w:tc>
          <w:tcPr>
            <w:tcW w:w="643" w:type="auto"/>
          </w:tcPr>
          <w:p w14:paraId="110A658C" w14:textId="77777777" w:rsidR="005E738F" w:rsidRDefault="00000000">
            <w:pPr>
              <w:pStyle w:val="TAC6"/>
            </w:pPr>
            <w:r>
              <w:t>BT</w:t>
            </w:r>
          </w:p>
        </w:tc>
        <w:tc>
          <w:tcPr>
            <w:tcW w:w="643" w:type="auto"/>
            <w:shd w:val="clear" w:color="auto" w:fill="ADD8E6"/>
          </w:tcPr>
          <w:p w14:paraId="56E66434" w14:textId="77777777" w:rsidR="005E738F" w:rsidRDefault="00000000">
            <w:pPr>
              <w:pStyle w:val="TAC6"/>
            </w:pPr>
            <w:r>
              <w:t>EXCEED</w:t>
            </w:r>
          </w:p>
        </w:tc>
      </w:tr>
      <w:tr w:rsidR="005E738F" w14:paraId="007AA83B" w14:textId="77777777">
        <w:trPr>
          <w:jc w:val="center"/>
        </w:trPr>
        <w:tc>
          <w:tcPr>
            <w:tcW w:w="643" w:type="auto"/>
            <w:vMerge/>
          </w:tcPr>
          <w:p w14:paraId="7422C84A" w14:textId="77777777" w:rsidR="005E738F" w:rsidRDefault="005E738F"/>
        </w:tc>
        <w:tc>
          <w:tcPr>
            <w:tcW w:w="643" w:type="auto"/>
            <w:vMerge/>
          </w:tcPr>
          <w:p w14:paraId="756AA575" w14:textId="77777777" w:rsidR="005E738F" w:rsidRDefault="005E738F"/>
        </w:tc>
        <w:tc>
          <w:tcPr>
            <w:tcW w:w="643" w:type="auto"/>
          </w:tcPr>
          <w:p w14:paraId="175A6CF9" w14:textId="77777777" w:rsidR="005E738F" w:rsidRDefault="00000000">
            <w:pPr>
              <w:pStyle w:val="TAC6"/>
            </w:pPr>
            <w:r>
              <w:t>2</w:t>
            </w:r>
          </w:p>
        </w:tc>
        <w:tc>
          <w:tcPr>
            <w:tcW w:w="643" w:type="auto"/>
          </w:tcPr>
          <w:p w14:paraId="03133C7D" w14:textId="77777777" w:rsidR="005E738F" w:rsidRDefault="00000000">
            <w:pPr>
              <w:pStyle w:val="TAC6"/>
            </w:pPr>
            <w:r>
              <w:t>16.4</w:t>
            </w:r>
          </w:p>
        </w:tc>
        <w:tc>
          <w:tcPr>
            <w:tcW w:w="643" w:type="auto"/>
          </w:tcPr>
          <w:p w14:paraId="14044B73" w14:textId="77777777" w:rsidR="005E738F" w:rsidRDefault="00000000">
            <w:pPr>
              <w:pStyle w:val="TAC6"/>
            </w:pPr>
            <w:r>
              <w:t>off</w:t>
            </w:r>
          </w:p>
        </w:tc>
        <w:tc>
          <w:tcPr>
            <w:tcW w:w="643" w:type="auto"/>
          </w:tcPr>
          <w:p w14:paraId="03CF2B90" w14:textId="77777777" w:rsidR="005E738F" w:rsidRDefault="00000000">
            <w:pPr>
              <w:pStyle w:val="TAC6"/>
            </w:pPr>
            <w:r>
              <w:t>BT</w:t>
            </w:r>
          </w:p>
        </w:tc>
        <w:tc>
          <w:tcPr>
            <w:tcW w:w="643" w:type="auto"/>
          </w:tcPr>
          <w:p w14:paraId="3DC6E0F2" w14:textId="77777777" w:rsidR="005E738F" w:rsidRDefault="00000000">
            <w:pPr>
              <w:pStyle w:val="TAC6"/>
            </w:pPr>
            <w:r>
              <w:t>4.21</w:t>
            </w:r>
          </w:p>
        </w:tc>
        <w:tc>
          <w:tcPr>
            <w:tcW w:w="643" w:type="auto"/>
          </w:tcPr>
          <w:p w14:paraId="11B06F25" w14:textId="77777777" w:rsidR="005E738F" w:rsidRDefault="00000000">
            <w:pPr>
              <w:pStyle w:val="TAC6"/>
            </w:pPr>
            <w:r>
              <w:t>0.88</w:t>
            </w:r>
          </w:p>
        </w:tc>
        <w:tc>
          <w:tcPr>
            <w:tcW w:w="643" w:type="auto"/>
          </w:tcPr>
          <w:p w14:paraId="38A4A001" w14:textId="77777777" w:rsidR="005E738F" w:rsidRDefault="00000000">
            <w:pPr>
              <w:pStyle w:val="TAC6"/>
            </w:pPr>
            <w:r>
              <w:t>c12</w:t>
            </w:r>
          </w:p>
        </w:tc>
        <w:tc>
          <w:tcPr>
            <w:tcW w:w="643" w:type="auto"/>
          </w:tcPr>
          <w:p w14:paraId="1E9B1DBB" w14:textId="77777777" w:rsidR="005E738F" w:rsidRDefault="00000000">
            <w:pPr>
              <w:pStyle w:val="TAC6"/>
            </w:pPr>
            <w:r>
              <w:t>2x8</w:t>
            </w:r>
          </w:p>
        </w:tc>
        <w:tc>
          <w:tcPr>
            <w:tcW w:w="643" w:type="auto"/>
          </w:tcPr>
          <w:p w14:paraId="3FD060D5" w14:textId="77777777" w:rsidR="005E738F" w:rsidRDefault="00000000">
            <w:pPr>
              <w:pStyle w:val="TAC6"/>
            </w:pPr>
            <w:r>
              <w:t>2.55</w:t>
            </w:r>
          </w:p>
        </w:tc>
        <w:tc>
          <w:tcPr>
            <w:tcW w:w="643" w:type="auto"/>
          </w:tcPr>
          <w:p w14:paraId="381F9350" w14:textId="77777777" w:rsidR="005E738F" w:rsidRDefault="00000000">
            <w:pPr>
              <w:pStyle w:val="TAC6"/>
            </w:pPr>
            <w:r>
              <w:t>1.1</w:t>
            </w:r>
          </w:p>
        </w:tc>
        <w:tc>
          <w:tcPr>
            <w:tcW w:w="643" w:type="auto"/>
          </w:tcPr>
          <w:p w14:paraId="2E6325ED" w14:textId="77777777" w:rsidR="005E738F" w:rsidRDefault="00000000">
            <w:pPr>
              <w:pStyle w:val="TAC6"/>
            </w:pPr>
            <w:r>
              <w:t>15.84</w:t>
            </w:r>
          </w:p>
        </w:tc>
        <w:tc>
          <w:tcPr>
            <w:tcW w:w="643" w:type="auto"/>
          </w:tcPr>
          <w:p w14:paraId="2CB2C1FA" w14:textId="77777777" w:rsidR="005E738F" w:rsidRDefault="00000000">
            <w:pPr>
              <w:pStyle w:val="TAC6"/>
            </w:pPr>
            <w:r>
              <w:t>BT</w:t>
            </w:r>
          </w:p>
        </w:tc>
        <w:tc>
          <w:tcPr>
            <w:tcW w:w="643" w:type="auto"/>
          </w:tcPr>
          <w:p w14:paraId="60C8553B" w14:textId="77777777" w:rsidR="005E738F" w:rsidRDefault="00000000">
            <w:pPr>
              <w:pStyle w:val="TAC6"/>
            </w:pPr>
            <w:r>
              <w:t>PASS</w:t>
            </w:r>
          </w:p>
        </w:tc>
      </w:tr>
      <w:tr w:rsidR="005E738F" w14:paraId="6714BBA3" w14:textId="77777777">
        <w:trPr>
          <w:jc w:val="center"/>
        </w:trPr>
        <w:tc>
          <w:tcPr>
            <w:tcW w:w="643" w:type="auto"/>
            <w:vMerge/>
          </w:tcPr>
          <w:p w14:paraId="7C949335" w14:textId="77777777" w:rsidR="005E738F" w:rsidRDefault="005E738F"/>
        </w:tc>
        <w:tc>
          <w:tcPr>
            <w:tcW w:w="643" w:type="auto"/>
            <w:vMerge w:val="restart"/>
          </w:tcPr>
          <w:p w14:paraId="6AE045CC" w14:textId="77777777" w:rsidR="005E738F" w:rsidRDefault="00000000">
            <w:pPr>
              <w:pStyle w:val="TAC6"/>
            </w:pPr>
            <w:r>
              <w:t>c28</w:t>
            </w:r>
          </w:p>
        </w:tc>
        <w:tc>
          <w:tcPr>
            <w:tcW w:w="643" w:type="auto"/>
          </w:tcPr>
          <w:p w14:paraId="38E29DEB" w14:textId="77777777" w:rsidR="005E738F" w:rsidRDefault="00000000">
            <w:pPr>
              <w:pStyle w:val="TAC6"/>
            </w:pPr>
            <w:r>
              <w:t>1</w:t>
            </w:r>
          </w:p>
        </w:tc>
        <w:tc>
          <w:tcPr>
            <w:tcW w:w="643" w:type="auto"/>
          </w:tcPr>
          <w:p w14:paraId="68D10F1E" w14:textId="77777777" w:rsidR="005E738F" w:rsidRDefault="00000000">
            <w:pPr>
              <w:pStyle w:val="TAC6"/>
            </w:pPr>
            <w:r>
              <w:t>24.4</w:t>
            </w:r>
          </w:p>
        </w:tc>
        <w:tc>
          <w:tcPr>
            <w:tcW w:w="643" w:type="auto"/>
          </w:tcPr>
          <w:p w14:paraId="373DEE6E" w14:textId="77777777" w:rsidR="005E738F" w:rsidRDefault="00000000">
            <w:pPr>
              <w:pStyle w:val="TAC6"/>
            </w:pPr>
            <w:r>
              <w:t>off</w:t>
            </w:r>
          </w:p>
        </w:tc>
        <w:tc>
          <w:tcPr>
            <w:tcW w:w="643" w:type="auto"/>
          </w:tcPr>
          <w:p w14:paraId="5DF0C774" w14:textId="77777777" w:rsidR="005E738F" w:rsidRDefault="00000000">
            <w:pPr>
              <w:pStyle w:val="TAC6"/>
            </w:pPr>
            <w:r>
              <w:t>NWT</w:t>
            </w:r>
          </w:p>
        </w:tc>
        <w:tc>
          <w:tcPr>
            <w:tcW w:w="643" w:type="auto"/>
          </w:tcPr>
          <w:p w14:paraId="792090A4" w14:textId="77777777" w:rsidR="005E738F" w:rsidRDefault="00000000">
            <w:pPr>
              <w:pStyle w:val="TAC6"/>
            </w:pPr>
            <w:r>
              <w:t>4.43</w:t>
            </w:r>
          </w:p>
        </w:tc>
        <w:tc>
          <w:tcPr>
            <w:tcW w:w="643" w:type="auto"/>
          </w:tcPr>
          <w:p w14:paraId="7159EC2B" w14:textId="77777777" w:rsidR="005E738F" w:rsidRDefault="00000000">
            <w:pPr>
              <w:pStyle w:val="TAC6"/>
            </w:pPr>
            <w:r>
              <w:t>0.78</w:t>
            </w:r>
          </w:p>
        </w:tc>
        <w:tc>
          <w:tcPr>
            <w:tcW w:w="643" w:type="auto"/>
          </w:tcPr>
          <w:p w14:paraId="21C632EC" w14:textId="77777777" w:rsidR="005E738F" w:rsidRDefault="00000000">
            <w:pPr>
              <w:pStyle w:val="TAC6"/>
            </w:pPr>
            <w:r>
              <w:t>c14</w:t>
            </w:r>
          </w:p>
        </w:tc>
        <w:tc>
          <w:tcPr>
            <w:tcW w:w="643" w:type="auto"/>
          </w:tcPr>
          <w:p w14:paraId="4B9C409B" w14:textId="77777777" w:rsidR="005E738F" w:rsidRDefault="00000000">
            <w:pPr>
              <w:pStyle w:val="TAC6"/>
            </w:pPr>
            <w:r>
              <w:t>2x13.2</w:t>
            </w:r>
          </w:p>
        </w:tc>
        <w:tc>
          <w:tcPr>
            <w:tcW w:w="643" w:type="auto"/>
          </w:tcPr>
          <w:p w14:paraId="44674EFA" w14:textId="77777777" w:rsidR="005E738F" w:rsidRDefault="00000000">
            <w:pPr>
              <w:pStyle w:val="TAC6"/>
            </w:pPr>
            <w:r>
              <w:t>4.12</w:t>
            </w:r>
          </w:p>
        </w:tc>
        <w:tc>
          <w:tcPr>
            <w:tcW w:w="643" w:type="auto"/>
          </w:tcPr>
          <w:p w14:paraId="4A4DB066" w14:textId="77777777" w:rsidR="005E738F" w:rsidRDefault="00000000">
            <w:pPr>
              <w:pStyle w:val="TAC6"/>
            </w:pPr>
            <w:r>
              <w:t>0.97</w:t>
            </w:r>
          </w:p>
        </w:tc>
        <w:tc>
          <w:tcPr>
            <w:tcW w:w="643" w:type="auto"/>
          </w:tcPr>
          <w:p w14:paraId="21752242" w14:textId="77777777" w:rsidR="005E738F" w:rsidRDefault="00000000">
            <w:pPr>
              <w:pStyle w:val="TAC6"/>
            </w:pPr>
            <w:r>
              <w:t>3.41</w:t>
            </w:r>
          </w:p>
        </w:tc>
        <w:tc>
          <w:tcPr>
            <w:tcW w:w="643" w:type="auto"/>
          </w:tcPr>
          <w:p w14:paraId="25AFF25A" w14:textId="77777777" w:rsidR="005E738F" w:rsidRDefault="00000000">
            <w:pPr>
              <w:pStyle w:val="TAC6"/>
            </w:pPr>
            <w:r>
              <w:t>BT</w:t>
            </w:r>
          </w:p>
        </w:tc>
        <w:tc>
          <w:tcPr>
            <w:tcW w:w="643" w:type="auto"/>
            <w:shd w:val="clear" w:color="auto" w:fill="ADD8E6"/>
          </w:tcPr>
          <w:p w14:paraId="69F13F42" w14:textId="77777777" w:rsidR="005E738F" w:rsidRDefault="00000000">
            <w:pPr>
              <w:pStyle w:val="TAC6"/>
            </w:pPr>
            <w:r>
              <w:t>EXCEED</w:t>
            </w:r>
          </w:p>
        </w:tc>
      </w:tr>
      <w:tr w:rsidR="005E738F" w14:paraId="109409D2" w14:textId="77777777">
        <w:trPr>
          <w:jc w:val="center"/>
        </w:trPr>
        <w:tc>
          <w:tcPr>
            <w:tcW w:w="643" w:type="auto"/>
            <w:vMerge/>
          </w:tcPr>
          <w:p w14:paraId="216F554D" w14:textId="77777777" w:rsidR="005E738F" w:rsidRDefault="005E738F"/>
        </w:tc>
        <w:tc>
          <w:tcPr>
            <w:tcW w:w="643" w:type="auto"/>
            <w:vMerge/>
          </w:tcPr>
          <w:p w14:paraId="472832D4" w14:textId="77777777" w:rsidR="005E738F" w:rsidRDefault="005E738F"/>
        </w:tc>
        <w:tc>
          <w:tcPr>
            <w:tcW w:w="643" w:type="auto"/>
          </w:tcPr>
          <w:p w14:paraId="6C32D045" w14:textId="77777777" w:rsidR="005E738F" w:rsidRDefault="00000000">
            <w:pPr>
              <w:pStyle w:val="TAC6"/>
            </w:pPr>
            <w:r>
              <w:t>2</w:t>
            </w:r>
          </w:p>
        </w:tc>
        <w:tc>
          <w:tcPr>
            <w:tcW w:w="643" w:type="auto"/>
          </w:tcPr>
          <w:p w14:paraId="746CDE6D" w14:textId="77777777" w:rsidR="005E738F" w:rsidRDefault="00000000">
            <w:pPr>
              <w:pStyle w:val="TAC6"/>
            </w:pPr>
            <w:r>
              <w:t>24.4</w:t>
            </w:r>
          </w:p>
        </w:tc>
        <w:tc>
          <w:tcPr>
            <w:tcW w:w="643" w:type="auto"/>
          </w:tcPr>
          <w:p w14:paraId="0F9DE314" w14:textId="77777777" w:rsidR="005E738F" w:rsidRDefault="00000000">
            <w:pPr>
              <w:pStyle w:val="TAC6"/>
            </w:pPr>
            <w:r>
              <w:t>off</w:t>
            </w:r>
          </w:p>
        </w:tc>
        <w:tc>
          <w:tcPr>
            <w:tcW w:w="643" w:type="auto"/>
          </w:tcPr>
          <w:p w14:paraId="371D23E6" w14:textId="77777777" w:rsidR="005E738F" w:rsidRDefault="00000000">
            <w:pPr>
              <w:pStyle w:val="TAC6"/>
            </w:pPr>
            <w:r>
              <w:t>BT</w:t>
            </w:r>
          </w:p>
        </w:tc>
        <w:tc>
          <w:tcPr>
            <w:tcW w:w="643" w:type="auto"/>
          </w:tcPr>
          <w:p w14:paraId="73F6F9C8" w14:textId="77777777" w:rsidR="005E738F" w:rsidRDefault="00000000">
            <w:pPr>
              <w:pStyle w:val="TAC6"/>
            </w:pPr>
            <w:r>
              <w:t>4.43</w:t>
            </w:r>
          </w:p>
        </w:tc>
        <w:tc>
          <w:tcPr>
            <w:tcW w:w="643" w:type="auto"/>
          </w:tcPr>
          <w:p w14:paraId="64D95594" w14:textId="77777777" w:rsidR="005E738F" w:rsidRDefault="00000000">
            <w:pPr>
              <w:pStyle w:val="TAC6"/>
            </w:pPr>
            <w:r>
              <w:t>0.78</w:t>
            </w:r>
          </w:p>
        </w:tc>
        <w:tc>
          <w:tcPr>
            <w:tcW w:w="643" w:type="auto"/>
          </w:tcPr>
          <w:p w14:paraId="00B50C93" w14:textId="77777777" w:rsidR="005E738F" w:rsidRDefault="00000000">
            <w:pPr>
              <w:pStyle w:val="TAC6"/>
            </w:pPr>
            <w:r>
              <w:t>c13</w:t>
            </w:r>
          </w:p>
        </w:tc>
        <w:tc>
          <w:tcPr>
            <w:tcW w:w="643" w:type="auto"/>
          </w:tcPr>
          <w:p w14:paraId="3CB015E8" w14:textId="77777777" w:rsidR="005E738F" w:rsidRDefault="00000000">
            <w:pPr>
              <w:pStyle w:val="TAC6"/>
            </w:pPr>
            <w:r>
              <w:t>2x9.6</w:t>
            </w:r>
          </w:p>
        </w:tc>
        <w:tc>
          <w:tcPr>
            <w:tcW w:w="643" w:type="auto"/>
          </w:tcPr>
          <w:p w14:paraId="4A452918" w14:textId="77777777" w:rsidR="005E738F" w:rsidRDefault="00000000">
            <w:pPr>
              <w:pStyle w:val="TAC6"/>
            </w:pPr>
            <w:r>
              <w:t>3.67</w:t>
            </w:r>
          </w:p>
        </w:tc>
        <w:tc>
          <w:tcPr>
            <w:tcW w:w="643" w:type="auto"/>
          </w:tcPr>
          <w:p w14:paraId="5A464B6B" w14:textId="77777777" w:rsidR="005E738F" w:rsidRDefault="00000000">
            <w:pPr>
              <w:pStyle w:val="TAC6"/>
            </w:pPr>
            <w:r>
              <w:t>1.14</w:t>
            </w:r>
          </w:p>
        </w:tc>
        <w:tc>
          <w:tcPr>
            <w:tcW w:w="643" w:type="auto"/>
          </w:tcPr>
          <w:p w14:paraId="55C82F92" w14:textId="77777777" w:rsidR="005E738F" w:rsidRDefault="00000000">
            <w:pPr>
              <w:pStyle w:val="TAC6"/>
            </w:pPr>
            <w:r>
              <w:t>7.46</w:t>
            </w:r>
          </w:p>
        </w:tc>
        <w:tc>
          <w:tcPr>
            <w:tcW w:w="643" w:type="auto"/>
          </w:tcPr>
          <w:p w14:paraId="7BD5DCDC" w14:textId="77777777" w:rsidR="005E738F" w:rsidRDefault="00000000">
            <w:pPr>
              <w:pStyle w:val="TAC6"/>
            </w:pPr>
            <w:r>
              <w:t>BT</w:t>
            </w:r>
          </w:p>
        </w:tc>
        <w:tc>
          <w:tcPr>
            <w:tcW w:w="643" w:type="auto"/>
          </w:tcPr>
          <w:p w14:paraId="5686E88B" w14:textId="77777777" w:rsidR="005E738F" w:rsidRDefault="00000000">
            <w:pPr>
              <w:pStyle w:val="TAC6"/>
            </w:pPr>
            <w:r>
              <w:t>PASS</w:t>
            </w:r>
          </w:p>
        </w:tc>
      </w:tr>
      <w:tr w:rsidR="005E738F" w14:paraId="4F0C21C9" w14:textId="77777777">
        <w:trPr>
          <w:jc w:val="center"/>
        </w:trPr>
        <w:tc>
          <w:tcPr>
            <w:tcW w:w="643" w:type="auto"/>
            <w:vMerge/>
          </w:tcPr>
          <w:p w14:paraId="1A49714B" w14:textId="77777777" w:rsidR="005E738F" w:rsidRDefault="005E738F"/>
        </w:tc>
        <w:tc>
          <w:tcPr>
            <w:tcW w:w="643" w:type="auto"/>
            <w:vMerge w:val="restart"/>
          </w:tcPr>
          <w:p w14:paraId="0E8BFFF9" w14:textId="77777777" w:rsidR="005E738F" w:rsidRDefault="00000000">
            <w:pPr>
              <w:pStyle w:val="TAC6"/>
            </w:pPr>
            <w:r>
              <w:t>c29</w:t>
            </w:r>
          </w:p>
        </w:tc>
        <w:tc>
          <w:tcPr>
            <w:tcW w:w="643" w:type="auto"/>
          </w:tcPr>
          <w:p w14:paraId="2BE7B000" w14:textId="77777777" w:rsidR="005E738F" w:rsidRDefault="00000000">
            <w:pPr>
              <w:pStyle w:val="TAC6"/>
            </w:pPr>
            <w:r>
              <w:t>1</w:t>
            </w:r>
          </w:p>
        </w:tc>
        <w:tc>
          <w:tcPr>
            <w:tcW w:w="643" w:type="auto"/>
          </w:tcPr>
          <w:p w14:paraId="7257C0D8" w14:textId="77777777" w:rsidR="005E738F" w:rsidRDefault="00000000">
            <w:pPr>
              <w:pStyle w:val="TAC6"/>
            </w:pPr>
            <w:r>
              <w:t>32</w:t>
            </w:r>
          </w:p>
        </w:tc>
        <w:tc>
          <w:tcPr>
            <w:tcW w:w="643" w:type="auto"/>
          </w:tcPr>
          <w:p w14:paraId="2B8E1E4C" w14:textId="77777777" w:rsidR="005E738F" w:rsidRDefault="00000000">
            <w:pPr>
              <w:pStyle w:val="TAC6"/>
            </w:pPr>
            <w:r>
              <w:t>off</w:t>
            </w:r>
          </w:p>
        </w:tc>
        <w:tc>
          <w:tcPr>
            <w:tcW w:w="643" w:type="auto"/>
          </w:tcPr>
          <w:p w14:paraId="062D1EF5" w14:textId="77777777" w:rsidR="005E738F" w:rsidRDefault="00000000">
            <w:pPr>
              <w:pStyle w:val="TAC6"/>
            </w:pPr>
            <w:r>
              <w:t>NWT</w:t>
            </w:r>
          </w:p>
        </w:tc>
        <w:tc>
          <w:tcPr>
            <w:tcW w:w="643" w:type="auto"/>
          </w:tcPr>
          <w:p w14:paraId="0C094C36" w14:textId="77777777" w:rsidR="005E738F" w:rsidRDefault="00000000">
            <w:pPr>
              <w:pStyle w:val="TAC6"/>
            </w:pPr>
            <w:r>
              <w:t>4.59</w:t>
            </w:r>
          </w:p>
        </w:tc>
        <w:tc>
          <w:tcPr>
            <w:tcW w:w="643" w:type="auto"/>
          </w:tcPr>
          <w:p w14:paraId="5BBD77BA" w14:textId="77777777" w:rsidR="005E738F" w:rsidRDefault="00000000">
            <w:pPr>
              <w:pStyle w:val="TAC6"/>
            </w:pPr>
            <w:r>
              <w:t>0.67</w:t>
            </w:r>
          </w:p>
        </w:tc>
        <w:tc>
          <w:tcPr>
            <w:tcW w:w="643" w:type="auto"/>
          </w:tcPr>
          <w:p w14:paraId="0EA6F8AF" w14:textId="77777777" w:rsidR="005E738F" w:rsidRDefault="00000000">
            <w:pPr>
              <w:pStyle w:val="TAC6"/>
            </w:pPr>
            <w:r>
              <w:t>c15</w:t>
            </w:r>
          </w:p>
        </w:tc>
        <w:tc>
          <w:tcPr>
            <w:tcW w:w="643" w:type="auto"/>
          </w:tcPr>
          <w:p w14:paraId="369F0A72" w14:textId="77777777" w:rsidR="005E738F" w:rsidRDefault="00000000">
            <w:pPr>
              <w:pStyle w:val="TAC6"/>
            </w:pPr>
            <w:r>
              <w:t>2x16.4</w:t>
            </w:r>
          </w:p>
        </w:tc>
        <w:tc>
          <w:tcPr>
            <w:tcW w:w="643" w:type="auto"/>
          </w:tcPr>
          <w:p w14:paraId="0E608C16" w14:textId="77777777" w:rsidR="005E738F" w:rsidRDefault="00000000">
            <w:pPr>
              <w:pStyle w:val="TAC6"/>
            </w:pPr>
            <w:r>
              <w:t>4.41</w:t>
            </w:r>
          </w:p>
        </w:tc>
        <w:tc>
          <w:tcPr>
            <w:tcW w:w="643" w:type="auto"/>
          </w:tcPr>
          <w:p w14:paraId="28EAE536" w14:textId="77777777" w:rsidR="005E738F" w:rsidRDefault="00000000">
            <w:pPr>
              <w:pStyle w:val="TAC6"/>
            </w:pPr>
            <w:r>
              <w:t>0.78</w:t>
            </w:r>
          </w:p>
        </w:tc>
        <w:tc>
          <w:tcPr>
            <w:tcW w:w="643" w:type="auto"/>
          </w:tcPr>
          <w:p w14:paraId="56680B74" w14:textId="77777777" w:rsidR="005E738F" w:rsidRDefault="00000000">
            <w:pPr>
              <w:pStyle w:val="TAC6"/>
            </w:pPr>
            <w:r>
              <w:t>2.4</w:t>
            </w:r>
          </w:p>
        </w:tc>
        <w:tc>
          <w:tcPr>
            <w:tcW w:w="643" w:type="auto"/>
          </w:tcPr>
          <w:p w14:paraId="708C3BE0" w14:textId="77777777" w:rsidR="005E738F" w:rsidRDefault="00000000">
            <w:pPr>
              <w:pStyle w:val="TAC6"/>
            </w:pPr>
            <w:r>
              <w:t>BT</w:t>
            </w:r>
          </w:p>
        </w:tc>
        <w:tc>
          <w:tcPr>
            <w:tcW w:w="643" w:type="auto"/>
            <w:shd w:val="clear" w:color="auto" w:fill="ADD8E6"/>
          </w:tcPr>
          <w:p w14:paraId="4EE1FF4E" w14:textId="77777777" w:rsidR="005E738F" w:rsidRDefault="00000000">
            <w:pPr>
              <w:pStyle w:val="TAC6"/>
            </w:pPr>
            <w:r>
              <w:t>EXCEED</w:t>
            </w:r>
          </w:p>
        </w:tc>
      </w:tr>
      <w:tr w:rsidR="005E738F" w14:paraId="5907B514" w14:textId="77777777">
        <w:trPr>
          <w:jc w:val="center"/>
        </w:trPr>
        <w:tc>
          <w:tcPr>
            <w:tcW w:w="643" w:type="auto"/>
            <w:vMerge/>
          </w:tcPr>
          <w:p w14:paraId="1F78FCAE" w14:textId="77777777" w:rsidR="005E738F" w:rsidRDefault="005E738F"/>
        </w:tc>
        <w:tc>
          <w:tcPr>
            <w:tcW w:w="643" w:type="auto"/>
            <w:vMerge/>
          </w:tcPr>
          <w:p w14:paraId="7F825ED2" w14:textId="77777777" w:rsidR="005E738F" w:rsidRDefault="005E738F"/>
        </w:tc>
        <w:tc>
          <w:tcPr>
            <w:tcW w:w="643" w:type="auto"/>
          </w:tcPr>
          <w:p w14:paraId="477CA6A9" w14:textId="77777777" w:rsidR="005E738F" w:rsidRDefault="00000000">
            <w:pPr>
              <w:pStyle w:val="TAC6"/>
            </w:pPr>
            <w:r>
              <w:t>2</w:t>
            </w:r>
          </w:p>
        </w:tc>
        <w:tc>
          <w:tcPr>
            <w:tcW w:w="643" w:type="auto"/>
          </w:tcPr>
          <w:p w14:paraId="14126B5A" w14:textId="77777777" w:rsidR="005E738F" w:rsidRDefault="00000000">
            <w:pPr>
              <w:pStyle w:val="TAC6"/>
            </w:pPr>
            <w:r>
              <w:t>32</w:t>
            </w:r>
          </w:p>
        </w:tc>
        <w:tc>
          <w:tcPr>
            <w:tcW w:w="643" w:type="auto"/>
          </w:tcPr>
          <w:p w14:paraId="21AD19E3" w14:textId="77777777" w:rsidR="005E738F" w:rsidRDefault="00000000">
            <w:pPr>
              <w:pStyle w:val="TAC6"/>
            </w:pPr>
            <w:r>
              <w:t>off</w:t>
            </w:r>
          </w:p>
        </w:tc>
        <w:tc>
          <w:tcPr>
            <w:tcW w:w="643" w:type="auto"/>
          </w:tcPr>
          <w:p w14:paraId="08C6EA2B" w14:textId="77777777" w:rsidR="005E738F" w:rsidRDefault="00000000">
            <w:pPr>
              <w:pStyle w:val="TAC6"/>
            </w:pPr>
            <w:r>
              <w:t>BT</w:t>
            </w:r>
          </w:p>
        </w:tc>
        <w:tc>
          <w:tcPr>
            <w:tcW w:w="643" w:type="auto"/>
          </w:tcPr>
          <w:p w14:paraId="521218C9" w14:textId="77777777" w:rsidR="005E738F" w:rsidRDefault="00000000">
            <w:pPr>
              <w:pStyle w:val="TAC6"/>
            </w:pPr>
            <w:r>
              <w:t>4.59</w:t>
            </w:r>
          </w:p>
        </w:tc>
        <w:tc>
          <w:tcPr>
            <w:tcW w:w="643" w:type="auto"/>
          </w:tcPr>
          <w:p w14:paraId="1B4DB475" w14:textId="77777777" w:rsidR="005E738F" w:rsidRDefault="00000000">
            <w:pPr>
              <w:pStyle w:val="TAC6"/>
            </w:pPr>
            <w:r>
              <w:t>0.67</w:t>
            </w:r>
          </w:p>
        </w:tc>
        <w:tc>
          <w:tcPr>
            <w:tcW w:w="643" w:type="auto"/>
          </w:tcPr>
          <w:p w14:paraId="0F10B364" w14:textId="77777777" w:rsidR="005E738F" w:rsidRDefault="00000000">
            <w:pPr>
              <w:pStyle w:val="TAC6"/>
            </w:pPr>
            <w:r>
              <w:t>c14</w:t>
            </w:r>
          </w:p>
        </w:tc>
        <w:tc>
          <w:tcPr>
            <w:tcW w:w="643" w:type="auto"/>
          </w:tcPr>
          <w:p w14:paraId="0EBEB05D" w14:textId="77777777" w:rsidR="005E738F" w:rsidRDefault="00000000">
            <w:pPr>
              <w:pStyle w:val="TAC6"/>
            </w:pPr>
            <w:r>
              <w:t>2x13.2</w:t>
            </w:r>
          </w:p>
        </w:tc>
        <w:tc>
          <w:tcPr>
            <w:tcW w:w="643" w:type="auto"/>
          </w:tcPr>
          <w:p w14:paraId="448099A1" w14:textId="77777777" w:rsidR="005E738F" w:rsidRDefault="00000000">
            <w:pPr>
              <w:pStyle w:val="TAC6"/>
            </w:pPr>
            <w:r>
              <w:t>4.12</w:t>
            </w:r>
          </w:p>
        </w:tc>
        <w:tc>
          <w:tcPr>
            <w:tcW w:w="643" w:type="auto"/>
          </w:tcPr>
          <w:p w14:paraId="14929806" w14:textId="77777777" w:rsidR="005E738F" w:rsidRDefault="00000000">
            <w:pPr>
              <w:pStyle w:val="TAC6"/>
            </w:pPr>
            <w:r>
              <w:t>0.97</w:t>
            </w:r>
          </w:p>
        </w:tc>
        <w:tc>
          <w:tcPr>
            <w:tcW w:w="643" w:type="auto"/>
          </w:tcPr>
          <w:p w14:paraId="56DECC2F" w14:textId="77777777" w:rsidR="005E738F" w:rsidRDefault="00000000">
            <w:pPr>
              <w:pStyle w:val="TAC6"/>
            </w:pPr>
            <w:r>
              <w:t>5.44</w:t>
            </w:r>
          </w:p>
        </w:tc>
        <w:tc>
          <w:tcPr>
            <w:tcW w:w="643" w:type="auto"/>
          </w:tcPr>
          <w:p w14:paraId="3C4C1525" w14:textId="77777777" w:rsidR="005E738F" w:rsidRDefault="00000000">
            <w:pPr>
              <w:pStyle w:val="TAC6"/>
            </w:pPr>
            <w:r>
              <w:t>BT</w:t>
            </w:r>
          </w:p>
        </w:tc>
        <w:tc>
          <w:tcPr>
            <w:tcW w:w="643" w:type="auto"/>
          </w:tcPr>
          <w:p w14:paraId="4DD3FFC3" w14:textId="77777777" w:rsidR="005E738F" w:rsidRDefault="00000000">
            <w:pPr>
              <w:pStyle w:val="TAC6"/>
            </w:pPr>
            <w:r>
              <w:t>PASS</w:t>
            </w:r>
          </w:p>
        </w:tc>
      </w:tr>
      <w:tr w:rsidR="005E738F" w14:paraId="730BD859" w14:textId="77777777">
        <w:trPr>
          <w:jc w:val="center"/>
        </w:trPr>
        <w:tc>
          <w:tcPr>
            <w:tcW w:w="643" w:type="auto"/>
            <w:vMerge/>
          </w:tcPr>
          <w:p w14:paraId="17BAA6EC" w14:textId="77777777" w:rsidR="005E738F" w:rsidRDefault="005E738F"/>
        </w:tc>
        <w:tc>
          <w:tcPr>
            <w:tcW w:w="643" w:type="auto"/>
            <w:vMerge w:val="restart"/>
          </w:tcPr>
          <w:p w14:paraId="6EA2595D" w14:textId="77777777" w:rsidR="005E738F" w:rsidRDefault="00000000">
            <w:pPr>
              <w:pStyle w:val="TAC6"/>
            </w:pPr>
            <w:r>
              <w:t>c30</w:t>
            </w:r>
          </w:p>
        </w:tc>
        <w:tc>
          <w:tcPr>
            <w:tcW w:w="643" w:type="auto"/>
          </w:tcPr>
          <w:p w14:paraId="654B3660" w14:textId="77777777" w:rsidR="005E738F" w:rsidRDefault="00000000">
            <w:pPr>
              <w:pStyle w:val="TAC6"/>
            </w:pPr>
            <w:r>
              <w:t>1</w:t>
            </w:r>
          </w:p>
        </w:tc>
        <w:tc>
          <w:tcPr>
            <w:tcW w:w="643" w:type="auto"/>
          </w:tcPr>
          <w:p w14:paraId="1171E8CE" w14:textId="77777777" w:rsidR="005E738F" w:rsidRDefault="00000000">
            <w:pPr>
              <w:pStyle w:val="TAC6"/>
            </w:pPr>
            <w:r>
              <w:t>48</w:t>
            </w:r>
          </w:p>
        </w:tc>
        <w:tc>
          <w:tcPr>
            <w:tcW w:w="643" w:type="auto"/>
          </w:tcPr>
          <w:p w14:paraId="59FCD7D6" w14:textId="77777777" w:rsidR="005E738F" w:rsidRDefault="00000000">
            <w:pPr>
              <w:pStyle w:val="TAC6"/>
            </w:pPr>
            <w:r>
              <w:t>off</w:t>
            </w:r>
          </w:p>
        </w:tc>
        <w:tc>
          <w:tcPr>
            <w:tcW w:w="643" w:type="auto"/>
          </w:tcPr>
          <w:p w14:paraId="53F12500" w14:textId="77777777" w:rsidR="005E738F" w:rsidRDefault="00000000">
            <w:pPr>
              <w:pStyle w:val="TAC6"/>
            </w:pPr>
            <w:r>
              <w:t>NWT</w:t>
            </w:r>
          </w:p>
        </w:tc>
        <w:tc>
          <w:tcPr>
            <w:tcW w:w="643" w:type="auto"/>
          </w:tcPr>
          <w:p w14:paraId="65255F4B" w14:textId="77777777" w:rsidR="005E738F" w:rsidRDefault="00000000">
            <w:pPr>
              <w:pStyle w:val="TAC6"/>
            </w:pPr>
            <w:r>
              <w:t>4.73</w:t>
            </w:r>
          </w:p>
        </w:tc>
        <w:tc>
          <w:tcPr>
            <w:tcW w:w="643" w:type="auto"/>
          </w:tcPr>
          <w:p w14:paraId="65C5A878" w14:textId="77777777" w:rsidR="005E738F" w:rsidRDefault="00000000">
            <w:pPr>
              <w:pStyle w:val="TAC6"/>
            </w:pPr>
            <w:r>
              <w:t>0.54</w:t>
            </w:r>
          </w:p>
        </w:tc>
        <w:tc>
          <w:tcPr>
            <w:tcW w:w="643" w:type="auto"/>
          </w:tcPr>
          <w:p w14:paraId="6ADCF6D5" w14:textId="77777777" w:rsidR="005E738F" w:rsidRDefault="00000000">
            <w:pPr>
              <w:pStyle w:val="TAC6"/>
            </w:pPr>
            <w:r>
              <w:t>c17</w:t>
            </w:r>
          </w:p>
        </w:tc>
        <w:tc>
          <w:tcPr>
            <w:tcW w:w="643" w:type="auto"/>
          </w:tcPr>
          <w:p w14:paraId="39F63128" w14:textId="77777777" w:rsidR="005E738F" w:rsidRDefault="00000000">
            <w:pPr>
              <w:pStyle w:val="TAC6"/>
            </w:pPr>
            <w:r>
              <w:t>2x32</w:t>
            </w:r>
          </w:p>
        </w:tc>
        <w:tc>
          <w:tcPr>
            <w:tcW w:w="643" w:type="auto"/>
          </w:tcPr>
          <w:p w14:paraId="34C89509" w14:textId="77777777" w:rsidR="005E738F" w:rsidRDefault="00000000">
            <w:pPr>
              <w:pStyle w:val="TAC6"/>
            </w:pPr>
            <w:r>
              <w:t>4.56</w:t>
            </w:r>
          </w:p>
        </w:tc>
        <w:tc>
          <w:tcPr>
            <w:tcW w:w="643" w:type="auto"/>
          </w:tcPr>
          <w:p w14:paraId="0E0A5B61" w14:textId="77777777" w:rsidR="005E738F" w:rsidRDefault="00000000">
            <w:pPr>
              <w:pStyle w:val="TAC6"/>
            </w:pPr>
            <w:r>
              <w:t>0.7</w:t>
            </w:r>
          </w:p>
        </w:tc>
        <w:tc>
          <w:tcPr>
            <w:tcW w:w="643" w:type="auto"/>
          </w:tcPr>
          <w:p w14:paraId="3E605B4D" w14:textId="77777777" w:rsidR="005E738F" w:rsidRDefault="00000000">
            <w:pPr>
              <w:pStyle w:val="TAC6"/>
            </w:pPr>
            <w:r>
              <w:t>2.69</w:t>
            </w:r>
          </w:p>
        </w:tc>
        <w:tc>
          <w:tcPr>
            <w:tcW w:w="643" w:type="auto"/>
          </w:tcPr>
          <w:p w14:paraId="119B6241" w14:textId="77777777" w:rsidR="005E738F" w:rsidRDefault="00000000">
            <w:pPr>
              <w:pStyle w:val="TAC6"/>
            </w:pPr>
            <w:r>
              <w:t>BT</w:t>
            </w:r>
          </w:p>
        </w:tc>
        <w:tc>
          <w:tcPr>
            <w:tcW w:w="643" w:type="auto"/>
            <w:shd w:val="clear" w:color="auto" w:fill="ADD8E6"/>
          </w:tcPr>
          <w:p w14:paraId="111523D2" w14:textId="77777777" w:rsidR="005E738F" w:rsidRDefault="00000000">
            <w:pPr>
              <w:pStyle w:val="TAC6"/>
            </w:pPr>
            <w:r>
              <w:t>EXCEED</w:t>
            </w:r>
          </w:p>
        </w:tc>
      </w:tr>
      <w:tr w:rsidR="005E738F" w14:paraId="69101C8C" w14:textId="77777777">
        <w:trPr>
          <w:jc w:val="center"/>
        </w:trPr>
        <w:tc>
          <w:tcPr>
            <w:tcW w:w="643" w:type="auto"/>
            <w:vMerge/>
          </w:tcPr>
          <w:p w14:paraId="2877BCDA" w14:textId="77777777" w:rsidR="005E738F" w:rsidRDefault="005E738F"/>
        </w:tc>
        <w:tc>
          <w:tcPr>
            <w:tcW w:w="643" w:type="auto"/>
            <w:vMerge/>
          </w:tcPr>
          <w:p w14:paraId="1494CE0A" w14:textId="77777777" w:rsidR="005E738F" w:rsidRDefault="005E738F"/>
        </w:tc>
        <w:tc>
          <w:tcPr>
            <w:tcW w:w="643" w:type="auto"/>
          </w:tcPr>
          <w:p w14:paraId="2BB11D1E" w14:textId="77777777" w:rsidR="005E738F" w:rsidRDefault="00000000">
            <w:pPr>
              <w:pStyle w:val="TAC6"/>
            </w:pPr>
            <w:r>
              <w:t>2</w:t>
            </w:r>
          </w:p>
        </w:tc>
        <w:tc>
          <w:tcPr>
            <w:tcW w:w="643" w:type="auto"/>
          </w:tcPr>
          <w:p w14:paraId="44B6C650" w14:textId="77777777" w:rsidR="005E738F" w:rsidRDefault="00000000">
            <w:pPr>
              <w:pStyle w:val="TAC6"/>
            </w:pPr>
            <w:r>
              <w:t>48</w:t>
            </w:r>
          </w:p>
        </w:tc>
        <w:tc>
          <w:tcPr>
            <w:tcW w:w="643" w:type="auto"/>
          </w:tcPr>
          <w:p w14:paraId="32E2D0AB" w14:textId="77777777" w:rsidR="005E738F" w:rsidRDefault="00000000">
            <w:pPr>
              <w:pStyle w:val="TAC6"/>
            </w:pPr>
            <w:r>
              <w:t>off</w:t>
            </w:r>
          </w:p>
        </w:tc>
        <w:tc>
          <w:tcPr>
            <w:tcW w:w="643" w:type="auto"/>
          </w:tcPr>
          <w:p w14:paraId="426BEF49" w14:textId="77777777" w:rsidR="005E738F" w:rsidRDefault="00000000">
            <w:pPr>
              <w:pStyle w:val="TAC6"/>
            </w:pPr>
            <w:r>
              <w:t>BT</w:t>
            </w:r>
          </w:p>
        </w:tc>
        <w:tc>
          <w:tcPr>
            <w:tcW w:w="643" w:type="auto"/>
          </w:tcPr>
          <w:p w14:paraId="41C7A214" w14:textId="77777777" w:rsidR="005E738F" w:rsidRDefault="00000000">
            <w:pPr>
              <w:pStyle w:val="TAC6"/>
            </w:pPr>
            <w:r>
              <w:t>4.73</w:t>
            </w:r>
          </w:p>
        </w:tc>
        <w:tc>
          <w:tcPr>
            <w:tcW w:w="643" w:type="auto"/>
          </w:tcPr>
          <w:p w14:paraId="22A1BBF3" w14:textId="77777777" w:rsidR="005E738F" w:rsidRDefault="00000000">
            <w:pPr>
              <w:pStyle w:val="TAC6"/>
            </w:pPr>
            <w:r>
              <w:t>0.54</w:t>
            </w:r>
          </w:p>
        </w:tc>
        <w:tc>
          <w:tcPr>
            <w:tcW w:w="643" w:type="auto"/>
          </w:tcPr>
          <w:p w14:paraId="31B41539" w14:textId="77777777" w:rsidR="005E738F" w:rsidRDefault="00000000">
            <w:pPr>
              <w:pStyle w:val="TAC6"/>
            </w:pPr>
            <w:r>
              <w:t>c16</w:t>
            </w:r>
          </w:p>
        </w:tc>
        <w:tc>
          <w:tcPr>
            <w:tcW w:w="643" w:type="auto"/>
          </w:tcPr>
          <w:p w14:paraId="649EEB2B" w14:textId="77777777" w:rsidR="005E738F" w:rsidRDefault="00000000">
            <w:pPr>
              <w:pStyle w:val="TAC6"/>
            </w:pPr>
            <w:r>
              <w:t>2x24.4</w:t>
            </w:r>
          </w:p>
        </w:tc>
        <w:tc>
          <w:tcPr>
            <w:tcW w:w="643" w:type="auto"/>
          </w:tcPr>
          <w:p w14:paraId="3FB0CB0E" w14:textId="77777777" w:rsidR="005E738F" w:rsidRDefault="00000000">
            <w:pPr>
              <w:pStyle w:val="TAC6"/>
            </w:pPr>
            <w:r>
              <w:t>4.63</w:t>
            </w:r>
          </w:p>
        </w:tc>
        <w:tc>
          <w:tcPr>
            <w:tcW w:w="643" w:type="auto"/>
          </w:tcPr>
          <w:p w14:paraId="7C6AAA47" w14:textId="77777777" w:rsidR="005E738F" w:rsidRDefault="00000000">
            <w:pPr>
              <w:pStyle w:val="TAC6"/>
            </w:pPr>
            <w:r>
              <w:t>0.62</w:t>
            </w:r>
          </w:p>
        </w:tc>
        <w:tc>
          <w:tcPr>
            <w:tcW w:w="643" w:type="auto"/>
          </w:tcPr>
          <w:p w14:paraId="23136FF6" w14:textId="77777777" w:rsidR="005E738F" w:rsidRDefault="00000000">
            <w:pPr>
              <w:pStyle w:val="TAC6"/>
            </w:pPr>
            <w:r>
              <w:t>1.65</w:t>
            </w:r>
          </w:p>
        </w:tc>
        <w:tc>
          <w:tcPr>
            <w:tcW w:w="643" w:type="auto"/>
          </w:tcPr>
          <w:p w14:paraId="3BBB081C" w14:textId="77777777" w:rsidR="005E738F" w:rsidRDefault="00000000">
            <w:pPr>
              <w:pStyle w:val="TAC6"/>
            </w:pPr>
            <w:r>
              <w:t>NWT</w:t>
            </w:r>
          </w:p>
        </w:tc>
        <w:tc>
          <w:tcPr>
            <w:tcW w:w="643" w:type="auto"/>
            <w:shd w:val="clear" w:color="auto" w:fill="FF474C"/>
          </w:tcPr>
          <w:p w14:paraId="1132E88D" w14:textId="77777777" w:rsidR="005E738F" w:rsidRDefault="00000000">
            <w:pPr>
              <w:pStyle w:val="TAC6"/>
            </w:pPr>
            <w:r>
              <w:t>FAIL</w:t>
            </w:r>
          </w:p>
        </w:tc>
      </w:tr>
      <w:tr w:rsidR="005E738F" w14:paraId="33BB3424" w14:textId="77777777">
        <w:trPr>
          <w:jc w:val="center"/>
        </w:trPr>
        <w:tc>
          <w:tcPr>
            <w:tcW w:w="643" w:type="auto"/>
            <w:vMerge/>
          </w:tcPr>
          <w:p w14:paraId="2A2410F6" w14:textId="77777777" w:rsidR="005E738F" w:rsidRDefault="005E738F"/>
        </w:tc>
        <w:tc>
          <w:tcPr>
            <w:tcW w:w="643" w:type="auto"/>
            <w:vMerge w:val="restart"/>
          </w:tcPr>
          <w:p w14:paraId="44AB68A3" w14:textId="77777777" w:rsidR="005E738F" w:rsidRDefault="00000000">
            <w:pPr>
              <w:pStyle w:val="TAC6"/>
            </w:pPr>
            <w:r>
              <w:t>c31</w:t>
            </w:r>
          </w:p>
        </w:tc>
        <w:tc>
          <w:tcPr>
            <w:tcW w:w="643" w:type="auto"/>
          </w:tcPr>
          <w:p w14:paraId="7EDA02B0" w14:textId="77777777" w:rsidR="005E738F" w:rsidRDefault="00000000">
            <w:pPr>
              <w:pStyle w:val="TAC6"/>
            </w:pPr>
            <w:r>
              <w:t>1</w:t>
            </w:r>
          </w:p>
        </w:tc>
        <w:tc>
          <w:tcPr>
            <w:tcW w:w="643" w:type="auto"/>
          </w:tcPr>
          <w:p w14:paraId="0CA6131A" w14:textId="77777777" w:rsidR="005E738F" w:rsidRDefault="00000000">
            <w:pPr>
              <w:pStyle w:val="TAC6"/>
            </w:pPr>
            <w:r>
              <w:t>64</w:t>
            </w:r>
          </w:p>
        </w:tc>
        <w:tc>
          <w:tcPr>
            <w:tcW w:w="643" w:type="auto"/>
          </w:tcPr>
          <w:p w14:paraId="5A3774FB" w14:textId="77777777" w:rsidR="005E738F" w:rsidRDefault="00000000">
            <w:pPr>
              <w:pStyle w:val="TAC6"/>
            </w:pPr>
            <w:r>
              <w:t>off</w:t>
            </w:r>
          </w:p>
        </w:tc>
        <w:tc>
          <w:tcPr>
            <w:tcW w:w="643" w:type="auto"/>
          </w:tcPr>
          <w:p w14:paraId="1C8FA54A" w14:textId="77777777" w:rsidR="005E738F" w:rsidRDefault="00000000">
            <w:pPr>
              <w:pStyle w:val="TAC6"/>
            </w:pPr>
            <w:r>
              <w:t>NWT</w:t>
            </w:r>
          </w:p>
        </w:tc>
        <w:tc>
          <w:tcPr>
            <w:tcW w:w="643" w:type="auto"/>
          </w:tcPr>
          <w:p w14:paraId="4DC4D522" w14:textId="77777777" w:rsidR="005E738F" w:rsidRDefault="00000000">
            <w:pPr>
              <w:pStyle w:val="TAC6"/>
            </w:pPr>
            <w:r>
              <w:t>4.71</w:t>
            </w:r>
          </w:p>
        </w:tc>
        <w:tc>
          <w:tcPr>
            <w:tcW w:w="643" w:type="auto"/>
          </w:tcPr>
          <w:p w14:paraId="13315D9C" w14:textId="77777777" w:rsidR="005E738F" w:rsidRDefault="00000000">
            <w:pPr>
              <w:pStyle w:val="TAC6"/>
            </w:pPr>
            <w:r>
              <w:t>0.52</w:t>
            </w:r>
          </w:p>
        </w:tc>
        <w:tc>
          <w:tcPr>
            <w:tcW w:w="643" w:type="auto"/>
          </w:tcPr>
          <w:p w14:paraId="67E0DE7F" w14:textId="77777777" w:rsidR="005E738F" w:rsidRDefault="00000000">
            <w:pPr>
              <w:pStyle w:val="TAC6"/>
            </w:pPr>
            <w:r>
              <w:t>c18</w:t>
            </w:r>
          </w:p>
        </w:tc>
        <w:tc>
          <w:tcPr>
            <w:tcW w:w="643" w:type="auto"/>
          </w:tcPr>
          <w:p w14:paraId="38C48A26" w14:textId="77777777" w:rsidR="005E738F" w:rsidRDefault="00000000">
            <w:pPr>
              <w:pStyle w:val="TAC6"/>
            </w:pPr>
            <w:r>
              <w:t>2x48</w:t>
            </w:r>
          </w:p>
        </w:tc>
        <w:tc>
          <w:tcPr>
            <w:tcW w:w="643" w:type="auto"/>
          </w:tcPr>
          <w:p w14:paraId="66F4AFBD" w14:textId="77777777" w:rsidR="005E738F" w:rsidRDefault="00000000">
            <w:pPr>
              <w:pStyle w:val="TAC6"/>
            </w:pPr>
            <w:r>
              <w:t>4.77</w:t>
            </w:r>
          </w:p>
        </w:tc>
        <w:tc>
          <w:tcPr>
            <w:tcW w:w="643" w:type="auto"/>
          </w:tcPr>
          <w:p w14:paraId="5406E0FE" w14:textId="77777777" w:rsidR="005E738F" w:rsidRDefault="00000000">
            <w:pPr>
              <w:pStyle w:val="TAC6"/>
            </w:pPr>
            <w:r>
              <w:t>0.52</w:t>
            </w:r>
          </w:p>
        </w:tc>
        <w:tc>
          <w:tcPr>
            <w:tcW w:w="643" w:type="auto"/>
          </w:tcPr>
          <w:p w14:paraId="26F2495D" w14:textId="77777777" w:rsidR="005E738F" w:rsidRDefault="00000000">
            <w:pPr>
              <w:pStyle w:val="TAC6"/>
            </w:pPr>
            <w:r>
              <w:t>-1.11</w:t>
            </w:r>
          </w:p>
        </w:tc>
        <w:tc>
          <w:tcPr>
            <w:tcW w:w="643" w:type="auto"/>
          </w:tcPr>
          <w:p w14:paraId="37F54D80" w14:textId="77777777" w:rsidR="005E738F" w:rsidRDefault="00000000">
            <w:pPr>
              <w:pStyle w:val="TAC6"/>
            </w:pPr>
            <w:r>
              <w:t>NWT</w:t>
            </w:r>
          </w:p>
        </w:tc>
        <w:tc>
          <w:tcPr>
            <w:tcW w:w="643" w:type="auto"/>
          </w:tcPr>
          <w:p w14:paraId="58AB03BC" w14:textId="77777777" w:rsidR="005E738F" w:rsidRDefault="00000000">
            <w:pPr>
              <w:pStyle w:val="TAC6"/>
            </w:pPr>
            <w:r>
              <w:t>PASS</w:t>
            </w:r>
          </w:p>
        </w:tc>
      </w:tr>
      <w:tr w:rsidR="005E738F" w14:paraId="10F9EA00" w14:textId="77777777">
        <w:trPr>
          <w:jc w:val="center"/>
        </w:trPr>
        <w:tc>
          <w:tcPr>
            <w:tcW w:w="643" w:type="auto"/>
            <w:vMerge/>
          </w:tcPr>
          <w:p w14:paraId="2FCC11AF" w14:textId="77777777" w:rsidR="005E738F" w:rsidRDefault="005E738F"/>
        </w:tc>
        <w:tc>
          <w:tcPr>
            <w:tcW w:w="643" w:type="auto"/>
            <w:vMerge/>
          </w:tcPr>
          <w:p w14:paraId="42CF40CA" w14:textId="77777777" w:rsidR="005E738F" w:rsidRDefault="005E738F"/>
        </w:tc>
        <w:tc>
          <w:tcPr>
            <w:tcW w:w="643" w:type="auto"/>
          </w:tcPr>
          <w:p w14:paraId="23F55389" w14:textId="77777777" w:rsidR="005E738F" w:rsidRDefault="00000000">
            <w:pPr>
              <w:pStyle w:val="TAC6"/>
            </w:pPr>
            <w:r>
              <w:t>2</w:t>
            </w:r>
          </w:p>
        </w:tc>
        <w:tc>
          <w:tcPr>
            <w:tcW w:w="643" w:type="auto"/>
          </w:tcPr>
          <w:p w14:paraId="1592738E" w14:textId="77777777" w:rsidR="005E738F" w:rsidRDefault="00000000">
            <w:pPr>
              <w:pStyle w:val="TAC6"/>
            </w:pPr>
            <w:r>
              <w:t>64</w:t>
            </w:r>
          </w:p>
        </w:tc>
        <w:tc>
          <w:tcPr>
            <w:tcW w:w="643" w:type="auto"/>
          </w:tcPr>
          <w:p w14:paraId="2E67DEB0" w14:textId="77777777" w:rsidR="005E738F" w:rsidRDefault="00000000">
            <w:pPr>
              <w:pStyle w:val="TAC6"/>
            </w:pPr>
            <w:r>
              <w:t>off</w:t>
            </w:r>
          </w:p>
        </w:tc>
        <w:tc>
          <w:tcPr>
            <w:tcW w:w="643" w:type="auto"/>
          </w:tcPr>
          <w:p w14:paraId="61D6C015" w14:textId="77777777" w:rsidR="005E738F" w:rsidRDefault="00000000">
            <w:pPr>
              <w:pStyle w:val="TAC6"/>
            </w:pPr>
            <w:r>
              <w:t>BT</w:t>
            </w:r>
          </w:p>
        </w:tc>
        <w:tc>
          <w:tcPr>
            <w:tcW w:w="643" w:type="auto"/>
          </w:tcPr>
          <w:p w14:paraId="0693BDAC" w14:textId="77777777" w:rsidR="005E738F" w:rsidRDefault="00000000">
            <w:pPr>
              <w:pStyle w:val="TAC6"/>
            </w:pPr>
            <w:r>
              <w:t>4.71</w:t>
            </w:r>
          </w:p>
        </w:tc>
        <w:tc>
          <w:tcPr>
            <w:tcW w:w="643" w:type="auto"/>
          </w:tcPr>
          <w:p w14:paraId="6CE0335E" w14:textId="77777777" w:rsidR="005E738F" w:rsidRDefault="00000000">
            <w:pPr>
              <w:pStyle w:val="TAC6"/>
            </w:pPr>
            <w:r>
              <w:t>0.52</w:t>
            </w:r>
          </w:p>
        </w:tc>
        <w:tc>
          <w:tcPr>
            <w:tcW w:w="643" w:type="auto"/>
          </w:tcPr>
          <w:p w14:paraId="701F8CB7" w14:textId="77777777" w:rsidR="005E738F" w:rsidRDefault="00000000">
            <w:pPr>
              <w:pStyle w:val="TAC6"/>
            </w:pPr>
            <w:r>
              <w:t>c17</w:t>
            </w:r>
          </w:p>
        </w:tc>
        <w:tc>
          <w:tcPr>
            <w:tcW w:w="643" w:type="auto"/>
          </w:tcPr>
          <w:p w14:paraId="05663428" w14:textId="77777777" w:rsidR="005E738F" w:rsidRDefault="00000000">
            <w:pPr>
              <w:pStyle w:val="TAC6"/>
            </w:pPr>
            <w:r>
              <w:t>2x32</w:t>
            </w:r>
          </w:p>
        </w:tc>
        <w:tc>
          <w:tcPr>
            <w:tcW w:w="643" w:type="auto"/>
          </w:tcPr>
          <w:p w14:paraId="3CEB96C2" w14:textId="77777777" w:rsidR="005E738F" w:rsidRDefault="00000000">
            <w:pPr>
              <w:pStyle w:val="TAC6"/>
            </w:pPr>
            <w:r>
              <w:t>4.56</w:t>
            </w:r>
          </w:p>
        </w:tc>
        <w:tc>
          <w:tcPr>
            <w:tcW w:w="643" w:type="auto"/>
          </w:tcPr>
          <w:p w14:paraId="35035B1B" w14:textId="77777777" w:rsidR="005E738F" w:rsidRDefault="00000000">
            <w:pPr>
              <w:pStyle w:val="TAC6"/>
            </w:pPr>
            <w:r>
              <w:t>0.7</w:t>
            </w:r>
          </w:p>
        </w:tc>
        <w:tc>
          <w:tcPr>
            <w:tcW w:w="643" w:type="auto"/>
          </w:tcPr>
          <w:p w14:paraId="5CCAF159" w14:textId="77777777" w:rsidR="005E738F" w:rsidRDefault="00000000">
            <w:pPr>
              <w:pStyle w:val="TAC6"/>
            </w:pPr>
            <w:r>
              <w:t>2.37</w:t>
            </w:r>
          </w:p>
        </w:tc>
        <w:tc>
          <w:tcPr>
            <w:tcW w:w="643" w:type="auto"/>
          </w:tcPr>
          <w:p w14:paraId="7099DBAA" w14:textId="77777777" w:rsidR="005E738F" w:rsidRDefault="00000000">
            <w:pPr>
              <w:pStyle w:val="TAC6"/>
            </w:pPr>
            <w:r>
              <w:t>BT</w:t>
            </w:r>
          </w:p>
        </w:tc>
        <w:tc>
          <w:tcPr>
            <w:tcW w:w="643" w:type="auto"/>
          </w:tcPr>
          <w:p w14:paraId="598CFE05" w14:textId="77777777" w:rsidR="005E738F" w:rsidRDefault="00000000">
            <w:pPr>
              <w:pStyle w:val="TAC6"/>
            </w:pPr>
            <w:r>
              <w:t>PASS</w:t>
            </w:r>
          </w:p>
        </w:tc>
      </w:tr>
      <w:tr w:rsidR="005E738F" w14:paraId="4DCB1891" w14:textId="77777777">
        <w:trPr>
          <w:jc w:val="center"/>
        </w:trPr>
        <w:tc>
          <w:tcPr>
            <w:tcW w:w="643" w:type="auto"/>
            <w:vMerge/>
          </w:tcPr>
          <w:p w14:paraId="5E92AFDB" w14:textId="77777777" w:rsidR="005E738F" w:rsidRDefault="005E738F"/>
        </w:tc>
        <w:tc>
          <w:tcPr>
            <w:tcW w:w="643" w:type="auto"/>
            <w:vMerge w:val="restart"/>
          </w:tcPr>
          <w:p w14:paraId="3C7144B1" w14:textId="77777777" w:rsidR="005E738F" w:rsidRDefault="00000000">
            <w:pPr>
              <w:pStyle w:val="TAC6"/>
            </w:pPr>
            <w:r>
              <w:t>c32</w:t>
            </w:r>
          </w:p>
        </w:tc>
        <w:tc>
          <w:tcPr>
            <w:tcW w:w="643" w:type="auto"/>
          </w:tcPr>
          <w:p w14:paraId="606515DD" w14:textId="77777777" w:rsidR="005E738F" w:rsidRDefault="00000000">
            <w:pPr>
              <w:pStyle w:val="TAC6"/>
            </w:pPr>
            <w:r>
              <w:t>1</w:t>
            </w:r>
          </w:p>
        </w:tc>
        <w:tc>
          <w:tcPr>
            <w:tcW w:w="643" w:type="auto"/>
          </w:tcPr>
          <w:p w14:paraId="210497C7" w14:textId="77777777" w:rsidR="005E738F" w:rsidRDefault="00000000">
            <w:pPr>
              <w:pStyle w:val="TAC6"/>
            </w:pPr>
            <w:r>
              <w:t>13.2</w:t>
            </w:r>
          </w:p>
        </w:tc>
        <w:tc>
          <w:tcPr>
            <w:tcW w:w="643" w:type="auto"/>
          </w:tcPr>
          <w:p w14:paraId="483F74A0" w14:textId="77777777" w:rsidR="005E738F" w:rsidRDefault="00000000">
            <w:pPr>
              <w:pStyle w:val="TAC6"/>
            </w:pPr>
            <w:r>
              <w:t>on</w:t>
            </w:r>
          </w:p>
        </w:tc>
        <w:tc>
          <w:tcPr>
            <w:tcW w:w="643" w:type="auto"/>
          </w:tcPr>
          <w:p w14:paraId="4569F4F8" w14:textId="77777777" w:rsidR="005E738F" w:rsidRDefault="00000000">
            <w:pPr>
              <w:pStyle w:val="TAC6"/>
            </w:pPr>
            <w:r>
              <w:t>NWT</w:t>
            </w:r>
          </w:p>
        </w:tc>
        <w:tc>
          <w:tcPr>
            <w:tcW w:w="643" w:type="auto"/>
          </w:tcPr>
          <w:p w14:paraId="0CE79594" w14:textId="77777777" w:rsidR="005E738F" w:rsidRDefault="00000000">
            <w:pPr>
              <w:pStyle w:val="TAC6"/>
            </w:pPr>
            <w:r>
              <w:t>3.91</w:t>
            </w:r>
          </w:p>
        </w:tc>
        <w:tc>
          <w:tcPr>
            <w:tcW w:w="643" w:type="auto"/>
          </w:tcPr>
          <w:p w14:paraId="2B620D2F" w14:textId="77777777" w:rsidR="005E738F" w:rsidRDefault="00000000">
            <w:pPr>
              <w:pStyle w:val="TAC6"/>
            </w:pPr>
            <w:r>
              <w:t>1.02</w:t>
            </w:r>
          </w:p>
        </w:tc>
        <w:tc>
          <w:tcPr>
            <w:tcW w:w="643" w:type="auto"/>
          </w:tcPr>
          <w:p w14:paraId="6BA08350" w14:textId="77777777" w:rsidR="005E738F" w:rsidRDefault="00000000">
            <w:pPr>
              <w:pStyle w:val="TAC6"/>
            </w:pPr>
            <w:r>
              <w:t>c20</w:t>
            </w:r>
          </w:p>
        </w:tc>
        <w:tc>
          <w:tcPr>
            <w:tcW w:w="643" w:type="auto"/>
          </w:tcPr>
          <w:p w14:paraId="07DA7998" w14:textId="77777777" w:rsidR="005E738F" w:rsidRDefault="00000000">
            <w:pPr>
              <w:pStyle w:val="TAC6"/>
            </w:pPr>
            <w:r>
              <w:t>2x8</w:t>
            </w:r>
          </w:p>
        </w:tc>
        <w:tc>
          <w:tcPr>
            <w:tcW w:w="643" w:type="auto"/>
          </w:tcPr>
          <w:p w14:paraId="6377747D" w14:textId="77777777" w:rsidR="005E738F" w:rsidRDefault="00000000">
            <w:pPr>
              <w:pStyle w:val="TAC6"/>
            </w:pPr>
            <w:r>
              <w:t>2.67</w:t>
            </w:r>
          </w:p>
        </w:tc>
        <w:tc>
          <w:tcPr>
            <w:tcW w:w="643" w:type="auto"/>
          </w:tcPr>
          <w:p w14:paraId="78BCC90E" w14:textId="77777777" w:rsidR="005E738F" w:rsidRDefault="00000000">
            <w:pPr>
              <w:pStyle w:val="TAC6"/>
            </w:pPr>
            <w:r>
              <w:t>1.13</w:t>
            </w:r>
          </w:p>
        </w:tc>
        <w:tc>
          <w:tcPr>
            <w:tcW w:w="643" w:type="auto"/>
          </w:tcPr>
          <w:p w14:paraId="7D7A22A1" w14:textId="77777777" w:rsidR="005E738F" w:rsidRDefault="00000000">
            <w:pPr>
              <w:pStyle w:val="TAC6"/>
            </w:pPr>
            <w:r>
              <w:t>10.94</w:t>
            </w:r>
          </w:p>
        </w:tc>
        <w:tc>
          <w:tcPr>
            <w:tcW w:w="643" w:type="auto"/>
          </w:tcPr>
          <w:p w14:paraId="518F8721" w14:textId="77777777" w:rsidR="005E738F" w:rsidRDefault="00000000">
            <w:pPr>
              <w:pStyle w:val="TAC6"/>
            </w:pPr>
            <w:r>
              <w:t>BT</w:t>
            </w:r>
          </w:p>
        </w:tc>
        <w:tc>
          <w:tcPr>
            <w:tcW w:w="643" w:type="auto"/>
            <w:shd w:val="clear" w:color="auto" w:fill="ADD8E6"/>
          </w:tcPr>
          <w:p w14:paraId="0A3FD495" w14:textId="77777777" w:rsidR="005E738F" w:rsidRDefault="00000000">
            <w:pPr>
              <w:pStyle w:val="TAC6"/>
            </w:pPr>
            <w:r>
              <w:t>EXCEED</w:t>
            </w:r>
          </w:p>
        </w:tc>
      </w:tr>
      <w:tr w:rsidR="005E738F" w14:paraId="02073D3D" w14:textId="77777777">
        <w:trPr>
          <w:jc w:val="center"/>
        </w:trPr>
        <w:tc>
          <w:tcPr>
            <w:tcW w:w="643" w:type="auto"/>
            <w:vMerge/>
          </w:tcPr>
          <w:p w14:paraId="037A549C" w14:textId="77777777" w:rsidR="005E738F" w:rsidRDefault="005E738F"/>
        </w:tc>
        <w:tc>
          <w:tcPr>
            <w:tcW w:w="643" w:type="auto"/>
            <w:vMerge/>
          </w:tcPr>
          <w:p w14:paraId="070CA7A9" w14:textId="77777777" w:rsidR="005E738F" w:rsidRDefault="005E738F"/>
        </w:tc>
        <w:tc>
          <w:tcPr>
            <w:tcW w:w="643" w:type="auto"/>
          </w:tcPr>
          <w:p w14:paraId="0B88C0B6" w14:textId="77777777" w:rsidR="005E738F" w:rsidRDefault="00000000">
            <w:pPr>
              <w:pStyle w:val="TAC6"/>
            </w:pPr>
            <w:r>
              <w:t>2</w:t>
            </w:r>
          </w:p>
        </w:tc>
        <w:tc>
          <w:tcPr>
            <w:tcW w:w="643" w:type="auto"/>
          </w:tcPr>
          <w:p w14:paraId="1855B014" w14:textId="77777777" w:rsidR="005E738F" w:rsidRDefault="00000000">
            <w:pPr>
              <w:pStyle w:val="TAC6"/>
            </w:pPr>
            <w:r>
              <w:t>13.2</w:t>
            </w:r>
          </w:p>
        </w:tc>
        <w:tc>
          <w:tcPr>
            <w:tcW w:w="643" w:type="auto"/>
          </w:tcPr>
          <w:p w14:paraId="2A50BE51" w14:textId="77777777" w:rsidR="005E738F" w:rsidRDefault="00000000">
            <w:pPr>
              <w:pStyle w:val="TAC6"/>
            </w:pPr>
            <w:r>
              <w:t>on</w:t>
            </w:r>
          </w:p>
        </w:tc>
        <w:tc>
          <w:tcPr>
            <w:tcW w:w="643" w:type="auto"/>
          </w:tcPr>
          <w:p w14:paraId="76A1F51A" w14:textId="77777777" w:rsidR="005E738F" w:rsidRDefault="00000000">
            <w:pPr>
              <w:pStyle w:val="TAC6"/>
            </w:pPr>
            <w:r>
              <w:t>BT</w:t>
            </w:r>
          </w:p>
        </w:tc>
        <w:tc>
          <w:tcPr>
            <w:tcW w:w="643" w:type="auto"/>
          </w:tcPr>
          <w:p w14:paraId="3E44D1D1" w14:textId="77777777" w:rsidR="005E738F" w:rsidRDefault="00000000">
            <w:pPr>
              <w:pStyle w:val="TAC6"/>
            </w:pPr>
            <w:r>
              <w:t>3.91</w:t>
            </w:r>
          </w:p>
        </w:tc>
        <w:tc>
          <w:tcPr>
            <w:tcW w:w="643" w:type="auto"/>
          </w:tcPr>
          <w:p w14:paraId="71322400" w14:textId="77777777" w:rsidR="005E738F" w:rsidRDefault="00000000">
            <w:pPr>
              <w:pStyle w:val="TAC6"/>
            </w:pPr>
            <w:r>
              <w:t>1.02</w:t>
            </w:r>
          </w:p>
        </w:tc>
        <w:tc>
          <w:tcPr>
            <w:tcW w:w="643" w:type="auto"/>
          </w:tcPr>
          <w:p w14:paraId="2B9C157A" w14:textId="77777777" w:rsidR="005E738F" w:rsidRDefault="00000000">
            <w:pPr>
              <w:pStyle w:val="TAC6"/>
            </w:pPr>
            <w:r>
              <w:t>c19</w:t>
            </w:r>
          </w:p>
        </w:tc>
        <w:tc>
          <w:tcPr>
            <w:tcW w:w="643" w:type="auto"/>
          </w:tcPr>
          <w:p w14:paraId="1DF0BE5E" w14:textId="77777777" w:rsidR="005E738F" w:rsidRDefault="00000000">
            <w:pPr>
              <w:pStyle w:val="TAC6"/>
            </w:pPr>
            <w:r>
              <w:t>2x7.2</w:t>
            </w:r>
          </w:p>
        </w:tc>
        <w:tc>
          <w:tcPr>
            <w:tcW w:w="643" w:type="auto"/>
          </w:tcPr>
          <w:p w14:paraId="37C3D5D8" w14:textId="77777777" w:rsidR="005E738F" w:rsidRDefault="00000000">
            <w:pPr>
              <w:pStyle w:val="TAC6"/>
            </w:pPr>
            <w:r>
              <w:t>2.62</w:t>
            </w:r>
          </w:p>
        </w:tc>
        <w:tc>
          <w:tcPr>
            <w:tcW w:w="643" w:type="auto"/>
          </w:tcPr>
          <w:p w14:paraId="6EEF940F" w14:textId="77777777" w:rsidR="005E738F" w:rsidRDefault="00000000">
            <w:pPr>
              <w:pStyle w:val="TAC6"/>
            </w:pPr>
            <w:r>
              <w:t>1.11</w:t>
            </w:r>
          </w:p>
        </w:tc>
        <w:tc>
          <w:tcPr>
            <w:tcW w:w="643" w:type="auto"/>
          </w:tcPr>
          <w:p w14:paraId="7810066C" w14:textId="77777777" w:rsidR="005E738F" w:rsidRDefault="00000000">
            <w:pPr>
              <w:pStyle w:val="TAC6"/>
            </w:pPr>
            <w:r>
              <w:t>11.51</w:t>
            </w:r>
          </w:p>
        </w:tc>
        <w:tc>
          <w:tcPr>
            <w:tcW w:w="643" w:type="auto"/>
          </w:tcPr>
          <w:p w14:paraId="19D34A8F" w14:textId="77777777" w:rsidR="005E738F" w:rsidRDefault="00000000">
            <w:pPr>
              <w:pStyle w:val="TAC6"/>
            </w:pPr>
            <w:r>
              <w:t>BT</w:t>
            </w:r>
          </w:p>
        </w:tc>
        <w:tc>
          <w:tcPr>
            <w:tcW w:w="643" w:type="auto"/>
          </w:tcPr>
          <w:p w14:paraId="59E00406" w14:textId="77777777" w:rsidR="005E738F" w:rsidRDefault="00000000">
            <w:pPr>
              <w:pStyle w:val="TAC6"/>
            </w:pPr>
            <w:r>
              <w:t>PASS</w:t>
            </w:r>
          </w:p>
        </w:tc>
      </w:tr>
      <w:tr w:rsidR="005E738F" w14:paraId="40D729AB" w14:textId="77777777">
        <w:trPr>
          <w:jc w:val="center"/>
        </w:trPr>
        <w:tc>
          <w:tcPr>
            <w:tcW w:w="643" w:type="auto"/>
            <w:vMerge/>
          </w:tcPr>
          <w:p w14:paraId="6AC50594" w14:textId="77777777" w:rsidR="005E738F" w:rsidRDefault="005E738F"/>
        </w:tc>
        <w:tc>
          <w:tcPr>
            <w:tcW w:w="643" w:type="auto"/>
            <w:vMerge w:val="restart"/>
          </w:tcPr>
          <w:p w14:paraId="2373F65B" w14:textId="77777777" w:rsidR="005E738F" w:rsidRDefault="00000000">
            <w:pPr>
              <w:pStyle w:val="TAC6"/>
            </w:pPr>
            <w:r>
              <w:t>c33</w:t>
            </w:r>
          </w:p>
        </w:tc>
        <w:tc>
          <w:tcPr>
            <w:tcW w:w="643" w:type="auto"/>
          </w:tcPr>
          <w:p w14:paraId="32BEC7B8" w14:textId="77777777" w:rsidR="005E738F" w:rsidRDefault="00000000">
            <w:pPr>
              <w:pStyle w:val="TAC6"/>
            </w:pPr>
            <w:r>
              <w:t>1</w:t>
            </w:r>
          </w:p>
        </w:tc>
        <w:tc>
          <w:tcPr>
            <w:tcW w:w="643" w:type="auto"/>
          </w:tcPr>
          <w:p w14:paraId="5C009C55" w14:textId="77777777" w:rsidR="005E738F" w:rsidRDefault="00000000">
            <w:pPr>
              <w:pStyle w:val="TAC6"/>
            </w:pPr>
            <w:r>
              <w:t>16.4</w:t>
            </w:r>
          </w:p>
        </w:tc>
        <w:tc>
          <w:tcPr>
            <w:tcW w:w="643" w:type="auto"/>
          </w:tcPr>
          <w:p w14:paraId="1E7A5574" w14:textId="77777777" w:rsidR="005E738F" w:rsidRDefault="00000000">
            <w:pPr>
              <w:pStyle w:val="TAC6"/>
            </w:pPr>
            <w:r>
              <w:t>on</w:t>
            </w:r>
          </w:p>
        </w:tc>
        <w:tc>
          <w:tcPr>
            <w:tcW w:w="643" w:type="auto"/>
          </w:tcPr>
          <w:p w14:paraId="562CFE2F" w14:textId="77777777" w:rsidR="005E738F" w:rsidRDefault="00000000">
            <w:pPr>
              <w:pStyle w:val="TAC6"/>
            </w:pPr>
            <w:r>
              <w:t>NWT</w:t>
            </w:r>
          </w:p>
        </w:tc>
        <w:tc>
          <w:tcPr>
            <w:tcW w:w="643" w:type="auto"/>
          </w:tcPr>
          <w:p w14:paraId="17203003" w14:textId="77777777" w:rsidR="005E738F" w:rsidRDefault="00000000">
            <w:pPr>
              <w:pStyle w:val="TAC6"/>
            </w:pPr>
            <w:r>
              <w:t>4.27</w:t>
            </w:r>
          </w:p>
        </w:tc>
        <w:tc>
          <w:tcPr>
            <w:tcW w:w="643" w:type="auto"/>
          </w:tcPr>
          <w:p w14:paraId="48DE9BE3" w14:textId="77777777" w:rsidR="005E738F" w:rsidRDefault="00000000">
            <w:pPr>
              <w:pStyle w:val="TAC6"/>
            </w:pPr>
            <w:r>
              <w:t>0.84</w:t>
            </w:r>
          </w:p>
        </w:tc>
        <w:tc>
          <w:tcPr>
            <w:tcW w:w="643" w:type="auto"/>
          </w:tcPr>
          <w:p w14:paraId="1F0F212B" w14:textId="77777777" w:rsidR="005E738F" w:rsidRDefault="00000000">
            <w:pPr>
              <w:pStyle w:val="TAC6"/>
            </w:pPr>
            <w:r>
              <w:t>c21</w:t>
            </w:r>
          </w:p>
        </w:tc>
        <w:tc>
          <w:tcPr>
            <w:tcW w:w="643" w:type="auto"/>
          </w:tcPr>
          <w:p w14:paraId="22782FF6" w14:textId="77777777" w:rsidR="005E738F" w:rsidRDefault="00000000">
            <w:pPr>
              <w:pStyle w:val="TAC6"/>
            </w:pPr>
            <w:r>
              <w:t>2x9.6</w:t>
            </w:r>
          </w:p>
        </w:tc>
        <w:tc>
          <w:tcPr>
            <w:tcW w:w="643" w:type="auto"/>
          </w:tcPr>
          <w:p w14:paraId="77D4B2D3" w14:textId="77777777" w:rsidR="005E738F" w:rsidRDefault="00000000">
            <w:pPr>
              <w:pStyle w:val="TAC6"/>
            </w:pPr>
            <w:r>
              <w:t>3.68</w:t>
            </w:r>
          </w:p>
        </w:tc>
        <w:tc>
          <w:tcPr>
            <w:tcW w:w="643" w:type="auto"/>
          </w:tcPr>
          <w:p w14:paraId="35DD4D47" w14:textId="77777777" w:rsidR="005E738F" w:rsidRDefault="00000000">
            <w:pPr>
              <w:pStyle w:val="TAC6"/>
            </w:pPr>
            <w:r>
              <w:t>1.18</w:t>
            </w:r>
          </w:p>
        </w:tc>
        <w:tc>
          <w:tcPr>
            <w:tcW w:w="643" w:type="auto"/>
          </w:tcPr>
          <w:p w14:paraId="05EA63C1" w14:textId="77777777" w:rsidR="005E738F" w:rsidRDefault="00000000">
            <w:pPr>
              <w:pStyle w:val="TAC6"/>
            </w:pPr>
            <w:r>
              <w:t>5.45</w:t>
            </w:r>
          </w:p>
        </w:tc>
        <w:tc>
          <w:tcPr>
            <w:tcW w:w="643" w:type="auto"/>
          </w:tcPr>
          <w:p w14:paraId="0C01971E" w14:textId="77777777" w:rsidR="005E738F" w:rsidRDefault="00000000">
            <w:pPr>
              <w:pStyle w:val="TAC6"/>
            </w:pPr>
            <w:r>
              <w:t>BT</w:t>
            </w:r>
          </w:p>
        </w:tc>
        <w:tc>
          <w:tcPr>
            <w:tcW w:w="643" w:type="auto"/>
            <w:shd w:val="clear" w:color="auto" w:fill="ADD8E6"/>
          </w:tcPr>
          <w:p w14:paraId="340F0FA0" w14:textId="77777777" w:rsidR="005E738F" w:rsidRDefault="00000000">
            <w:pPr>
              <w:pStyle w:val="TAC6"/>
            </w:pPr>
            <w:r>
              <w:t>EXCEED</w:t>
            </w:r>
          </w:p>
        </w:tc>
      </w:tr>
      <w:tr w:rsidR="005E738F" w14:paraId="5C9C1FD0" w14:textId="77777777">
        <w:trPr>
          <w:jc w:val="center"/>
        </w:trPr>
        <w:tc>
          <w:tcPr>
            <w:tcW w:w="643" w:type="auto"/>
            <w:vMerge/>
          </w:tcPr>
          <w:p w14:paraId="196655F9" w14:textId="77777777" w:rsidR="005E738F" w:rsidRDefault="005E738F"/>
        </w:tc>
        <w:tc>
          <w:tcPr>
            <w:tcW w:w="643" w:type="auto"/>
            <w:vMerge/>
          </w:tcPr>
          <w:p w14:paraId="05FCE490" w14:textId="77777777" w:rsidR="005E738F" w:rsidRDefault="005E738F"/>
        </w:tc>
        <w:tc>
          <w:tcPr>
            <w:tcW w:w="643" w:type="auto"/>
          </w:tcPr>
          <w:p w14:paraId="51D91724" w14:textId="77777777" w:rsidR="005E738F" w:rsidRDefault="00000000">
            <w:pPr>
              <w:pStyle w:val="TAC6"/>
            </w:pPr>
            <w:r>
              <w:t>2</w:t>
            </w:r>
          </w:p>
        </w:tc>
        <w:tc>
          <w:tcPr>
            <w:tcW w:w="643" w:type="auto"/>
          </w:tcPr>
          <w:p w14:paraId="1059AE13" w14:textId="77777777" w:rsidR="005E738F" w:rsidRDefault="00000000">
            <w:pPr>
              <w:pStyle w:val="TAC6"/>
            </w:pPr>
            <w:r>
              <w:t>16.4</w:t>
            </w:r>
          </w:p>
        </w:tc>
        <w:tc>
          <w:tcPr>
            <w:tcW w:w="643" w:type="auto"/>
          </w:tcPr>
          <w:p w14:paraId="5B77DB41" w14:textId="77777777" w:rsidR="005E738F" w:rsidRDefault="00000000">
            <w:pPr>
              <w:pStyle w:val="TAC6"/>
            </w:pPr>
            <w:r>
              <w:t>on</w:t>
            </w:r>
          </w:p>
        </w:tc>
        <w:tc>
          <w:tcPr>
            <w:tcW w:w="643" w:type="auto"/>
          </w:tcPr>
          <w:p w14:paraId="202329FA" w14:textId="77777777" w:rsidR="005E738F" w:rsidRDefault="00000000">
            <w:pPr>
              <w:pStyle w:val="TAC6"/>
            </w:pPr>
            <w:r>
              <w:t>BT</w:t>
            </w:r>
          </w:p>
        </w:tc>
        <w:tc>
          <w:tcPr>
            <w:tcW w:w="643" w:type="auto"/>
          </w:tcPr>
          <w:p w14:paraId="000E1BBD" w14:textId="77777777" w:rsidR="005E738F" w:rsidRDefault="00000000">
            <w:pPr>
              <w:pStyle w:val="TAC6"/>
            </w:pPr>
            <w:r>
              <w:t>4.27</w:t>
            </w:r>
          </w:p>
        </w:tc>
        <w:tc>
          <w:tcPr>
            <w:tcW w:w="643" w:type="auto"/>
          </w:tcPr>
          <w:p w14:paraId="384AD2D0" w14:textId="77777777" w:rsidR="005E738F" w:rsidRDefault="00000000">
            <w:pPr>
              <w:pStyle w:val="TAC6"/>
            </w:pPr>
            <w:r>
              <w:t>0.84</w:t>
            </w:r>
          </w:p>
        </w:tc>
        <w:tc>
          <w:tcPr>
            <w:tcW w:w="643" w:type="auto"/>
          </w:tcPr>
          <w:p w14:paraId="29865566" w14:textId="77777777" w:rsidR="005E738F" w:rsidRDefault="00000000">
            <w:pPr>
              <w:pStyle w:val="TAC6"/>
            </w:pPr>
            <w:r>
              <w:t>c20</w:t>
            </w:r>
          </w:p>
        </w:tc>
        <w:tc>
          <w:tcPr>
            <w:tcW w:w="643" w:type="auto"/>
          </w:tcPr>
          <w:p w14:paraId="2186F762" w14:textId="77777777" w:rsidR="005E738F" w:rsidRDefault="00000000">
            <w:pPr>
              <w:pStyle w:val="TAC6"/>
            </w:pPr>
            <w:r>
              <w:t>2x8</w:t>
            </w:r>
          </w:p>
        </w:tc>
        <w:tc>
          <w:tcPr>
            <w:tcW w:w="643" w:type="auto"/>
          </w:tcPr>
          <w:p w14:paraId="51CD2F76" w14:textId="77777777" w:rsidR="005E738F" w:rsidRDefault="00000000">
            <w:pPr>
              <w:pStyle w:val="TAC6"/>
            </w:pPr>
            <w:r>
              <w:t>2.67</w:t>
            </w:r>
          </w:p>
        </w:tc>
        <w:tc>
          <w:tcPr>
            <w:tcW w:w="643" w:type="auto"/>
          </w:tcPr>
          <w:p w14:paraId="47A298EF" w14:textId="77777777" w:rsidR="005E738F" w:rsidRDefault="00000000">
            <w:pPr>
              <w:pStyle w:val="TAC6"/>
            </w:pPr>
            <w:r>
              <w:t>1.13</w:t>
            </w:r>
          </w:p>
        </w:tc>
        <w:tc>
          <w:tcPr>
            <w:tcW w:w="643" w:type="auto"/>
          </w:tcPr>
          <w:p w14:paraId="43D1E536" w14:textId="77777777" w:rsidR="005E738F" w:rsidRDefault="00000000">
            <w:pPr>
              <w:pStyle w:val="TAC6"/>
            </w:pPr>
            <w:r>
              <w:t>15.23</w:t>
            </w:r>
          </w:p>
        </w:tc>
        <w:tc>
          <w:tcPr>
            <w:tcW w:w="643" w:type="auto"/>
          </w:tcPr>
          <w:p w14:paraId="66532108" w14:textId="77777777" w:rsidR="005E738F" w:rsidRDefault="00000000">
            <w:pPr>
              <w:pStyle w:val="TAC6"/>
            </w:pPr>
            <w:r>
              <w:t>BT</w:t>
            </w:r>
          </w:p>
        </w:tc>
        <w:tc>
          <w:tcPr>
            <w:tcW w:w="643" w:type="auto"/>
          </w:tcPr>
          <w:p w14:paraId="1E2716A3" w14:textId="77777777" w:rsidR="005E738F" w:rsidRDefault="00000000">
            <w:pPr>
              <w:pStyle w:val="TAC6"/>
            </w:pPr>
            <w:r>
              <w:t>PASS</w:t>
            </w:r>
          </w:p>
        </w:tc>
      </w:tr>
      <w:tr w:rsidR="005E738F" w14:paraId="69C1454B" w14:textId="77777777">
        <w:trPr>
          <w:jc w:val="center"/>
        </w:trPr>
        <w:tc>
          <w:tcPr>
            <w:tcW w:w="643" w:type="auto"/>
            <w:vMerge/>
          </w:tcPr>
          <w:p w14:paraId="6C7D5C08" w14:textId="77777777" w:rsidR="005E738F" w:rsidRDefault="005E738F"/>
        </w:tc>
        <w:tc>
          <w:tcPr>
            <w:tcW w:w="643" w:type="auto"/>
            <w:vMerge w:val="restart"/>
          </w:tcPr>
          <w:p w14:paraId="20408735" w14:textId="77777777" w:rsidR="005E738F" w:rsidRDefault="00000000">
            <w:pPr>
              <w:pStyle w:val="TAC6"/>
            </w:pPr>
            <w:r>
              <w:t>c34</w:t>
            </w:r>
          </w:p>
        </w:tc>
        <w:tc>
          <w:tcPr>
            <w:tcW w:w="643" w:type="auto"/>
          </w:tcPr>
          <w:p w14:paraId="668FD019" w14:textId="77777777" w:rsidR="005E738F" w:rsidRDefault="00000000">
            <w:pPr>
              <w:pStyle w:val="TAC6"/>
            </w:pPr>
            <w:r>
              <w:t>1</w:t>
            </w:r>
          </w:p>
        </w:tc>
        <w:tc>
          <w:tcPr>
            <w:tcW w:w="643" w:type="auto"/>
          </w:tcPr>
          <w:p w14:paraId="362F32BD" w14:textId="77777777" w:rsidR="005E738F" w:rsidRDefault="00000000">
            <w:pPr>
              <w:pStyle w:val="TAC6"/>
            </w:pPr>
            <w:r>
              <w:t>24.4</w:t>
            </w:r>
          </w:p>
        </w:tc>
        <w:tc>
          <w:tcPr>
            <w:tcW w:w="643" w:type="auto"/>
          </w:tcPr>
          <w:p w14:paraId="4BBA4677" w14:textId="77777777" w:rsidR="005E738F" w:rsidRDefault="00000000">
            <w:pPr>
              <w:pStyle w:val="TAC6"/>
            </w:pPr>
            <w:r>
              <w:t>on</w:t>
            </w:r>
          </w:p>
        </w:tc>
        <w:tc>
          <w:tcPr>
            <w:tcW w:w="643" w:type="auto"/>
          </w:tcPr>
          <w:p w14:paraId="442E19D9" w14:textId="77777777" w:rsidR="005E738F" w:rsidRDefault="00000000">
            <w:pPr>
              <w:pStyle w:val="TAC6"/>
            </w:pPr>
            <w:r>
              <w:t>NWT</w:t>
            </w:r>
          </w:p>
        </w:tc>
        <w:tc>
          <w:tcPr>
            <w:tcW w:w="643" w:type="auto"/>
          </w:tcPr>
          <w:p w14:paraId="37A272C6" w14:textId="77777777" w:rsidR="005E738F" w:rsidRDefault="00000000">
            <w:pPr>
              <w:pStyle w:val="TAC6"/>
            </w:pPr>
            <w:r>
              <w:t>4.4</w:t>
            </w:r>
          </w:p>
        </w:tc>
        <w:tc>
          <w:tcPr>
            <w:tcW w:w="643" w:type="auto"/>
          </w:tcPr>
          <w:p w14:paraId="6E19E0B5" w14:textId="77777777" w:rsidR="005E738F" w:rsidRDefault="00000000">
            <w:pPr>
              <w:pStyle w:val="TAC6"/>
            </w:pPr>
            <w:r>
              <w:t>0.74</w:t>
            </w:r>
          </w:p>
        </w:tc>
        <w:tc>
          <w:tcPr>
            <w:tcW w:w="643" w:type="auto"/>
          </w:tcPr>
          <w:p w14:paraId="71CE643B" w14:textId="77777777" w:rsidR="005E738F" w:rsidRDefault="00000000">
            <w:pPr>
              <w:pStyle w:val="TAC6"/>
            </w:pPr>
            <w:r>
              <w:t>c22</w:t>
            </w:r>
          </w:p>
        </w:tc>
        <w:tc>
          <w:tcPr>
            <w:tcW w:w="643" w:type="auto"/>
          </w:tcPr>
          <w:p w14:paraId="15E81B9B" w14:textId="77777777" w:rsidR="005E738F" w:rsidRDefault="00000000">
            <w:pPr>
              <w:pStyle w:val="TAC6"/>
            </w:pPr>
            <w:r>
              <w:t>2x13.2</w:t>
            </w:r>
          </w:p>
        </w:tc>
        <w:tc>
          <w:tcPr>
            <w:tcW w:w="643" w:type="auto"/>
          </w:tcPr>
          <w:p w14:paraId="0477B9A4" w14:textId="77777777" w:rsidR="005E738F" w:rsidRDefault="00000000">
            <w:pPr>
              <w:pStyle w:val="TAC6"/>
            </w:pPr>
            <w:r>
              <w:t>4.24</w:t>
            </w:r>
          </w:p>
        </w:tc>
        <w:tc>
          <w:tcPr>
            <w:tcW w:w="643" w:type="auto"/>
          </w:tcPr>
          <w:p w14:paraId="00198221" w14:textId="77777777" w:rsidR="005E738F" w:rsidRDefault="00000000">
            <w:pPr>
              <w:pStyle w:val="TAC6"/>
            </w:pPr>
            <w:r>
              <w:t>0.88</w:t>
            </w:r>
          </w:p>
        </w:tc>
        <w:tc>
          <w:tcPr>
            <w:tcW w:w="643" w:type="auto"/>
          </w:tcPr>
          <w:p w14:paraId="6DA1CC48" w14:textId="77777777" w:rsidR="005E738F" w:rsidRDefault="00000000">
            <w:pPr>
              <w:pStyle w:val="TAC6"/>
            </w:pPr>
            <w:r>
              <w:t>1.82</w:t>
            </w:r>
          </w:p>
        </w:tc>
        <w:tc>
          <w:tcPr>
            <w:tcW w:w="643" w:type="auto"/>
          </w:tcPr>
          <w:p w14:paraId="7326CB02" w14:textId="77777777" w:rsidR="005E738F" w:rsidRDefault="00000000">
            <w:pPr>
              <w:pStyle w:val="TAC6"/>
            </w:pPr>
            <w:r>
              <w:t>BT</w:t>
            </w:r>
          </w:p>
        </w:tc>
        <w:tc>
          <w:tcPr>
            <w:tcW w:w="643" w:type="auto"/>
            <w:shd w:val="clear" w:color="auto" w:fill="ADD8E6"/>
          </w:tcPr>
          <w:p w14:paraId="32470616" w14:textId="77777777" w:rsidR="005E738F" w:rsidRDefault="00000000">
            <w:pPr>
              <w:pStyle w:val="TAC6"/>
            </w:pPr>
            <w:r>
              <w:t>EXCEED</w:t>
            </w:r>
          </w:p>
        </w:tc>
      </w:tr>
      <w:tr w:rsidR="005E738F" w14:paraId="06F2B587" w14:textId="77777777">
        <w:trPr>
          <w:jc w:val="center"/>
        </w:trPr>
        <w:tc>
          <w:tcPr>
            <w:tcW w:w="643" w:type="auto"/>
            <w:vMerge/>
          </w:tcPr>
          <w:p w14:paraId="368C3D24" w14:textId="77777777" w:rsidR="005E738F" w:rsidRDefault="005E738F"/>
        </w:tc>
        <w:tc>
          <w:tcPr>
            <w:tcW w:w="643" w:type="auto"/>
            <w:vMerge/>
          </w:tcPr>
          <w:p w14:paraId="3D126153" w14:textId="77777777" w:rsidR="005E738F" w:rsidRDefault="005E738F"/>
        </w:tc>
        <w:tc>
          <w:tcPr>
            <w:tcW w:w="643" w:type="auto"/>
          </w:tcPr>
          <w:p w14:paraId="052C7F6D" w14:textId="77777777" w:rsidR="005E738F" w:rsidRDefault="00000000">
            <w:pPr>
              <w:pStyle w:val="TAC6"/>
            </w:pPr>
            <w:r>
              <w:t>2</w:t>
            </w:r>
          </w:p>
        </w:tc>
        <w:tc>
          <w:tcPr>
            <w:tcW w:w="643" w:type="auto"/>
          </w:tcPr>
          <w:p w14:paraId="17213D03" w14:textId="77777777" w:rsidR="005E738F" w:rsidRDefault="00000000">
            <w:pPr>
              <w:pStyle w:val="TAC6"/>
            </w:pPr>
            <w:r>
              <w:t>24.4</w:t>
            </w:r>
          </w:p>
        </w:tc>
        <w:tc>
          <w:tcPr>
            <w:tcW w:w="643" w:type="auto"/>
          </w:tcPr>
          <w:p w14:paraId="712E4958" w14:textId="77777777" w:rsidR="005E738F" w:rsidRDefault="00000000">
            <w:pPr>
              <w:pStyle w:val="TAC6"/>
            </w:pPr>
            <w:r>
              <w:t>on</w:t>
            </w:r>
          </w:p>
        </w:tc>
        <w:tc>
          <w:tcPr>
            <w:tcW w:w="643" w:type="auto"/>
          </w:tcPr>
          <w:p w14:paraId="17C0AA16" w14:textId="77777777" w:rsidR="005E738F" w:rsidRDefault="00000000">
            <w:pPr>
              <w:pStyle w:val="TAC6"/>
            </w:pPr>
            <w:r>
              <w:t>BT</w:t>
            </w:r>
          </w:p>
        </w:tc>
        <w:tc>
          <w:tcPr>
            <w:tcW w:w="643" w:type="auto"/>
          </w:tcPr>
          <w:p w14:paraId="5549BDDF" w14:textId="77777777" w:rsidR="005E738F" w:rsidRDefault="00000000">
            <w:pPr>
              <w:pStyle w:val="TAC6"/>
            </w:pPr>
            <w:r>
              <w:t>4.4</w:t>
            </w:r>
          </w:p>
        </w:tc>
        <w:tc>
          <w:tcPr>
            <w:tcW w:w="643" w:type="auto"/>
          </w:tcPr>
          <w:p w14:paraId="0905F07A" w14:textId="77777777" w:rsidR="005E738F" w:rsidRDefault="00000000">
            <w:pPr>
              <w:pStyle w:val="TAC6"/>
            </w:pPr>
            <w:r>
              <w:t>0.74</w:t>
            </w:r>
          </w:p>
        </w:tc>
        <w:tc>
          <w:tcPr>
            <w:tcW w:w="643" w:type="auto"/>
          </w:tcPr>
          <w:p w14:paraId="43E73157" w14:textId="77777777" w:rsidR="005E738F" w:rsidRDefault="00000000">
            <w:pPr>
              <w:pStyle w:val="TAC6"/>
            </w:pPr>
            <w:r>
              <w:t>c21</w:t>
            </w:r>
          </w:p>
        </w:tc>
        <w:tc>
          <w:tcPr>
            <w:tcW w:w="643" w:type="auto"/>
          </w:tcPr>
          <w:p w14:paraId="175CB937" w14:textId="77777777" w:rsidR="005E738F" w:rsidRDefault="00000000">
            <w:pPr>
              <w:pStyle w:val="TAC6"/>
            </w:pPr>
            <w:r>
              <w:t>2x9.6</w:t>
            </w:r>
          </w:p>
        </w:tc>
        <w:tc>
          <w:tcPr>
            <w:tcW w:w="643" w:type="auto"/>
          </w:tcPr>
          <w:p w14:paraId="5B3A27F4" w14:textId="77777777" w:rsidR="005E738F" w:rsidRDefault="00000000">
            <w:pPr>
              <w:pStyle w:val="TAC6"/>
            </w:pPr>
            <w:r>
              <w:t>3.68</w:t>
            </w:r>
          </w:p>
        </w:tc>
        <w:tc>
          <w:tcPr>
            <w:tcW w:w="643" w:type="auto"/>
          </w:tcPr>
          <w:p w14:paraId="611BA596" w14:textId="77777777" w:rsidR="005E738F" w:rsidRDefault="00000000">
            <w:pPr>
              <w:pStyle w:val="TAC6"/>
            </w:pPr>
            <w:r>
              <w:t>1.18</w:t>
            </w:r>
          </w:p>
        </w:tc>
        <w:tc>
          <w:tcPr>
            <w:tcW w:w="643" w:type="auto"/>
          </w:tcPr>
          <w:p w14:paraId="7CAC658C" w14:textId="77777777" w:rsidR="005E738F" w:rsidRDefault="00000000">
            <w:pPr>
              <w:pStyle w:val="TAC6"/>
            </w:pPr>
            <w:r>
              <w:t>6.92</w:t>
            </w:r>
          </w:p>
        </w:tc>
        <w:tc>
          <w:tcPr>
            <w:tcW w:w="643" w:type="auto"/>
          </w:tcPr>
          <w:p w14:paraId="7CC0A7F0" w14:textId="77777777" w:rsidR="005E738F" w:rsidRDefault="00000000">
            <w:pPr>
              <w:pStyle w:val="TAC6"/>
            </w:pPr>
            <w:r>
              <w:t>BT</w:t>
            </w:r>
          </w:p>
        </w:tc>
        <w:tc>
          <w:tcPr>
            <w:tcW w:w="643" w:type="auto"/>
          </w:tcPr>
          <w:p w14:paraId="05F79A9A" w14:textId="77777777" w:rsidR="005E738F" w:rsidRDefault="00000000">
            <w:pPr>
              <w:pStyle w:val="TAC6"/>
            </w:pPr>
            <w:r>
              <w:t>PASS</w:t>
            </w:r>
          </w:p>
        </w:tc>
      </w:tr>
      <w:tr w:rsidR="005E738F" w14:paraId="3ABBFB1C" w14:textId="77777777">
        <w:trPr>
          <w:jc w:val="center"/>
        </w:trPr>
        <w:tc>
          <w:tcPr>
            <w:tcW w:w="643" w:type="auto"/>
            <w:vMerge/>
          </w:tcPr>
          <w:p w14:paraId="282ABCA2" w14:textId="77777777" w:rsidR="005E738F" w:rsidRDefault="005E738F"/>
        </w:tc>
        <w:tc>
          <w:tcPr>
            <w:tcW w:w="643" w:type="auto"/>
            <w:vMerge w:val="restart"/>
          </w:tcPr>
          <w:p w14:paraId="0A935C5C" w14:textId="77777777" w:rsidR="005E738F" w:rsidRDefault="00000000">
            <w:pPr>
              <w:pStyle w:val="TAC6"/>
            </w:pPr>
            <w:r>
              <w:t>c35</w:t>
            </w:r>
          </w:p>
        </w:tc>
        <w:tc>
          <w:tcPr>
            <w:tcW w:w="643" w:type="auto"/>
          </w:tcPr>
          <w:p w14:paraId="524AF02A" w14:textId="77777777" w:rsidR="005E738F" w:rsidRDefault="00000000">
            <w:pPr>
              <w:pStyle w:val="TAC6"/>
            </w:pPr>
            <w:r>
              <w:t>1</w:t>
            </w:r>
          </w:p>
        </w:tc>
        <w:tc>
          <w:tcPr>
            <w:tcW w:w="643" w:type="auto"/>
          </w:tcPr>
          <w:p w14:paraId="1FEC64AF" w14:textId="77777777" w:rsidR="005E738F" w:rsidRDefault="00000000">
            <w:pPr>
              <w:pStyle w:val="TAC6"/>
            </w:pPr>
            <w:r>
              <w:t>32</w:t>
            </w:r>
          </w:p>
        </w:tc>
        <w:tc>
          <w:tcPr>
            <w:tcW w:w="643" w:type="auto"/>
          </w:tcPr>
          <w:p w14:paraId="4ADF56DB" w14:textId="77777777" w:rsidR="005E738F" w:rsidRDefault="00000000">
            <w:pPr>
              <w:pStyle w:val="TAC6"/>
            </w:pPr>
            <w:r>
              <w:t>on</w:t>
            </w:r>
          </w:p>
        </w:tc>
        <w:tc>
          <w:tcPr>
            <w:tcW w:w="643" w:type="auto"/>
          </w:tcPr>
          <w:p w14:paraId="7513DBC2" w14:textId="77777777" w:rsidR="005E738F" w:rsidRDefault="00000000">
            <w:pPr>
              <w:pStyle w:val="TAC6"/>
            </w:pPr>
            <w:r>
              <w:t>NWT</w:t>
            </w:r>
          </w:p>
        </w:tc>
        <w:tc>
          <w:tcPr>
            <w:tcW w:w="643" w:type="auto"/>
          </w:tcPr>
          <w:p w14:paraId="15E29744" w14:textId="77777777" w:rsidR="005E738F" w:rsidRDefault="00000000">
            <w:pPr>
              <w:pStyle w:val="TAC6"/>
            </w:pPr>
            <w:r>
              <w:t>4.54</w:t>
            </w:r>
          </w:p>
        </w:tc>
        <w:tc>
          <w:tcPr>
            <w:tcW w:w="643" w:type="auto"/>
          </w:tcPr>
          <w:p w14:paraId="30D1D3DC" w14:textId="77777777" w:rsidR="005E738F" w:rsidRDefault="00000000">
            <w:pPr>
              <w:pStyle w:val="TAC6"/>
            </w:pPr>
            <w:r>
              <w:t>0.71</w:t>
            </w:r>
          </w:p>
        </w:tc>
        <w:tc>
          <w:tcPr>
            <w:tcW w:w="643" w:type="auto"/>
          </w:tcPr>
          <w:p w14:paraId="7CB975AF" w14:textId="77777777" w:rsidR="005E738F" w:rsidRDefault="00000000">
            <w:pPr>
              <w:pStyle w:val="TAC6"/>
            </w:pPr>
            <w:r>
              <w:t>c23</w:t>
            </w:r>
          </w:p>
        </w:tc>
        <w:tc>
          <w:tcPr>
            <w:tcW w:w="643" w:type="auto"/>
          </w:tcPr>
          <w:p w14:paraId="71E4C7D0" w14:textId="77777777" w:rsidR="005E738F" w:rsidRDefault="00000000">
            <w:pPr>
              <w:pStyle w:val="TAC6"/>
            </w:pPr>
            <w:r>
              <w:t>2x16.4</w:t>
            </w:r>
          </w:p>
        </w:tc>
        <w:tc>
          <w:tcPr>
            <w:tcW w:w="643" w:type="auto"/>
          </w:tcPr>
          <w:p w14:paraId="70D25F89" w14:textId="77777777" w:rsidR="005E738F" w:rsidRDefault="00000000">
            <w:pPr>
              <w:pStyle w:val="TAC6"/>
            </w:pPr>
            <w:r>
              <w:t>4.37</w:t>
            </w:r>
          </w:p>
        </w:tc>
        <w:tc>
          <w:tcPr>
            <w:tcW w:w="643" w:type="auto"/>
          </w:tcPr>
          <w:p w14:paraId="51A7F70A" w14:textId="77777777" w:rsidR="005E738F" w:rsidRDefault="00000000">
            <w:pPr>
              <w:pStyle w:val="TAC6"/>
            </w:pPr>
            <w:r>
              <w:t>0.8</w:t>
            </w:r>
          </w:p>
        </w:tc>
        <w:tc>
          <w:tcPr>
            <w:tcW w:w="643" w:type="auto"/>
          </w:tcPr>
          <w:p w14:paraId="33BD269B" w14:textId="77777777" w:rsidR="005E738F" w:rsidRDefault="00000000">
            <w:pPr>
              <w:pStyle w:val="TAC6"/>
            </w:pPr>
            <w:r>
              <w:t>2.16</w:t>
            </w:r>
          </w:p>
        </w:tc>
        <w:tc>
          <w:tcPr>
            <w:tcW w:w="643" w:type="auto"/>
          </w:tcPr>
          <w:p w14:paraId="7A7ED854" w14:textId="77777777" w:rsidR="005E738F" w:rsidRDefault="00000000">
            <w:pPr>
              <w:pStyle w:val="TAC6"/>
            </w:pPr>
            <w:r>
              <w:t>BT</w:t>
            </w:r>
          </w:p>
        </w:tc>
        <w:tc>
          <w:tcPr>
            <w:tcW w:w="643" w:type="auto"/>
            <w:shd w:val="clear" w:color="auto" w:fill="ADD8E6"/>
          </w:tcPr>
          <w:p w14:paraId="6F3E0E6A" w14:textId="77777777" w:rsidR="005E738F" w:rsidRDefault="00000000">
            <w:pPr>
              <w:pStyle w:val="TAC6"/>
            </w:pPr>
            <w:r>
              <w:t>EXCEED</w:t>
            </w:r>
          </w:p>
        </w:tc>
      </w:tr>
      <w:tr w:rsidR="005E738F" w14:paraId="7C481EE8" w14:textId="77777777">
        <w:trPr>
          <w:jc w:val="center"/>
        </w:trPr>
        <w:tc>
          <w:tcPr>
            <w:tcW w:w="643" w:type="auto"/>
            <w:vMerge/>
          </w:tcPr>
          <w:p w14:paraId="589D2BB9" w14:textId="77777777" w:rsidR="005E738F" w:rsidRDefault="005E738F"/>
        </w:tc>
        <w:tc>
          <w:tcPr>
            <w:tcW w:w="643" w:type="auto"/>
            <w:vMerge/>
          </w:tcPr>
          <w:p w14:paraId="20A34E25" w14:textId="77777777" w:rsidR="005E738F" w:rsidRDefault="005E738F"/>
        </w:tc>
        <w:tc>
          <w:tcPr>
            <w:tcW w:w="643" w:type="auto"/>
          </w:tcPr>
          <w:p w14:paraId="33F9B789" w14:textId="77777777" w:rsidR="005E738F" w:rsidRDefault="00000000">
            <w:pPr>
              <w:pStyle w:val="TAC6"/>
            </w:pPr>
            <w:r>
              <w:t>2</w:t>
            </w:r>
          </w:p>
        </w:tc>
        <w:tc>
          <w:tcPr>
            <w:tcW w:w="643" w:type="auto"/>
          </w:tcPr>
          <w:p w14:paraId="0E02D14C" w14:textId="77777777" w:rsidR="005E738F" w:rsidRDefault="00000000">
            <w:pPr>
              <w:pStyle w:val="TAC6"/>
            </w:pPr>
            <w:r>
              <w:t>32</w:t>
            </w:r>
          </w:p>
        </w:tc>
        <w:tc>
          <w:tcPr>
            <w:tcW w:w="643" w:type="auto"/>
          </w:tcPr>
          <w:p w14:paraId="1D2411E0" w14:textId="77777777" w:rsidR="005E738F" w:rsidRDefault="00000000">
            <w:pPr>
              <w:pStyle w:val="TAC6"/>
            </w:pPr>
            <w:r>
              <w:t>on</w:t>
            </w:r>
          </w:p>
        </w:tc>
        <w:tc>
          <w:tcPr>
            <w:tcW w:w="643" w:type="auto"/>
          </w:tcPr>
          <w:p w14:paraId="0BCE79DF" w14:textId="77777777" w:rsidR="005E738F" w:rsidRDefault="00000000">
            <w:pPr>
              <w:pStyle w:val="TAC6"/>
            </w:pPr>
            <w:r>
              <w:t>BT</w:t>
            </w:r>
          </w:p>
        </w:tc>
        <w:tc>
          <w:tcPr>
            <w:tcW w:w="643" w:type="auto"/>
          </w:tcPr>
          <w:p w14:paraId="0B261C08" w14:textId="77777777" w:rsidR="005E738F" w:rsidRDefault="00000000">
            <w:pPr>
              <w:pStyle w:val="TAC6"/>
            </w:pPr>
            <w:r>
              <w:t>4.54</w:t>
            </w:r>
          </w:p>
        </w:tc>
        <w:tc>
          <w:tcPr>
            <w:tcW w:w="643" w:type="auto"/>
          </w:tcPr>
          <w:p w14:paraId="500E2557" w14:textId="77777777" w:rsidR="005E738F" w:rsidRDefault="00000000">
            <w:pPr>
              <w:pStyle w:val="TAC6"/>
            </w:pPr>
            <w:r>
              <w:t>0.71</w:t>
            </w:r>
          </w:p>
        </w:tc>
        <w:tc>
          <w:tcPr>
            <w:tcW w:w="643" w:type="auto"/>
          </w:tcPr>
          <w:p w14:paraId="49BB4A8E" w14:textId="77777777" w:rsidR="005E738F" w:rsidRDefault="00000000">
            <w:pPr>
              <w:pStyle w:val="TAC6"/>
            </w:pPr>
            <w:r>
              <w:t>c22</w:t>
            </w:r>
          </w:p>
        </w:tc>
        <w:tc>
          <w:tcPr>
            <w:tcW w:w="643" w:type="auto"/>
          </w:tcPr>
          <w:p w14:paraId="3127FC28" w14:textId="77777777" w:rsidR="005E738F" w:rsidRDefault="00000000">
            <w:pPr>
              <w:pStyle w:val="TAC6"/>
            </w:pPr>
            <w:r>
              <w:t>2x13.2</w:t>
            </w:r>
          </w:p>
        </w:tc>
        <w:tc>
          <w:tcPr>
            <w:tcW w:w="643" w:type="auto"/>
          </w:tcPr>
          <w:p w14:paraId="66016AD0" w14:textId="77777777" w:rsidR="005E738F" w:rsidRDefault="00000000">
            <w:pPr>
              <w:pStyle w:val="TAC6"/>
            </w:pPr>
            <w:r>
              <w:t>4.24</w:t>
            </w:r>
          </w:p>
        </w:tc>
        <w:tc>
          <w:tcPr>
            <w:tcW w:w="643" w:type="auto"/>
          </w:tcPr>
          <w:p w14:paraId="5F6B970F" w14:textId="77777777" w:rsidR="005E738F" w:rsidRDefault="00000000">
            <w:pPr>
              <w:pStyle w:val="TAC6"/>
            </w:pPr>
            <w:r>
              <w:t>0.88</w:t>
            </w:r>
          </w:p>
        </w:tc>
        <w:tc>
          <w:tcPr>
            <w:tcW w:w="643" w:type="auto"/>
          </w:tcPr>
          <w:p w14:paraId="3D8F1110" w14:textId="77777777" w:rsidR="005E738F" w:rsidRDefault="00000000">
            <w:pPr>
              <w:pStyle w:val="TAC6"/>
            </w:pPr>
            <w:r>
              <w:t>3.49</w:t>
            </w:r>
          </w:p>
        </w:tc>
        <w:tc>
          <w:tcPr>
            <w:tcW w:w="643" w:type="auto"/>
          </w:tcPr>
          <w:p w14:paraId="348E5AE5" w14:textId="77777777" w:rsidR="005E738F" w:rsidRDefault="00000000">
            <w:pPr>
              <w:pStyle w:val="TAC6"/>
            </w:pPr>
            <w:r>
              <w:t>BT</w:t>
            </w:r>
          </w:p>
        </w:tc>
        <w:tc>
          <w:tcPr>
            <w:tcW w:w="643" w:type="auto"/>
          </w:tcPr>
          <w:p w14:paraId="5441D2FD" w14:textId="77777777" w:rsidR="005E738F" w:rsidRDefault="00000000">
            <w:pPr>
              <w:pStyle w:val="TAC6"/>
            </w:pPr>
            <w:r>
              <w:t>PASS</w:t>
            </w:r>
          </w:p>
        </w:tc>
      </w:tr>
      <w:tr w:rsidR="005E738F" w14:paraId="14BBE5AD" w14:textId="77777777">
        <w:trPr>
          <w:jc w:val="center"/>
        </w:trPr>
        <w:tc>
          <w:tcPr>
            <w:tcW w:w="643" w:type="auto"/>
            <w:vMerge/>
          </w:tcPr>
          <w:p w14:paraId="75D692CE" w14:textId="77777777" w:rsidR="005E738F" w:rsidRDefault="005E738F"/>
        </w:tc>
        <w:tc>
          <w:tcPr>
            <w:tcW w:w="643" w:type="auto"/>
            <w:vMerge w:val="restart"/>
          </w:tcPr>
          <w:p w14:paraId="43CAD1A9" w14:textId="77777777" w:rsidR="005E738F" w:rsidRDefault="00000000">
            <w:pPr>
              <w:pStyle w:val="TAC6"/>
            </w:pPr>
            <w:r>
              <w:t>c36</w:t>
            </w:r>
          </w:p>
        </w:tc>
        <w:tc>
          <w:tcPr>
            <w:tcW w:w="643" w:type="auto"/>
          </w:tcPr>
          <w:p w14:paraId="56DA1EBA" w14:textId="77777777" w:rsidR="005E738F" w:rsidRDefault="00000000">
            <w:pPr>
              <w:pStyle w:val="TAC6"/>
            </w:pPr>
            <w:r>
              <w:t>1</w:t>
            </w:r>
          </w:p>
        </w:tc>
        <w:tc>
          <w:tcPr>
            <w:tcW w:w="643" w:type="auto"/>
          </w:tcPr>
          <w:p w14:paraId="08D9B9B6" w14:textId="77777777" w:rsidR="005E738F" w:rsidRDefault="00000000">
            <w:pPr>
              <w:pStyle w:val="TAC6"/>
            </w:pPr>
            <w:r>
              <w:t>48</w:t>
            </w:r>
          </w:p>
        </w:tc>
        <w:tc>
          <w:tcPr>
            <w:tcW w:w="643" w:type="auto"/>
          </w:tcPr>
          <w:p w14:paraId="23B6436D" w14:textId="77777777" w:rsidR="005E738F" w:rsidRDefault="00000000">
            <w:pPr>
              <w:pStyle w:val="TAC6"/>
            </w:pPr>
            <w:r>
              <w:t>on</w:t>
            </w:r>
          </w:p>
        </w:tc>
        <w:tc>
          <w:tcPr>
            <w:tcW w:w="643" w:type="auto"/>
          </w:tcPr>
          <w:p w14:paraId="22456AF1" w14:textId="77777777" w:rsidR="005E738F" w:rsidRDefault="00000000">
            <w:pPr>
              <w:pStyle w:val="TAC6"/>
            </w:pPr>
            <w:r>
              <w:t>NWT</w:t>
            </w:r>
          </w:p>
        </w:tc>
        <w:tc>
          <w:tcPr>
            <w:tcW w:w="643" w:type="auto"/>
          </w:tcPr>
          <w:p w14:paraId="5C2457D2" w14:textId="77777777" w:rsidR="005E738F" w:rsidRDefault="00000000">
            <w:pPr>
              <w:pStyle w:val="TAC6"/>
            </w:pPr>
            <w:r>
              <w:t>4.62</w:t>
            </w:r>
          </w:p>
        </w:tc>
        <w:tc>
          <w:tcPr>
            <w:tcW w:w="643" w:type="auto"/>
          </w:tcPr>
          <w:p w14:paraId="7949FCEF" w14:textId="77777777" w:rsidR="005E738F" w:rsidRDefault="00000000">
            <w:pPr>
              <w:pStyle w:val="TAC6"/>
            </w:pPr>
            <w:r>
              <w:t>0.59</w:t>
            </w:r>
          </w:p>
        </w:tc>
        <w:tc>
          <w:tcPr>
            <w:tcW w:w="643" w:type="auto"/>
          </w:tcPr>
          <w:p w14:paraId="26796160" w14:textId="77777777" w:rsidR="005E738F" w:rsidRDefault="00000000">
            <w:pPr>
              <w:pStyle w:val="TAC6"/>
            </w:pPr>
            <w:r>
              <w:t>c25</w:t>
            </w:r>
          </w:p>
        </w:tc>
        <w:tc>
          <w:tcPr>
            <w:tcW w:w="643" w:type="auto"/>
          </w:tcPr>
          <w:p w14:paraId="19995FCB" w14:textId="77777777" w:rsidR="005E738F" w:rsidRDefault="00000000">
            <w:pPr>
              <w:pStyle w:val="TAC6"/>
            </w:pPr>
            <w:r>
              <w:t>2x32</w:t>
            </w:r>
          </w:p>
        </w:tc>
        <w:tc>
          <w:tcPr>
            <w:tcW w:w="643" w:type="auto"/>
          </w:tcPr>
          <w:p w14:paraId="2BFC9FE7" w14:textId="77777777" w:rsidR="005E738F" w:rsidRDefault="00000000">
            <w:pPr>
              <w:pStyle w:val="TAC6"/>
            </w:pPr>
            <w:r>
              <w:t>4.51</w:t>
            </w:r>
          </w:p>
        </w:tc>
        <w:tc>
          <w:tcPr>
            <w:tcW w:w="643" w:type="auto"/>
          </w:tcPr>
          <w:p w14:paraId="158F1A64" w14:textId="77777777" w:rsidR="005E738F" w:rsidRDefault="00000000">
            <w:pPr>
              <w:pStyle w:val="TAC6"/>
            </w:pPr>
            <w:r>
              <w:t>0.77</w:t>
            </w:r>
          </w:p>
        </w:tc>
        <w:tc>
          <w:tcPr>
            <w:tcW w:w="643" w:type="auto"/>
          </w:tcPr>
          <w:p w14:paraId="2DF42E05" w14:textId="77777777" w:rsidR="005E738F" w:rsidRDefault="00000000">
            <w:pPr>
              <w:pStyle w:val="TAC6"/>
            </w:pPr>
            <w:r>
              <w:t>1.54</w:t>
            </w:r>
          </w:p>
        </w:tc>
        <w:tc>
          <w:tcPr>
            <w:tcW w:w="643" w:type="auto"/>
          </w:tcPr>
          <w:p w14:paraId="0B96386E" w14:textId="77777777" w:rsidR="005E738F" w:rsidRDefault="00000000">
            <w:pPr>
              <w:pStyle w:val="TAC6"/>
            </w:pPr>
            <w:r>
              <w:t>NWT</w:t>
            </w:r>
          </w:p>
        </w:tc>
        <w:tc>
          <w:tcPr>
            <w:tcW w:w="643" w:type="auto"/>
          </w:tcPr>
          <w:p w14:paraId="1CFF99CC" w14:textId="77777777" w:rsidR="005E738F" w:rsidRDefault="00000000">
            <w:pPr>
              <w:pStyle w:val="TAC6"/>
            </w:pPr>
            <w:r>
              <w:t>PASS</w:t>
            </w:r>
          </w:p>
        </w:tc>
      </w:tr>
      <w:tr w:rsidR="005E738F" w14:paraId="2936972E" w14:textId="77777777">
        <w:trPr>
          <w:jc w:val="center"/>
        </w:trPr>
        <w:tc>
          <w:tcPr>
            <w:tcW w:w="643" w:type="auto"/>
            <w:vMerge/>
          </w:tcPr>
          <w:p w14:paraId="0766EB07" w14:textId="77777777" w:rsidR="005E738F" w:rsidRDefault="005E738F"/>
        </w:tc>
        <w:tc>
          <w:tcPr>
            <w:tcW w:w="643" w:type="auto"/>
            <w:vMerge/>
          </w:tcPr>
          <w:p w14:paraId="12532278" w14:textId="77777777" w:rsidR="005E738F" w:rsidRDefault="005E738F"/>
        </w:tc>
        <w:tc>
          <w:tcPr>
            <w:tcW w:w="643" w:type="auto"/>
          </w:tcPr>
          <w:p w14:paraId="1A5E0E8B" w14:textId="77777777" w:rsidR="005E738F" w:rsidRDefault="00000000">
            <w:pPr>
              <w:pStyle w:val="TAC6"/>
            </w:pPr>
            <w:r>
              <w:t>2</w:t>
            </w:r>
          </w:p>
        </w:tc>
        <w:tc>
          <w:tcPr>
            <w:tcW w:w="643" w:type="auto"/>
          </w:tcPr>
          <w:p w14:paraId="25609FC6" w14:textId="77777777" w:rsidR="005E738F" w:rsidRDefault="00000000">
            <w:pPr>
              <w:pStyle w:val="TAC6"/>
            </w:pPr>
            <w:r>
              <w:t>48</w:t>
            </w:r>
          </w:p>
        </w:tc>
        <w:tc>
          <w:tcPr>
            <w:tcW w:w="643" w:type="auto"/>
          </w:tcPr>
          <w:p w14:paraId="06DE2807" w14:textId="77777777" w:rsidR="005E738F" w:rsidRDefault="00000000">
            <w:pPr>
              <w:pStyle w:val="TAC6"/>
            </w:pPr>
            <w:r>
              <w:t>on</w:t>
            </w:r>
          </w:p>
        </w:tc>
        <w:tc>
          <w:tcPr>
            <w:tcW w:w="643" w:type="auto"/>
          </w:tcPr>
          <w:p w14:paraId="13B257C2" w14:textId="77777777" w:rsidR="005E738F" w:rsidRDefault="00000000">
            <w:pPr>
              <w:pStyle w:val="TAC6"/>
            </w:pPr>
            <w:r>
              <w:t>BT</w:t>
            </w:r>
          </w:p>
        </w:tc>
        <w:tc>
          <w:tcPr>
            <w:tcW w:w="643" w:type="auto"/>
          </w:tcPr>
          <w:p w14:paraId="3BDD5E55" w14:textId="77777777" w:rsidR="005E738F" w:rsidRDefault="00000000">
            <w:pPr>
              <w:pStyle w:val="TAC6"/>
            </w:pPr>
            <w:r>
              <w:t>4.62</w:t>
            </w:r>
          </w:p>
        </w:tc>
        <w:tc>
          <w:tcPr>
            <w:tcW w:w="643" w:type="auto"/>
          </w:tcPr>
          <w:p w14:paraId="3678A6D7" w14:textId="77777777" w:rsidR="005E738F" w:rsidRDefault="00000000">
            <w:pPr>
              <w:pStyle w:val="TAC6"/>
            </w:pPr>
            <w:r>
              <w:t>0.59</w:t>
            </w:r>
          </w:p>
        </w:tc>
        <w:tc>
          <w:tcPr>
            <w:tcW w:w="643" w:type="auto"/>
          </w:tcPr>
          <w:p w14:paraId="4DA55647" w14:textId="77777777" w:rsidR="005E738F" w:rsidRDefault="00000000">
            <w:pPr>
              <w:pStyle w:val="TAC6"/>
            </w:pPr>
            <w:r>
              <w:t>c24</w:t>
            </w:r>
          </w:p>
        </w:tc>
        <w:tc>
          <w:tcPr>
            <w:tcW w:w="643" w:type="auto"/>
          </w:tcPr>
          <w:p w14:paraId="5AEBC945" w14:textId="77777777" w:rsidR="005E738F" w:rsidRDefault="00000000">
            <w:pPr>
              <w:pStyle w:val="TAC6"/>
            </w:pPr>
            <w:r>
              <w:t>2x24.4</w:t>
            </w:r>
          </w:p>
        </w:tc>
        <w:tc>
          <w:tcPr>
            <w:tcW w:w="643" w:type="auto"/>
          </w:tcPr>
          <w:p w14:paraId="22952FFD" w14:textId="77777777" w:rsidR="005E738F" w:rsidRDefault="00000000">
            <w:pPr>
              <w:pStyle w:val="TAC6"/>
            </w:pPr>
            <w:r>
              <w:t>4.57</w:t>
            </w:r>
          </w:p>
        </w:tc>
        <w:tc>
          <w:tcPr>
            <w:tcW w:w="643" w:type="auto"/>
          </w:tcPr>
          <w:p w14:paraId="505EC12B" w14:textId="77777777" w:rsidR="005E738F" w:rsidRDefault="00000000">
            <w:pPr>
              <w:pStyle w:val="TAC6"/>
            </w:pPr>
            <w:r>
              <w:t>0.68</w:t>
            </w:r>
          </w:p>
        </w:tc>
        <w:tc>
          <w:tcPr>
            <w:tcW w:w="643" w:type="auto"/>
          </w:tcPr>
          <w:p w14:paraId="5E257AAB" w14:textId="77777777" w:rsidR="005E738F" w:rsidRDefault="00000000">
            <w:pPr>
              <w:pStyle w:val="TAC6"/>
            </w:pPr>
            <w:r>
              <w:t>0.74</w:t>
            </w:r>
          </w:p>
        </w:tc>
        <w:tc>
          <w:tcPr>
            <w:tcW w:w="643" w:type="auto"/>
          </w:tcPr>
          <w:p w14:paraId="5EDFC91C" w14:textId="77777777" w:rsidR="005E738F" w:rsidRDefault="00000000">
            <w:pPr>
              <w:pStyle w:val="TAC6"/>
            </w:pPr>
            <w:r>
              <w:t>NWT</w:t>
            </w:r>
          </w:p>
        </w:tc>
        <w:tc>
          <w:tcPr>
            <w:tcW w:w="643" w:type="auto"/>
            <w:shd w:val="clear" w:color="auto" w:fill="FF474C"/>
          </w:tcPr>
          <w:p w14:paraId="4A3332F4" w14:textId="77777777" w:rsidR="005E738F" w:rsidRDefault="00000000">
            <w:pPr>
              <w:pStyle w:val="TAC6"/>
            </w:pPr>
            <w:r>
              <w:t>FAIL</w:t>
            </w:r>
          </w:p>
        </w:tc>
      </w:tr>
    </w:tbl>
    <w:p w14:paraId="2E527FB3" w14:textId="77777777" w:rsidR="005E738F" w:rsidRDefault="005E738F"/>
    <w:p w14:paraId="2DF9D483"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645A814D" w14:textId="0F378077" w:rsidR="005E738F" w:rsidRDefault="00000000">
      <w:pPr>
        <w:pStyle w:val="TH"/>
      </w:pPr>
      <w:r>
        <w:lastRenderedPageBreak/>
        <w:t xml:space="preserve">Table </w:t>
      </w:r>
      <w:r>
        <w:fldChar w:fldCharType="begin"/>
      </w:r>
      <w:r>
        <w:instrText>SEQ Table \* ARABIC</w:instrText>
      </w:r>
      <w:r w:rsidR="001216E8">
        <w:fldChar w:fldCharType="separate"/>
      </w:r>
      <w:r w:rsidR="001216E8">
        <w:rPr>
          <w:noProof/>
        </w:rPr>
        <w:t>7</w:t>
      </w:r>
      <w:r>
        <w:fldChar w:fldCharType="end"/>
      </w:r>
      <w:r>
        <w:t>: Summary of the results of P800-2</w:t>
      </w:r>
    </w:p>
    <w:tbl>
      <w:tblPr>
        <w:tblStyle w:val="TableGrid"/>
        <w:tblW w:w="0" w:type="auto"/>
        <w:jc w:val="center"/>
        <w:tblLook w:val="04A0" w:firstRow="1" w:lastRow="0" w:firstColumn="1" w:lastColumn="0" w:noHBand="0" w:noVBand="1"/>
      </w:tblPr>
      <w:tblGrid>
        <w:gridCol w:w="537"/>
        <w:gridCol w:w="726"/>
        <w:gridCol w:w="787"/>
        <w:gridCol w:w="576"/>
        <w:gridCol w:w="1907"/>
        <w:gridCol w:w="767"/>
      </w:tblGrid>
      <w:tr w:rsidR="005E738F" w14:paraId="3E7EB199" w14:textId="77777777">
        <w:trPr>
          <w:jc w:val="center"/>
        </w:trPr>
        <w:tc>
          <w:tcPr>
            <w:tcW w:w="1607" w:type="auto"/>
          </w:tcPr>
          <w:p w14:paraId="7F1F4D65" w14:textId="77777777" w:rsidR="005E738F" w:rsidRDefault="00000000">
            <w:pPr>
              <w:pStyle w:val="TAH"/>
            </w:pPr>
            <w:r>
              <w:t>Lab</w:t>
            </w:r>
          </w:p>
        </w:tc>
        <w:tc>
          <w:tcPr>
            <w:tcW w:w="1607" w:type="auto"/>
          </w:tcPr>
          <w:p w14:paraId="6EE92781" w14:textId="77777777" w:rsidR="005E738F" w:rsidRDefault="00000000">
            <w:pPr>
              <w:pStyle w:val="TAH"/>
            </w:pPr>
            <w:r>
              <w:t>Cond.</w:t>
            </w:r>
          </w:p>
        </w:tc>
        <w:tc>
          <w:tcPr>
            <w:tcW w:w="1607" w:type="auto"/>
          </w:tcPr>
          <w:p w14:paraId="019D7DF9" w14:textId="77777777" w:rsidR="005E738F" w:rsidRDefault="00000000">
            <w:pPr>
              <w:pStyle w:val="TAH"/>
            </w:pPr>
            <w:r>
              <w:t>Bitrate</w:t>
            </w:r>
          </w:p>
        </w:tc>
        <w:tc>
          <w:tcPr>
            <w:tcW w:w="1607" w:type="auto"/>
          </w:tcPr>
          <w:p w14:paraId="11F6618C" w14:textId="77777777" w:rsidR="005E738F" w:rsidRDefault="00000000">
            <w:pPr>
              <w:pStyle w:val="TAH"/>
            </w:pPr>
            <w:r>
              <w:t>DTX</w:t>
            </w:r>
          </w:p>
        </w:tc>
        <w:tc>
          <w:tcPr>
            <w:tcW w:w="1607" w:type="auto"/>
          </w:tcPr>
          <w:p w14:paraId="3408F228" w14:textId="77777777" w:rsidR="005E738F" w:rsidRDefault="00000000">
            <w:pPr>
              <w:pStyle w:val="TAH"/>
            </w:pPr>
            <w:r>
              <w:t>ToR</w:t>
            </w:r>
          </w:p>
        </w:tc>
        <w:tc>
          <w:tcPr>
            <w:tcW w:w="1607" w:type="auto"/>
          </w:tcPr>
          <w:p w14:paraId="563EB3A5" w14:textId="77777777" w:rsidR="005E738F" w:rsidRDefault="00000000">
            <w:pPr>
              <w:pStyle w:val="TAH"/>
            </w:pPr>
            <w:r>
              <w:t>Status</w:t>
            </w:r>
          </w:p>
        </w:tc>
      </w:tr>
      <w:tr w:rsidR="005E738F" w14:paraId="494A073A" w14:textId="77777777">
        <w:trPr>
          <w:jc w:val="center"/>
        </w:trPr>
        <w:tc>
          <w:tcPr>
            <w:tcW w:w="1607" w:type="auto"/>
            <w:vMerge w:val="restart"/>
          </w:tcPr>
          <w:p w14:paraId="1D7004EA" w14:textId="77777777" w:rsidR="005E738F" w:rsidRDefault="00000000">
            <w:pPr>
              <w:pStyle w:val="TAC"/>
            </w:pPr>
            <w:r>
              <w:t>b</w:t>
            </w:r>
          </w:p>
        </w:tc>
        <w:tc>
          <w:tcPr>
            <w:tcW w:w="1607" w:type="auto"/>
          </w:tcPr>
          <w:p w14:paraId="6D793FAD" w14:textId="77777777" w:rsidR="005E738F" w:rsidRDefault="00000000">
            <w:pPr>
              <w:pStyle w:val="TAC"/>
            </w:pPr>
            <w:r>
              <w:t>c26</w:t>
            </w:r>
          </w:p>
        </w:tc>
        <w:tc>
          <w:tcPr>
            <w:tcW w:w="1607" w:type="auto"/>
          </w:tcPr>
          <w:p w14:paraId="5F8CB24D" w14:textId="77777777" w:rsidR="005E738F" w:rsidRDefault="00000000">
            <w:pPr>
              <w:pStyle w:val="TAC"/>
            </w:pPr>
            <w:r>
              <w:t>13.2</w:t>
            </w:r>
          </w:p>
        </w:tc>
        <w:tc>
          <w:tcPr>
            <w:tcW w:w="1607" w:type="auto"/>
          </w:tcPr>
          <w:p w14:paraId="33A127E3" w14:textId="77777777" w:rsidR="005E738F" w:rsidRDefault="00000000">
            <w:pPr>
              <w:pStyle w:val="TAC"/>
            </w:pPr>
            <w:r>
              <w:t>off</w:t>
            </w:r>
          </w:p>
        </w:tc>
        <w:tc>
          <w:tcPr>
            <w:tcW w:w="1607" w:type="auto"/>
          </w:tcPr>
          <w:p w14:paraId="4884093B" w14:textId="77777777" w:rsidR="005E738F" w:rsidRDefault="00000000">
            <w:pPr>
              <w:pStyle w:val="TAC"/>
            </w:pPr>
            <w:r>
              <w:t>NWT c12 OR BT c11</w:t>
            </w:r>
          </w:p>
        </w:tc>
        <w:tc>
          <w:tcPr>
            <w:tcW w:w="1607" w:type="auto"/>
          </w:tcPr>
          <w:p w14:paraId="0C62E724" w14:textId="77777777" w:rsidR="005E738F" w:rsidRDefault="00000000">
            <w:pPr>
              <w:pStyle w:val="TAC"/>
            </w:pPr>
            <w:r>
              <w:t>PASS</w:t>
            </w:r>
          </w:p>
        </w:tc>
      </w:tr>
      <w:tr w:rsidR="005E738F" w14:paraId="171B634A" w14:textId="77777777">
        <w:trPr>
          <w:jc w:val="center"/>
        </w:trPr>
        <w:tc>
          <w:tcPr>
            <w:tcW w:w="1607" w:type="auto"/>
            <w:vMerge/>
          </w:tcPr>
          <w:p w14:paraId="380409EC" w14:textId="77777777" w:rsidR="005E738F" w:rsidRDefault="005E738F"/>
        </w:tc>
        <w:tc>
          <w:tcPr>
            <w:tcW w:w="1607" w:type="auto"/>
          </w:tcPr>
          <w:p w14:paraId="0DFD7203" w14:textId="77777777" w:rsidR="005E738F" w:rsidRDefault="00000000">
            <w:pPr>
              <w:pStyle w:val="TAC"/>
            </w:pPr>
            <w:r>
              <w:t>c27</w:t>
            </w:r>
          </w:p>
        </w:tc>
        <w:tc>
          <w:tcPr>
            <w:tcW w:w="1607" w:type="auto"/>
          </w:tcPr>
          <w:p w14:paraId="4F0B974F" w14:textId="77777777" w:rsidR="005E738F" w:rsidRDefault="00000000">
            <w:pPr>
              <w:pStyle w:val="TAC"/>
            </w:pPr>
            <w:r>
              <w:t>16.4</w:t>
            </w:r>
          </w:p>
        </w:tc>
        <w:tc>
          <w:tcPr>
            <w:tcW w:w="1607" w:type="auto"/>
          </w:tcPr>
          <w:p w14:paraId="0AB890B6" w14:textId="77777777" w:rsidR="005E738F" w:rsidRDefault="00000000">
            <w:pPr>
              <w:pStyle w:val="TAC"/>
            </w:pPr>
            <w:r>
              <w:t>off</w:t>
            </w:r>
          </w:p>
        </w:tc>
        <w:tc>
          <w:tcPr>
            <w:tcW w:w="1607" w:type="auto"/>
          </w:tcPr>
          <w:p w14:paraId="659455E1" w14:textId="77777777" w:rsidR="005E738F" w:rsidRDefault="00000000">
            <w:pPr>
              <w:pStyle w:val="TAC"/>
            </w:pPr>
            <w:r>
              <w:t>NWT c13 OR BT c12</w:t>
            </w:r>
          </w:p>
        </w:tc>
        <w:tc>
          <w:tcPr>
            <w:tcW w:w="1607" w:type="auto"/>
          </w:tcPr>
          <w:p w14:paraId="06AF88AF" w14:textId="77777777" w:rsidR="005E738F" w:rsidRDefault="00000000">
            <w:pPr>
              <w:pStyle w:val="TAC"/>
            </w:pPr>
            <w:r>
              <w:t>PASS</w:t>
            </w:r>
          </w:p>
        </w:tc>
      </w:tr>
      <w:tr w:rsidR="005E738F" w14:paraId="7F8F81DC" w14:textId="77777777">
        <w:trPr>
          <w:jc w:val="center"/>
        </w:trPr>
        <w:tc>
          <w:tcPr>
            <w:tcW w:w="1607" w:type="auto"/>
            <w:vMerge/>
          </w:tcPr>
          <w:p w14:paraId="10BCCCD3" w14:textId="77777777" w:rsidR="005E738F" w:rsidRDefault="005E738F"/>
        </w:tc>
        <w:tc>
          <w:tcPr>
            <w:tcW w:w="1607" w:type="auto"/>
          </w:tcPr>
          <w:p w14:paraId="360A844F" w14:textId="77777777" w:rsidR="005E738F" w:rsidRDefault="00000000">
            <w:pPr>
              <w:pStyle w:val="TAC"/>
            </w:pPr>
            <w:r>
              <w:t>c28</w:t>
            </w:r>
          </w:p>
        </w:tc>
        <w:tc>
          <w:tcPr>
            <w:tcW w:w="1607" w:type="auto"/>
          </w:tcPr>
          <w:p w14:paraId="4C829361" w14:textId="77777777" w:rsidR="005E738F" w:rsidRDefault="00000000">
            <w:pPr>
              <w:pStyle w:val="TAC"/>
            </w:pPr>
            <w:r>
              <w:t>24.4</w:t>
            </w:r>
          </w:p>
        </w:tc>
        <w:tc>
          <w:tcPr>
            <w:tcW w:w="1607" w:type="auto"/>
          </w:tcPr>
          <w:p w14:paraId="485CD16C" w14:textId="77777777" w:rsidR="005E738F" w:rsidRDefault="00000000">
            <w:pPr>
              <w:pStyle w:val="TAC"/>
            </w:pPr>
            <w:r>
              <w:t>off</w:t>
            </w:r>
          </w:p>
        </w:tc>
        <w:tc>
          <w:tcPr>
            <w:tcW w:w="1607" w:type="auto"/>
          </w:tcPr>
          <w:p w14:paraId="2BDAE644" w14:textId="77777777" w:rsidR="005E738F" w:rsidRDefault="00000000">
            <w:pPr>
              <w:pStyle w:val="TAC"/>
            </w:pPr>
            <w:r>
              <w:t>NWT c14 OR BT c13</w:t>
            </w:r>
          </w:p>
        </w:tc>
        <w:tc>
          <w:tcPr>
            <w:tcW w:w="1607" w:type="auto"/>
          </w:tcPr>
          <w:p w14:paraId="07C083DE" w14:textId="77777777" w:rsidR="005E738F" w:rsidRDefault="00000000">
            <w:pPr>
              <w:pStyle w:val="TAC"/>
            </w:pPr>
            <w:r>
              <w:t>PASS</w:t>
            </w:r>
          </w:p>
        </w:tc>
      </w:tr>
      <w:tr w:rsidR="005E738F" w14:paraId="30717E8D" w14:textId="77777777">
        <w:trPr>
          <w:jc w:val="center"/>
        </w:trPr>
        <w:tc>
          <w:tcPr>
            <w:tcW w:w="1607" w:type="auto"/>
            <w:vMerge/>
          </w:tcPr>
          <w:p w14:paraId="3F75C730" w14:textId="77777777" w:rsidR="005E738F" w:rsidRDefault="005E738F"/>
        </w:tc>
        <w:tc>
          <w:tcPr>
            <w:tcW w:w="1607" w:type="auto"/>
          </w:tcPr>
          <w:p w14:paraId="2467566E" w14:textId="77777777" w:rsidR="005E738F" w:rsidRDefault="00000000">
            <w:pPr>
              <w:pStyle w:val="TAC"/>
            </w:pPr>
            <w:r>
              <w:t>c29</w:t>
            </w:r>
          </w:p>
        </w:tc>
        <w:tc>
          <w:tcPr>
            <w:tcW w:w="1607" w:type="auto"/>
          </w:tcPr>
          <w:p w14:paraId="2B6B7335" w14:textId="77777777" w:rsidR="005E738F" w:rsidRDefault="00000000">
            <w:pPr>
              <w:pStyle w:val="TAC"/>
            </w:pPr>
            <w:r>
              <w:t>32</w:t>
            </w:r>
          </w:p>
        </w:tc>
        <w:tc>
          <w:tcPr>
            <w:tcW w:w="1607" w:type="auto"/>
          </w:tcPr>
          <w:p w14:paraId="542F8966" w14:textId="77777777" w:rsidR="005E738F" w:rsidRDefault="00000000">
            <w:pPr>
              <w:pStyle w:val="TAC"/>
            </w:pPr>
            <w:r>
              <w:t>off</w:t>
            </w:r>
          </w:p>
        </w:tc>
        <w:tc>
          <w:tcPr>
            <w:tcW w:w="1607" w:type="auto"/>
          </w:tcPr>
          <w:p w14:paraId="3EB70365" w14:textId="77777777" w:rsidR="005E738F" w:rsidRDefault="00000000">
            <w:pPr>
              <w:pStyle w:val="TAC"/>
            </w:pPr>
            <w:r>
              <w:t>NWT c15 OR BT c14</w:t>
            </w:r>
          </w:p>
        </w:tc>
        <w:tc>
          <w:tcPr>
            <w:tcW w:w="1607" w:type="auto"/>
          </w:tcPr>
          <w:p w14:paraId="0E09FE67" w14:textId="77777777" w:rsidR="005E738F" w:rsidRDefault="00000000">
            <w:pPr>
              <w:pStyle w:val="TAC"/>
            </w:pPr>
            <w:r>
              <w:t>PASS</w:t>
            </w:r>
          </w:p>
        </w:tc>
      </w:tr>
      <w:tr w:rsidR="005E738F" w14:paraId="2ECEA9F8" w14:textId="77777777">
        <w:trPr>
          <w:jc w:val="center"/>
        </w:trPr>
        <w:tc>
          <w:tcPr>
            <w:tcW w:w="1607" w:type="auto"/>
            <w:vMerge/>
          </w:tcPr>
          <w:p w14:paraId="0D10A57E" w14:textId="77777777" w:rsidR="005E738F" w:rsidRDefault="005E738F"/>
        </w:tc>
        <w:tc>
          <w:tcPr>
            <w:tcW w:w="1607" w:type="auto"/>
          </w:tcPr>
          <w:p w14:paraId="52A98413" w14:textId="77777777" w:rsidR="005E738F" w:rsidRDefault="00000000">
            <w:pPr>
              <w:pStyle w:val="TAC"/>
            </w:pPr>
            <w:r>
              <w:t>c30</w:t>
            </w:r>
          </w:p>
        </w:tc>
        <w:tc>
          <w:tcPr>
            <w:tcW w:w="1607" w:type="auto"/>
          </w:tcPr>
          <w:p w14:paraId="4C3CBAAC" w14:textId="77777777" w:rsidR="005E738F" w:rsidRDefault="00000000">
            <w:pPr>
              <w:pStyle w:val="TAC"/>
            </w:pPr>
            <w:r>
              <w:t>48</w:t>
            </w:r>
          </w:p>
        </w:tc>
        <w:tc>
          <w:tcPr>
            <w:tcW w:w="1607" w:type="auto"/>
          </w:tcPr>
          <w:p w14:paraId="50D2364B" w14:textId="77777777" w:rsidR="005E738F" w:rsidRDefault="00000000">
            <w:pPr>
              <w:pStyle w:val="TAC"/>
            </w:pPr>
            <w:r>
              <w:t>off</w:t>
            </w:r>
          </w:p>
        </w:tc>
        <w:tc>
          <w:tcPr>
            <w:tcW w:w="1607" w:type="auto"/>
          </w:tcPr>
          <w:p w14:paraId="2B79C4F9" w14:textId="77777777" w:rsidR="005E738F" w:rsidRDefault="00000000">
            <w:pPr>
              <w:pStyle w:val="TAC"/>
            </w:pPr>
            <w:r>
              <w:t>NWT c17 OR BT c16</w:t>
            </w:r>
          </w:p>
        </w:tc>
        <w:tc>
          <w:tcPr>
            <w:tcW w:w="1607" w:type="auto"/>
          </w:tcPr>
          <w:p w14:paraId="7986433E" w14:textId="77777777" w:rsidR="005E738F" w:rsidRDefault="00000000">
            <w:pPr>
              <w:pStyle w:val="TAC"/>
            </w:pPr>
            <w:r>
              <w:t>PASS</w:t>
            </w:r>
          </w:p>
        </w:tc>
      </w:tr>
      <w:tr w:rsidR="005E738F" w14:paraId="579CE55C" w14:textId="77777777">
        <w:trPr>
          <w:jc w:val="center"/>
        </w:trPr>
        <w:tc>
          <w:tcPr>
            <w:tcW w:w="1607" w:type="auto"/>
            <w:vMerge/>
          </w:tcPr>
          <w:p w14:paraId="495B6017" w14:textId="77777777" w:rsidR="005E738F" w:rsidRDefault="005E738F"/>
        </w:tc>
        <w:tc>
          <w:tcPr>
            <w:tcW w:w="1607" w:type="auto"/>
          </w:tcPr>
          <w:p w14:paraId="518239C1" w14:textId="77777777" w:rsidR="005E738F" w:rsidRDefault="00000000">
            <w:pPr>
              <w:pStyle w:val="TAC"/>
            </w:pPr>
            <w:r>
              <w:t>c31</w:t>
            </w:r>
          </w:p>
        </w:tc>
        <w:tc>
          <w:tcPr>
            <w:tcW w:w="1607" w:type="auto"/>
          </w:tcPr>
          <w:p w14:paraId="0BEE946E" w14:textId="77777777" w:rsidR="005E738F" w:rsidRDefault="00000000">
            <w:pPr>
              <w:pStyle w:val="TAC"/>
            </w:pPr>
            <w:r>
              <w:t>64</w:t>
            </w:r>
          </w:p>
        </w:tc>
        <w:tc>
          <w:tcPr>
            <w:tcW w:w="1607" w:type="auto"/>
          </w:tcPr>
          <w:p w14:paraId="5AC10857" w14:textId="77777777" w:rsidR="005E738F" w:rsidRDefault="00000000">
            <w:pPr>
              <w:pStyle w:val="TAC"/>
            </w:pPr>
            <w:r>
              <w:t>off</w:t>
            </w:r>
          </w:p>
        </w:tc>
        <w:tc>
          <w:tcPr>
            <w:tcW w:w="1607" w:type="auto"/>
          </w:tcPr>
          <w:p w14:paraId="3A69DD47" w14:textId="77777777" w:rsidR="005E738F" w:rsidRDefault="00000000">
            <w:pPr>
              <w:pStyle w:val="TAC"/>
            </w:pPr>
            <w:r>
              <w:t>NWT c18 OR BT c17</w:t>
            </w:r>
          </w:p>
        </w:tc>
        <w:tc>
          <w:tcPr>
            <w:tcW w:w="1607" w:type="auto"/>
          </w:tcPr>
          <w:p w14:paraId="0A5AC74F" w14:textId="77777777" w:rsidR="005E738F" w:rsidRDefault="00000000">
            <w:pPr>
              <w:pStyle w:val="TAC"/>
            </w:pPr>
            <w:r>
              <w:t>PASS</w:t>
            </w:r>
          </w:p>
        </w:tc>
      </w:tr>
      <w:tr w:rsidR="005E738F" w14:paraId="1050747E" w14:textId="77777777">
        <w:trPr>
          <w:jc w:val="center"/>
        </w:trPr>
        <w:tc>
          <w:tcPr>
            <w:tcW w:w="1607" w:type="auto"/>
            <w:vMerge/>
          </w:tcPr>
          <w:p w14:paraId="3917D516" w14:textId="77777777" w:rsidR="005E738F" w:rsidRDefault="005E738F"/>
        </w:tc>
        <w:tc>
          <w:tcPr>
            <w:tcW w:w="1607" w:type="auto"/>
          </w:tcPr>
          <w:p w14:paraId="62567E96" w14:textId="77777777" w:rsidR="005E738F" w:rsidRDefault="00000000">
            <w:pPr>
              <w:pStyle w:val="TAC"/>
            </w:pPr>
            <w:r>
              <w:t>c32</w:t>
            </w:r>
          </w:p>
        </w:tc>
        <w:tc>
          <w:tcPr>
            <w:tcW w:w="1607" w:type="auto"/>
          </w:tcPr>
          <w:p w14:paraId="2B433947" w14:textId="77777777" w:rsidR="005E738F" w:rsidRDefault="00000000">
            <w:pPr>
              <w:pStyle w:val="TAC"/>
            </w:pPr>
            <w:r>
              <w:t>13.2</w:t>
            </w:r>
          </w:p>
        </w:tc>
        <w:tc>
          <w:tcPr>
            <w:tcW w:w="1607" w:type="auto"/>
          </w:tcPr>
          <w:p w14:paraId="4CF92B24" w14:textId="77777777" w:rsidR="005E738F" w:rsidRDefault="00000000">
            <w:pPr>
              <w:pStyle w:val="TAC"/>
            </w:pPr>
            <w:r>
              <w:t>on</w:t>
            </w:r>
          </w:p>
        </w:tc>
        <w:tc>
          <w:tcPr>
            <w:tcW w:w="1607" w:type="auto"/>
          </w:tcPr>
          <w:p w14:paraId="0DF8CF76" w14:textId="77777777" w:rsidR="005E738F" w:rsidRDefault="00000000">
            <w:pPr>
              <w:pStyle w:val="TAC"/>
            </w:pPr>
            <w:r>
              <w:t>NWT c20 OR BT c19</w:t>
            </w:r>
          </w:p>
        </w:tc>
        <w:tc>
          <w:tcPr>
            <w:tcW w:w="1607" w:type="auto"/>
          </w:tcPr>
          <w:p w14:paraId="1D3B8B01" w14:textId="77777777" w:rsidR="005E738F" w:rsidRDefault="00000000">
            <w:pPr>
              <w:pStyle w:val="TAC"/>
            </w:pPr>
            <w:r>
              <w:t>PASS</w:t>
            </w:r>
          </w:p>
        </w:tc>
      </w:tr>
      <w:tr w:rsidR="005E738F" w14:paraId="71D8AA30" w14:textId="77777777">
        <w:trPr>
          <w:jc w:val="center"/>
        </w:trPr>
        <w:tc>
          <w:tcPr>
            <w:tcW w:w="1607" w:type="auto"/>
            <w:vMerge/>
          </w:tcPr>
          <w:p w14:paraId="7991B20E" w14:textId="77777777" w:rsidR="005E738F" w:rsidRDefault="005E738F"/>
        </w:tc>
        <w:tc>
          <w:tcPr>
            <w:tcW w:w="1607" w:type="auto"/>
          </w:tcPr>
          <w:p w14:paraId="6568AA56" w14:textId="77777777" w:rsidR="005E738F" w:rsidRDefault="00000000">
            <w:pPr>
              <w:pStyle w:val="TAC"/>
            </w:pPr>
            <w:r>
              <w:t>c33</w:t>
            </w:r>
          </w:p>
        </w:tc>
        <w:tc>
          <w:tcPr>
            <w:tcW w:w="1607" w:type="auto"/>
          </w:tcPr>
          <w:p w14:paraId="7B5B8AC4" w14:textId="77777777" w:rsidR="005E738F" w:rsidRDefault="00000000">
            <w:pPr>
              <w:pStyle w:val="TAC"/>
            </w:pPr>
            <w:r>
              <w:t>16.4</w:t>
            </w:r>
          </w:p>
        </w:tc>
        <w:tc>
          <w:tcPr>
            <w:tcW w:w="1607" w:type="auto"/>
          </w:tcPr>
          <w:p w14:paraId="01E78621" w14:textId="77777777" w:rsidR="005E738F" w:rsidRDefault="00000000">
            <w:pPr>
              <w:pStyle w:val="TAC"/>
            </w:pPr>
            <w:r>
              <w:t>on</w:t>
            </w:r>
          </w:p>
        </w:tc>
        <w:tc>
          <w:tcPr>
            <w:tcW w:w="1607" w:type="auto"/>
          </w:tcPr>
          <w:p w14:paraId="2A115C75" w14:textId="77777777" w:rsidR="005E738F" w:rsidRDefault="00000000">
            <w:pPr>
              <w:pStyle w:val="TAC"/>
            </w:pPr>
            <w:r>
              <w:t>NWT c21 OR BT c20</w:t>
            </w:r>
          </w:p>
        </w:tc>
        <w:tc>
          <w:tcPr>
            <w:tcW w:w="1607" w:type="auto"/>
          </w:tcPr>
          <w:p w14:paraId="7714BE62" w14:textId="77777777" w:rsidR="005E738F" w:rsidRDefault="00000000">
            <w:pPr>
              <w:pStyle w:val="TAC"/>
            </w:pPr>
            <w:r>
              <w:t>PASS</w:t>
            </w:r>
          </w:p>
        </w:tc>
      </w:tr>
      <w:tr w:rsidR="005E738F" w14:paraId="4BBA3934" w14:textId="77777777">
        <w:trPr>
          <w:jc w:val="center"/>
        </w:trPr>
        <w:tc>
          <w:tcPr>
            <w:tcW w:w="1607" w:type="auto"/>
            <w:vMerge/>
          </w:tcPr>
          <w:p w14:paraId="2005E58E" w14:textId="77777777" w:rsidR="005E738F" w:rsidRDefault="005E738F"/>
        </w:tc>
        <w:tc>
          <w:tcPr>
            <w:tcW w:w="1607" w:type="auto"/>
          </w:tcPr>
          <w:p w14:paraId="1D4444A4" w14:textId="77777777" w:rsidR="005E738F" w:rsidRDefault="00000000">
            <w:pPr>
              <w:pStyle w:val="TAC"/>
            </w:pPr>
            <w:r>
              <w:t>c34</w:t>
            </w:r>
          </w:p>
        </w:tc>
        <w:tc>
          <w:tcPr>
            <w:tcW w:w="1607" w:type="auto"/>
          </w:tcPr>
          <w:p w14:paraId="5F0A0910" w14:textId="77777777" w:rsidR="005E738F" w:rsidRDefault="00000000">
            <w:pPr>
              <w:pStyle w:val="TAC"/>
            </w:pPr>
            <w:r>
              <w:t>24.4</w:t>
            </w:r>
          </w:p>
        </w:tc>
        <w:tc>
          <w:tcPr>
            <w:tcW w:w="1607" w:type="auto"/>
          </w:tcPr>
          <w:p w14:paraId="1F0AA194" w14:textId="77777777" w:rsidR="005E738F" w:rsidRDefault="00000000">
            <w:pPr>
              <w:pStyle w:val="TAC"/>
            </w:pPr>
            <w:r>
              <w:t>on</w:t>
            </w:r>
          </w:p>
        </w:tc>
        <w:tc>
          <w:tcPr>
            <w:tcW w:w="1607" w:type="auto"/>
          </w:tcPr>
          <w:p w14:paraId="75E55A6B" w14:textId="77777777" w:rsidR="005E738F" w:rsidRDefault="00000000">
            <w:pPr>
              <w:pStyle w:val="TAC"/>
            </w:pPr>
            <w:r>
              <w:t>NWT c22 OR BT c21</w:t>
            </w:r>
          </w:p>
        </w:tc>
        <w:tc>
          <w:tcPr>
            <w:tcW w:w="1607" w:type="auto"/>
          </w:tcPr>
          <w:p w14:paraId="7ACAA8CA" w14:textId="77777777" w:rsidR="005E738F" w:rsidRDefault="00000000">
            <w:pPr>
              <w:pStyle w:val="TAC"/>
            </w:pPr>
            <w:r>
              <w:t>PASS</w:t>
            </w:r>
          </w:p>
        </w:tc>
      </w:tr>
      <w:tr w:rsidR="005E738F" w14:paraId="1CE329FC" w14:textId="77777777">
        <w:trPr>
          <w:jc w:val="center"/>
        </w:trPr>
        <w:tc>
          <w:tcPr>
            <w:tcW w:w="1607" w:type="auto"/>
            <w:vMerge/>
          </w:tcPr>
          <w:p w14:paraId="4231686A" w14:textId="77777777" w:rsidR="005E738F" w:rsidRDefault="005E738F"/>
        </w:tc>
        <w:tc>
          <w:tcPr>
            <w:tcW w:w="1607" w:type="auto"/>
          </w:tcPr>
          <w:p w14:paraId="7C7F9341" w14:textId="77777777" w:rsidR="005E738F" w:rsidRDefault="00000000">
            <w:pPr>
              <w:pStyle w:val="TAC"/>
            </w:pPr>
            <w:r>
              <w:t>c35</w:t>
            </w:r>
          </w:p>
        </w:tc>
        <w:tc>
          <w:tcPr>
            <w:tcW w:w="1607" w:type="auto"/>
          </w:tcPr>
          <w:p w14:paraId="45412245" w14:textId="77777777" w:rsidR="005E738F" w:rsidRDefault="00000000">
            <w:pPr>
              <w:pStyle w:val="TAC"/>
            </w:pPr>
            <w:r>
              <w:t>32</w:t>
            </w:r>
          </w:p>
        </w:tc>
        <w:tc>
          <w:tcPr>
            <w:tcW w:w="1607" w:type="auto"/>
          </w:tcPr>
          <w:p w14:paraId="6ECC7C11" w14:textId="77777777" w:rsidR="005E738F" w:rsidRDefault="00000000">
            <w:pPr>
              <w:pStyle w:val="TAC"/>
            </w:pPr>
            <w:r>
              <w:t>on</w:t>
            </w:r>
          </w:p>
        </w:tc>
        <w:tc>
          <w:tcPr>
            <w:tcW w:w="1607" w:type="auto"/>
          </w:tcPr>
          <w:p w14:paraId="35C09190" w14:textId="77777777" w:rsidR="005E738F" w:rsidRDefault="00000000">
            <w:pPr>
              <w:pStyle w:val="TAC"/>
            </w:pPr>
            <w:r>
              <w:t>NWT c23 OR BT c22</w:t>
            </w:r>
          </w:p>
        </w:tc>
        <w:tc>
          <w:tcPr>
            <w:tcW w:w="1607" w:type="auto"/>
          </w:tcPr>
          <w:p w14:paraId="379CFEAE" w14:textId="77777777" w:rsidR="005E738F" w:rsidRDefault="00000000">
            <w:pPr>
              <w:pStyle w:val="TAC"/>
            </w:pPr>
            <w:r>
              <w:t>PASS</w:t>
            </w:r>
          </w:p>
        </w:tc>
      </w:tr>
      <w:tr w:rsidR="005E738F" w14:paraId="79B7F4FA" w14:textId="77777777">
        <w:trPr>
          <w:jc w:val="center"/>
        </w:trPr>
        <w:tc>
          <w:tcPr>
            <w:tcW w:w="1607" w:type="auto"/>
            <w:vMerge/>
          </w:tcPr>
          <w:p w14:paraId="51CE7B0B" w14:textId="77777777" w:rsidR="005E738F" w:rsidRDefault="005E738F"/>
        </w:tc>
        <w:tc>
          <w:tcPr>
            <w:tcW w:w="1607" w:type="auto"/>
          </w:tcPr>
          <w:p w14:paraId="79532E4F" w14:textId="77777777" w:rsidR="005E738F" w:rsidRDefault="00000000">
            <w:pPr>
              <w:pStyle w:val="TAC"/>
            </w:pPr>
            <w:r>
              <w:t>c36</w:t>
            </w:r>
          </w:p>
        </w:tc>
        <w:tc>
          <w:tcPr>
            <w:tcW w:w="1607" w:type="auto"/>
          </w:tcPr>
          <w:p w14:paraId="07247A53" w14:textId="77777777" w:rsidR="005E738F" w:rsidRDefault="00000000">
            <w:pPr>
              <w:pStyle w:val="TAC"/>
            </w:pPr>
            <w:r>
              <w:t>48</w:t>
            </w:r>
          </w:p>
        </w:tc>
        <w:tc>
          <w:tcPr>
            <w:tcW w:w="1607" w:type="auto"/>
          </w:tcPr>
          <w:p w14:paraId="1D756BBD" w14:textId="77777777" w:rsidR="005E738F" w:rsidRDefault="00000000">
            <w:pPr>
              <w:pStyle w:val="TAC"/>
            </w:pPr>
            <w:r>
              <w:t>on</w:t>
            </w:r>
          </w:p>
        </w:tc>
        <w:tc>
          <w:tcPr>
            <w:tcW w:w="1607" w:type="auto"/>
          </w:tcPr>
          <w:p w14:paraId="3CB3043B" w14:textId="77777777" w:rsidR="005E738F" w:rsidRDefault="00000000">
            <w:pPr>
              <w:pStyle w:val="TAC"/>
            </w:pPr>
            <w:r>
              <w:t>NWT c25 OR BT c24</w:t>
            </w:r>
          </w:p>
        </w:tc>
        <w:tc>
          <w:tcPr>
            <w:tcW w:w="1607" w:type="auto"/>
          </w:tcPr>
          <w:p w14:paraId="3AB62BB8" w14:textId="77777777" w:rsidR="005E738F" w:rsidRDefault="00000000">
            <w:pPr>
              <w:pStyle w:val="TAC"/>
            </w:pPr>
            <w:r>
              <w:t>PASS</w:t>
            </w:r>
          </w:p>
        </w:tc>
      </w:tr>
      <w:tr w:rsidR="005E738F" w14:paraId="5F4324DB" w14:textId="77777777">
        <w:trPr>
          <w:jc w:val="center"/>
        </w:trPr>
        <w:tc>
          <w:tcPr>
            <w:tcW w:w="1607" w:type="auto"/>
            <w:vMerge w:val="restart"/>
          </w:tcPr>
          <w:p w14:paraId="213E116F" w14:textId="77777777" w:rsidR="005E738F" w:rsidRDefault="00000000">
            <w:pPr>
              <w:pStyle w:val="TAC"/>
            </w:pPr>
            <w:r>
              <w:t>d</w:t>
            </w:r>
          </w:p>
        </w:tc>
        <w:tc>
          <w:tcPr>
            <w:tcW w:w="1607" w:type="auto"/>
          </w:tcPr>
          <w:p w14:paraId="652F977A" w14:textId="77777777" w:rsidR="005E738F" w:rsidRDefault="00000000">
            <w:pPr>
              <w:pStyle w:val="TAC"/>
            </w:pPr>
            <w:r>
              <w:t>c26</w:t>
            </w:r>
          </w:p>
        </w:tc>
        <w:tc>
          <w:tcPr>
            <w:tcW w:w="1607" w:type="auto"/>
          </w:tcPr>
          <w:p w14:paraId="6DD32073" w14:textId="77777777" w:rsidR="005E738F" w:rsidRDefault="00000000">
            <w:pPr>
              <w:pStyle w:val="TAC"/>
            </w:pPr>
            <w:r>
              <w:t>13.2</w:t>
            </w:r>
          </w:p>
        </w:tc>
        <w:tc>
          <w:tcPr>
            <w:tcW w:w="1607" w:type="auto"/>
          </w:tcPr>
          <w:p w14:paraId="5790C2A7" w14:textId="77777777" w:rsidR="005E738F" w:rsidRDefault="00000000">
            <w:pPr>
              <w:pStyle w:val="TAC"/>
            </w:pPr>
            <w:r>
              <w:t>off</w:t>
            </w:r>
          </w:p>
        </w:tc>
        <w:tc>
          <w:tcPr>
            <w:tcW w:w="1607" w:type="auto"/>
          </w:tcPr>
          <w:p w14:paraId="678869A4" w14:textId="77777777" w:rsidR="005E738F" w:rsidRDefault="00000000">
            <w:pPr>
              <w:pStyle w:val="TAC"/>
            </w:pPr>
            <w:r>
              <w:t>NWT c12 OR BT c11</w:t>
            </w:r>
          </w:p>
        </w:tc>
        <w:tc>
          <w:tcPr>
            <w:tcW w:w="1607" w:type="auto"/>
          </w:tcPr>
          <w:p w14:paraId="7749A4C6" w14:textId="77777777" w:rsidR="005E738F" w:rsidRDefault="00000000">
            <w:pPr>
              <w:pStyle w:val="TAC"/>
            </w:pPr>
            <w:r>
              <w:t>PASS</w:t>
            </w:r>
          </w:p>
        </w:tc>
      </w:tr>
      <w:tr w:rsidR="005E738F" w14:paraId="209C886F" w14:textId="77777777">
        <w:trPr>
          <w:jc w:val="center"/>
        </w:trPr>
        <w:tc>
          <w:tcPr>
            <w:tcW w:w="1607" w:type="auto"/>
            <w:vMerge/>
          </w:tcPr>
          <w:p w14:paraId="2DE9D92D" w14:textId="77777777" w:rsidR="005E738F" w:rsidRDefault="005E738F"/>
        </w:tc>
        <w:tc>
          <w:tcPr>
            <w:tcW w:w="1607" w:type="auto"/>
          </w:tcPr>
          <w:p w14:paraId="7F3D513C" w14:textId="77777777" w:rsidR="005E738F" w:rsidRDefault="00000000">
            <w:pPr>
              <w:pStyle w:val="TAC"/>
            </w:pPr>
            <w:r>
              <w:t>c27</w:t>
            </w:r>
          </w:p>
        </w:tc>
        <w:tc>
          <w:tcPr>
            <w:tcW w:w="1607" w:type="auto"/>
          </w:tcPr>
          <w:p w14:paraId="6E626C58" w14:textId="77777777" w:rsidR="005E738F" w:rsidRDefault="00000000">
            <w:pPr>
              <w:pStyle w:val="TAC"/>
            </w:pPr>
            <w:r>
              <w:t>16.4</w:t>
            </w:r>
          </w:p>
        </w:tc>
        <w:tc>
          <w:tcPr>
            <w:tcW w:w="1607" w:type="auto"/>
          </w:tcPr>
          <w:p w14:paraId="50E36E6B" w14:textId="77777777" w:rsidR="005E738F" w:rsidRDefault="00000000">
            <w:pPr>
              <w:pStyle w:val="TAC"/>
            </w:pPr>
            <w:r>
              <w:t>off</w:t>
            </w:r>
          </w:p>
        </w:tc>
        <w:tc>
          <w:tcPr>
            <w:tcW w:w="1607" w:type="auto"/>
          </w:tcPr>
          <w:p w14:paraId="400FE1DA" w14:textId="77777777" w:rsidR="005E738F" w:rsidRDefault="00000000">
            <w:pPr>
              <w:pStyle w:val="TAC"/>
            </w:pPr>
            <w:r>
              <w:t>NWT c13 OR BT c12</w:t>
            </w:r>
          </w:p>
        </w:tc>
        <w:tc>
          <w:tcPr>
            <w:tcW w:w="1607" w:type="auto"/>
          </w:tcPr>
          <w:p w14:paraId="3C584003" w14:textId="77777777" w:rsidR="005E738F" w:rsidRDefault="00000000">
            <w:pPr>
              <w:pStyle w:val="TAC"/>
            </w:pPr>
            <w:r>
              <w:t>PASS</w:t>
            </w:r>
          </w:p>
        </w:tc>
      </w:tr>
      <w:tr w:rsidR="005E738F" w14:paraId="5398A78B" w14:textId="77777777">
        <w:trPr>
          <w:jc w:val="center"/>
        </w:trPr>
        <w:tc>
          <w:tcPr>
            <w:tcW w:w="1607" w:type="auto"/>
            <w:vMerge/>
          </w:tcPr>
          <w:p w14:paraId="302ADFE5" w14:textId="77777777" w:rsidR="005E738F" w:rsidRDefault="005E738F"/>
        </w:tc>
        <w:tc>
          <w:tcPr>
            <w:tcW w:w="1607" w:type="auto"/>
          </w:tcPr>
          <w:p w14:paraId="77DC184C" w14:textId="77777777" w:rsidR="005E738F" w:rsidRDefault="00000000">
            <w:pPr>
              <w:pStyle w:val="TAC"/>
            </w:pPr>
            <w:r>
              <w:t>c28</w:t>
            </w:r>
          </w:p>
        </w:tc>
        <w:tc>
          <w:tcPr>
            <w:tcW w:w="1607" w:type="auto"/>
          </w:tcPr>
          <w:p w14:paraId="519D2015" w14:textId="77777777" w:rsidR="005E738F" w:rsidRDefault="00000000">
            <w:pPr>
              <w:pStyle w:val="TAC"/>
            </w:pPr>
            <w:r>
              <w:t>24.4</w:t>
            </w:r>
          </w:p>
        </w:tc>
        <w:tc>
          <w:tcPr>
            <w:tcW w:w="1607" w:type="auto"/>
          </w:tcPr>
          <w:p w14:paraId="13E4A4DE" w14:textId="77777777" w:rsidR="005E738F" w:rsidRDefault="00000000">
            <w:pPr>
              <w:pStyle w:val="TAC"/>
            </w:pPr>
            <w:r>
              <w:t>off</w:t>
            </w:r>
          </w:p>
        </w:tc>
        <w:tc>
          <w:tcPr>
            <w:tcW w:w="1607" w:type="auto"/>
          </w:tcPr>
          <w:p w14:paraId="459586F4" w14:textId="77777777" w:rsidR="005E738F" w:rsidRDefault="00000000">
            <w:pPr>
              <w:pStyle w:val="TAC"/>
            </w:pPr>
            <w:r>
              <w:t>NWT c14 OR BT c13</w:t>
            </w:r>
          </w:p>
        </w:tc>
        <w:tc>
          <w:tcPr>
            <w:tcW w:w="1607" w:type="auto"/>
          </w:tcPr>
          <w:p w14:paraId="14672239" w14:textId="77777777" w:rsidR="005E738F" w:rsidRDefault="00000000">
            <w:pPr>
              <w:pStyle w:val="TAC"/>
            </w:pPr>
            <w:r>
              <w:t>PASS</w:t>
            </w:r>
          </w:p>
        </w:tc>
      </w:tr>
      <w:tr w:rsidR="005E738F" w14:paraId="0678A380" w14:textId="77777777">
        <w:trPr>
          <w:jc w:val="center"/>
        </w:trPr>
        <w:tc>
          <w:tcPr>
            <w:tcW w:w="1607" w:type="auto"/>
            <w:vMerge/>
          </w:tcPr>
          <w:p w14:paraId="22605A3D" w14:textId="77777777" w:rsidR="005E738F" w:rsidRDefault="005E738F"/>
        </w:tc>
        <w:tc>
          <w:tcPr>
            <w:tcW w:w="1607" w:type="auto"/>
          </w:tcPr>
          <w:p w14:paraId="6572885C" w14:textId="77777777" w:rsidR="005E738F" w:rsidRDefault="00000000">
            <w:pPr>
              <w:pStyle w:val="TAC"/>
            </w:pPr>
            <w:r>
              <w:t>c29</w:t>
            </w:r>
          </w:p>
        </w:tc>
        <w:tc>
          <w:tcPr>
            <w:tcW w:w="1607" w:type="auto"/>
          </w:tcPr>
          <w:p w14:paraId="75E62615" w14:textId="77777777" w:rsidR="005E738F" w:rsidRDefault="00000000">
            <w:pPr>
              <w:pStyle w:val="TAC"/>
            </w:pPr>
            <w:r>
              <w:t>32</w:t>
            </w:r>
          </w:p>
        </w:tc>
        <w:tc>
          <w:tcPr>
            <w:tcW w:w="1607" w:type="auto"/>
          </w:tcPr>
          <w:p w14:paraId="194FECB7" w14:textId="77777777" w:rsidR="005E738F" w:rsidRDefault="00000000">
            <w:pPr>
              <w:pStyle w:val="TAC"/>
            </w:pPr>
            <w:r>
              <w:t>off</w:t>
            </w:r>
          </w:p>
        </w:tc>
        <w:tc>
          <w:tcPr>
            <w:tcW w:w="1607" w:type="auto"/>
          </w:tcPr>
          <w:p w14:paraId="2A38F057" w14:textId="77777777" w:rsidR="005E738F" w:rsidRDefault="00000000">
            <w:pPr>
              <w:pStyle w:val="TAC"/>
            </w:pPr>
            <w:r>
              <w:t>NWT c15 OR BT c14</w:t>
            </w:r>
          </w:p>
        </w:tc>
        <w:tc>
          <w:tcPr>
            <w:tcW w:w="1607" w:type="auto"/>
          </w:tcPr>
          <w:p w14:paraId="6568F47F" w14:textId="77777777" w:rsidR="005E738F" w:rsidRDefault="00000000">
            <w:pPr>
              <w:pStyle w:val="TAC"/>
            </w:pPr>
            <w:r>
              <w:t>PASS</w:t>
            </w:r>
          </w:p>
        </w:tc>
      </w:tr>
      <w:tr w:rsidR="005E738F" w14:paraId="26E41506" w14:textId="77777777">
        <w:trPr>
          <w:jc w:val="center"/>
        </w:trPr>
        <w:tc>
          <w:tcPr>
            <w:tcW w:w="1607" w:type="auto"/>
            <w:vMerge/>
          </w:tcPr>
          <w:p w14:paraId="5D252689" w14:textId="77777777" w:rsidR="005E738F" w:rsidRDefault="005E738F"/>
        </w:tc>
        <w:tc>
          <w:tcPr>
            <w:tcW w:w="1607" w:type="auto"/>
          </w:tcPr>
          <w:p w14:paraId="75444915" w14:textId="77777777" w:rsidR="005E738F" w:rsidRDefault="00000000">
            <w:pPr>
              <w:pStyle w:val="TAC"/>
            </w:pPr>
            <w:r>
              <w:t>c30</w:t>
            </w:r>
          </w:p>
        </w:tc>
        <w:tc>
          <w:tcPr>
            <w:tcW w:w="1607" w:type="auto"/>
          </w:tcPr>
          <w:p w14:paraId="57B4995F" w14:textId="77777777" w:rsidR="005E738F" w:rsidRDefault="00000000">
            <w:pPr>
              <w:pStyle w:val="TAC"/>
            </w:pPr>
            <w:r>
              <w:t>48</w:t>
            </w:r>
          </w:p>
        </w:tc>
        <w:tc>
          <w:tcPr>
            <w:tcW w:w="1607" w:type="auto"/>
          </w:tcPr>
          <w:p w14:paraId="466CBD55" w14:textId="77777777" w:rsidR="005E738F" w:rsidRDefault="00000000">
            <w:pPr>
              <w:pStyle w:val="TAC"/>
            </w:pPr>
            <w:r>
              <w:t>off</w:t>
            </w:r>
          </w:p>
        </w:tc>
        <w:tc>
          <w:tcPr>
            <w:tcW w:w="1607" w:type="auto"/>
          </w:tcPr>
          <w:p w14:paraId="54A84E54" w14:textId="77777777" w:rsidR="005E738F" w:rsidRDefault="00000000">
            <w:pPr>
              <w:pStyle w:val="TAC"/>
            </w:pPr>
            <w:r>
              <w:t>NWT c17 OR BT c16</w:t>
            </w:r>
          </w:p>
        </w:tc>
        <w:tc>
          <w:tcPr>
            <w:tcW w:w="1607" w:type="auto"/>
          </w:tcPr>
          <w:p w14:paraId="57D1CE4C" w14:textId="77777777" w:rsidR="005E738F" w:rsidRDefault="00000000">
            <w:pPr>
              <w:pStyle w:val="TAC"/>
            </w:pPr>
            <w:r>
              <w:t>PASS</w:t>
            </w:r>
          </w:p>
        </w:tc>
      </w:tr>
      <w:tr w:rsidR="005E738F" w14:paraId="396F723A" w14:textId="77777777">
        <w:trPr>
          <w:jc w:val="center"/>
        </w:trPr>
        <w:tc>
          <w:tcPr>
            <w:tcW w:w="1607" w:type="auto"/>
            <w:vMerge/>
          </w:tcPr>
          <w:p w14:paraId="170751BC" w14:textId="77777777" w:rsidR="005E738F" w:rsidRDefault="005E738F"/>
        </w:tc>
        <w:tc>
          <w:tcPr>
            <w:tcW w:w="1607" w:type="auto"/>
          </w:tcPr>
          <w:p w14:paraId="0ED768E0" w14:textId="77777777" w:rsidR="005E738F" w:rsidRDefault="00000000">
            <w:pPr>
              <w:pStyle w:val="TAC"/>
            </w:pPr>
            <w:r>
              <w:t>c31</w:t>
            </w:r>
          </w:p>
        </w:tc>
        <w:tc>
          <w:tcPr>
            <w:tcW w:w="1607" w:type="auto"/>
          </w:tcPr>
          <w:p w14:paraId="78DF091A" w14:textId="77777777" w:rsidR="005E738F" w:rsidRDefault="00000000">
            <w:pPr>
              <w:pStyle w:val="TAC"/>
            </w:pPr>
            <w:r>
              <w:t>64</w:t>
            </w:r>
          </w:p>
        </w:tc>
        <w:tc>
          <w:tcPr>
            <w:tcW w:w="1607" w:type="auto"/>
          </w:tcPr>
          <w:p w14:paraId="1F6D1F56" w14:textId="77777777" w:rsidR="005E738F" w:rsidRDefault="00000000">
            <w:pPr>
              <w:pStyle w:val="TAC"/>
            </w:pPr>
            <w:r>
              <w:t>off</w:t>
            </w:r>
          </w:p>
        </w:tc>
        <w:tc>
          <w:tcPr>
            <w:tcW w:w="1607" w:type="auto"/>
          </w:tcPr>
          <w:p w14:paraId="3857E781" w14:textId="77777777" w:rsidR="005E738F" w:rsidRDefault="00000000">
            <w:pPr>
              <w:pStyle w:val="TAC"/>
            </w:pPr>
            <w:r>
              <w:t>NWT c18 OR BT c17</w:t>
            </w:r>
          </w:p>
        </w:tc>
        <w:tc>
          <w:tcPr>
            <w:tcW w:w="1607" w:type="auto"/>
          </w:tcPr>
          <w:p w14:paraId="1F5921B9" w14:textId="77777777" w:rsidR="005E738F" w:rsidRDefault="00000000">
            <w:pPr>
              <w:pStyle w:val="TAC"/>
            </w:pPr>
            <w:r>
              <w:t>PASS</w:t>
            </w:r>
          </w:p>
        </w:tc>
      </w:tr>
      <w:tr w:rsidR="005E738F" w14:paraId="3D2BDAFF" w14:textId="77777777">
        <w:trPr>
          <w:jc w:val="center"/>
        </w:trPr>
        <w:tc>
          <w:tcPr>
            <w:tcW w:w="1607" w:type="auto"/>
            <w:vMerge/>
          </w:tcPr>
          <w:p w14:paraId="037DE182" w14:textId="77777777" w:rsidR="005E738F" w:rsidRDefault="005E738F"/>
        </w:tc>
        <w:tc>
          <w:tcPr>
            <w:tcW w:w="1607" w:type="auto"/>
          </w:tcPr>
          <w:p w14:paraId="0F40E1D1" w14:textId="77777777" w:rsidR="005E738F" w:rsidRDefault="00000000">
            <w:pPr>
              <w:pStyle w:val="TAC"/>
            </w:pPr>
            <w:r>
              <w:t>c32</w:t>
            </w:r>
          </w:p>
        </w:tc>
        <w:tc>
          <w:tcPr>
            <w:tcW w:w="1607" w:type="auto"/>
          </w:tcPr>
          <w:p w14:paraId="4723BB22" w14:textId="77777777" w:rsidR="005E738F" w:rsidRDefault="00000000">
            <w:pPr>
              <w:pStyle w:val="TAC"/>
            </w:pPr>
            <w:r>
              <w:t>13.2</w:t>
            </w:r>
          </w:p>
        </w:tc>
        <w:tc>
          <w:tcPr>
            <w:tcW w:w="1607" w:type="auto"/>
          </w:tcPr>
          <w:p w14:paraId="40CEE7A2" w14:textId="77777777" w:rsidR="005E738F" w:rsidRDefault="00000000">
            <w:pPr>
              <w:pStyle w:val="TAC"/>
            </w:pPr>
            <w:r>
              <w:t>on</w:t>
            </w:r>
          </w:p>
        </w:tc>
        <w:tc>
          <w:tcPr>
            <w:tcW w:w="1607" w:type="auto"/>
          </w:tcPr>
          <w:p w14:paraId="5C991B59" w14:textId="77777777" w:rsidR="005E738F" w:rsidRDefault="00000000">
            <w:pPr>
              <w:pStyle w:val="TAC"/>
            </w:pPr>
            <w:r>
              <w:t>NWT c20 OR BT c19</w:t>
            </w:r>
          </w:p>
        </w:tc>
        <w:tc>
          <w:tcPr>
            <w:tcW w:w="1607" w:type="auto"/>
          </w:tcPr>
          <w:p w14:paraId="78BB1BF1" w14:textId="77777777" w:rsidR="005E738F" w:rsidRDefault="00000000">
            <w:pPr>
              <w:pStyle w:val="TAC"/>
            </w:pPr>
            <w:r>
              <w:t>PASS</w:t>
            </w:r>
          </w:p>
        </w:tc>
      </w:tr>
      <w:tr w:rsidR="005E738F" w14:paraId="2EC091C6" w14:textId="77777777">
        <w:trPr>
          <w:jc w:val="center"/>
        </w:trPr>
        <w:tc>
          <w:tcPr>
            <w:tcW w:w="1607" w:type="auto"/>
            <w:vMerge/>
          </w:tcPr>
          <w:p w14:paraId="567D3896" w14:textId="77777777" w:rsidR="005E738F" w:rsidRDefault="005E738F"/>
        </w:tc>
        <w:tc>
          <w:tcPr>
            <w:tcW w:w="1607" w:type="auto"/>
          </w:tcPr>
          <w:p w14:paraId="1CF0A511" w14:textId="77777777" w:rsidR="005E738F" w:rsidRDefault="00000000">
            <w:pPr>
              <w:pStyle w:val="TAC"/>
            </w:pPr>
            <w:r>
              <w:t>c33</w:t>
            </w:r>
          </w:p>
        </w:tc>
        <w:tc>
          <w:tcPr>
            <w:tcW w:w="1607" w:type="auto"/>
          </w:tcPr>
          <w:p w14:paraId="56F93718" w14:textId="77777777" w:rsidR="005E738F" w:rsidRDefault="00000000">
            <w:pPr>
              <w:pStyle w:val="TAC"/>
            </w:pPr>
            <w:r>
              <w:t>16.4</w:t>
            </w:r>
          </w:p>
        </w:tc>
        <w:tc>
          <w:tcPr>
            <w:tcW w:w="1607" w:type="auto"/>
          </w:tcPr>
          <w:p w14:paraId="31C37D38" w14:textId="77777777" w:rsidR="005E738F" w:rsidRDefault="00000000">
            <w:pPr>
              <w:pStyle w:val="TAC"/>
            </w:pPr>
            <w:r>
              <w:t>on</w:t>
            </w:r>
          </w:p>
        </w:tc>
        <w:tc>
          <w:tcPr>
            <w:tcW w:w="1607" w:type="auto"/>
          </w:tcPr>
          <w:p w14:paraId="33A79D98" w14:textId="77777777" w:rsidR="005E738F" w:rsidRDefault="00000000">
            <w:pPr>
              <w:pStyle w:val="TAC"/>
            </w:pPr>
            <w:r>
              <w:t>NWT c21 OR BT c20</w:t>
            </w:r>
          </w:p>
        </w:tc>
        <w:tc>
          <w:tcPr>
            <w:tcW w:w="1607" w:type="auto"/>
          </w:tcPr>
          <w:p w14:paraId="4055984D" w14:textId="77777777" w:rsidR="005E738F" w:rsidRDefault="00000000">
            <w:pPr>
              <w:pStyle w:val="TAC"/>
            </w:pPr>
            <w:r>
              <w:t>PASS</w:t>
            </w:r>
          </w:p>
        </w:tc>
      </w:tr>
      <w:tr w:rsidR="005E738F" w14:paraId="0D9DA1C7" w14:textId="77777777">
        <w:trPr>
          <w:jc w:val="center"/>
        </w:trPr>
        <w:tc>
          <w:tcPr>
            <w:tcW w:w="1607" w:type="auto"/>
            <w:vMerge/>
          </w:tcPr>
          <w:p w14:paraId="2CA51D91" w14:textId="77777777" w:rsidR="005E738F" w:rsidRDefault="005E738F"/>
        </w:tc>
        <w:tc>
          <w:tcPr>
            <w:tcW w:w="1607" w:type="auto"/>
          </w:tcPr>
          <w:p w14:paraId="556C05D6" w14:textId="77777777" w:rsidR="005E738F" w:rsidRDefault="00000000">
            <w:pPr>
              <w:pStyle w:val="TAC"/>
            </w:pPr>
            <w:r>
              <w:t>c34</w:t>
            </w:r>
          </w:p>
        </w:tc>
        <w:tc>
          <w:tcPr>
            <w:tcW w:w="1607" w:type="auto"/>
          </w:tcPr>
          <w:p w14:paraId="2C28CB7E" w14:textId="77777777" w:rsidR="005E738F" w:rsidRDefault="00000000">
            <w:pPr>
              <w:pStyle w:val="TAC"/>
            </w:pPr>
            <w:r>
              <w:t>24.4</w:t>
            </w:r>
          </w:p>
        </w:tc>
        <w:tc>
          <w:tcPr>
            <w:tcW w:w="1607" w:type="auto"/>
          </w:tcPr>
          <w:p w14:paraId="34137811" w14:textId="77777777" w:rsidR="005E738F" w:rsidRDefault="00000000">
            <w:pPr>
              <w:pStyle w:val="TAC"/>
            </w:pPr>
            <w:r>
              <w:t>on</w:t>
            </w:r>
          </w:p>
        </w:tc>
        <w:tc>
          <w:tcPr>
            <w:tcW w:w="1607" w:type="auto"/>
          </w:tcPr>
          <w:p w14:paraId="69F1EF1A" w14:textId="77777777" w:rsidR="005E738F" w:rsidRDefault="00000000">
            <w:pPr>
              <w:pStyle w:val="TAC"/>
            </w:pPr>
            <w:r>
              <w:t>NWT c22 OR BT c21</w:t>
            </w:r>
          </w:p>
        </w:tc>
        <w:tc>
          <w:tcPr>
            <w:tcW w:w="1607" w:type="auto"/>
          </w:tcPr>
          <w:p w14:paraId="016EAADD" w14:textId="77777777" w:rsidR="005E738F" w:rsidRDefault="00000000">
            <w:pPr>
              <w:pStyle w:val="TAC"/>
            </w:pPr>
            <w:r>
              <w:t>PASS</w:t>
            </w:r>
          </w:p>
        </w:tc>
      </w:tr>
      <w:tr w:rsidR="005E738F" w14:paraId="7957A41F" w14:textId="77777777">
        <w:trPr>
          <w:jc w:val="center"/>
        </w:trPr>
        <w:tc>
          <w:tcPr>
            <w:tcW w:w="1607" w:type="auto"/>
            <w:vMerge/>
          </w:tcPr>
          <w:p w14:paraId="7353F953" w14:textId="77777777" w:rsidR="005E738F" w:rsidRDefault="005E738F"/>
        </w:tc>
        <w:tc>
          <w:tcPr>
            <w:tcW w:w="1607" w:type="auto"/>
          </w:tcPr>
          <w:p w14:paraId="7790ED08" w14:textId="77777777" w:rsidR="005E738F" w:rsidRDefault="00000000">
            <w:pPr>
              <w:pStyle w:val="TAC"/>
            </w:pPr>
            <w:r>
              <w:t>c35</w:t>
            </w:r>
          </w:p>
        </w:tc>
        <w:tc>
          <w:tcPr>
            <w:tcW w:w="1607" w:type="auto"/>
          </w:tcPr>
          <w:p w14:paraId="0DE24884" w14:textId="77777777" w:rsidR="005E738F" w:rsidRDefault="00000000">
            <w:pPr>
              <w:pStyle w:val="TAC"/>
            </w:pPr>
            <w:r>
              <w:t>32</w:t>
            </w:r>
          </w:p>
        </w:tc>
        <w:tc>
          <w:tcPr>
            <w:tcW w:w="1607" w:type="auto"/>
          </w:tcPr>
          <w:p w14:paraId="3D04A620" w14:textId="77777777" w:rsidR="005E738F" w:rsidRDefault="00000000">
            <w:pPr>
              <w:pStyle w:val="TAC"/>
            </w:pPr>
            <w:r>
              <w:t>on</w:t>
            </w:r>
          </w:p>
        </w:tc>
        <w:tc>
          <w:tcPr>
            <w:tcW w:w="1607" w:type="auto"/>
          </w:tcPr>
          <w:p w14:paraId="7665FFF9" w14:textId="77777777" w:rsidR="005E738F" w:rsidRDefault="00000000">
            <w:pPr>
              <w:pStyle w:val="TAC"/>
            </w:pPr>
            <w:r>
              <w:t>NWT c23 OR BT c22</w:t>
            </w:r>
          </w:p>
        </w:tc>
        <w:tc>
          <w:tcPr>
            <w:tcW w:w="1607" w:type="auto"/>
          </w:tcPr>
          <w:p w14:paraId="4219F84E" w14:textId="77777777" w:rsidR="005E738F" w:rsidRDefault="00000000">
            <w:pPr>
              <w:pStyle w:val="TAC"/>
            </w:pPr>
            <w:r>
              <w:t>PASS</w:t>
            </w:r>
          </w:p>
        </w:tc>
      </w:tr>
      <w:tr w:rsidR="005E738F" w14:paraId="4443EE19" w14:textId="77777777">
        <w:trPr>
          <w:jc w:val="center"/>
        </w:trPr>
        <w:tc>
          <w:tcPr>
            <w:tcW w:w="1607" w:type="auto"/>
            <w:vMerge/>
          </w:tcPr>
          <w:p w14:paraId="324026A8" w14:textId="77777777" w:rsidR="005E738F" w:rsidRDefault="005E738F"/>
        </w:tc>
        <w:tc>
          <w:tcPr>
            <w:tcW w:w="1607" w:type="auto"/>
          </w:tcPr>
          <w:p w14:paraId="6217DC5D" w14:textId="77777777" w:rsidR="005E738F" w:rsidRDefault="00000000">
            <w:pPr>
              <w:pStyle w:val="TAC"/>
            </w:pPr>
            <w:r>
              <w:t>c36</w:t>
            </w:r>
          </w:p>
        </w:tc>
        <w:tc>
          <w:tcPr>
            <w:tcW w:w="1607" w:type="auto"/>
          </w:tcPr>
          <w:p w14:paraId="486DB3C0" w14:textId="77777777" w:rsidR="005E738F" w:rsidRDefault="00000000">
            <w:pPr>
              <w:pStyle w:val="TAC"/>
            </w:pPr>
            <w:r>
              <w:t>48</w:t>
            </w:r>
          </w:p>
        </w:tc>
        <w:tc>
          <w:tcPr>
            <w:tcW w:w="1607" w:type="auto"/>
          </w:tcPr>
          <w:p w14:paraId="3395B008" w14:textId="77777777" w:rsidR="005E738F" w:rsidRDefault="00000000">
            <w:pPr>
              <w:pStyle w:val="TAC"/>
            </w:pPr>
            <w:r>
              <w:t>on</w:t>
            </w:r>
          </w:p>
        </w:tc>
        <w:tc>
          <w:tcPr>
            <w:tcW w:w="1607" w:type="auto"/>
          </w:tcPr>
          <w:p w14:paraId="108EF03C" w14:textId="77777777" w:rsidR="005E738F" w:rsidRDefault="00000000">
            <w:pPr>
              <w:pStyle w:val="TAC"/>
            </w:pPr>
            <w:r>
              <w:t>NWT c25 OR BT c24</w:t>
            </w:r>
          </w:p>
        </w:tc>
        <w:tc>
          <w:tcPr>
            <w:tcW w:w="1607" w:type="auto"/>
          </w:tcPr>
          <w:p w14:paraId="56A2F2A8" w14:textId="77777777" w:rsidR="005E738F" w:rsidRDefault="00000000">
            <w:pPr>
              <w:pStyle w:val="TAC"/>
            </w:pPr>
            <w:r>
              <w:t>PASS</w:t>
            </w:r>
          </w:p>
        </w:tc>
      </w:tr>
    </w:tbl>
    <w:p w14:paraId="7D121177" w14:textId="77777777" w:rsidR="005E738F" w:rsidRDefault="005E738F"/>
    <w:p w14:paraId="39350103" w14:textId="77777777" w:rsidR="005E738F" w:rsidRDefault="00000000">
      <w:r>
        <w:t>The relation between the results for the two different languages and listening laboratories is illustrated by the following scatter plot. In this plot, only the test and not the anchor conditions are depicted.</w:t>
      </w:r>
    </w:p>
    <w:p w14:paraId="41749074" w14:textId="77777777" w:rsidR="005E738F" w:rsidRDefault="00000000">
      <w:pPr>
        <w:pStyle w:val="TH"/>
      </w:pPr>
      <w:r>
        <w:rPr>
          <w:noProof/>
        </w:rPr>
        <w:drawing>
          <wp:inline distT="0" distB="0" distL="0" distR="0" wp14:anchorId="02BB94E1" wp14:editId="714B1FB4">
            <wp:extent cx="3240000" cy="324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2 Condition (no anchors).png"/>
                    <pic:cNvPicPr/>
                  </pic:nvPicPr>
                  <pic:blipFill>
                    <a:blip r:embed="rId10"/>
                    <a:stretch>
                      <a:fillRect/>
                    </a:stretch>
                  </pic:blipFill>
                  <pic:spPr>
                    <a:xfrm>
                      <a:off x="0" y="0"/>
                      <a:ext cx="3240000" cy="3240000"/>
                    </a:xfrm>
                    <a:prstGeom prst="rect">
                      <a:avLst/>
                    </a:prstGeom>
                  </pic:spPr>
                </pic:pic>
              </a:graphicData>
            </a:graphic>
          </wp:inline>
        </w:drawing>
      </w:r>
    </w:p>
    <w:p w14:paraId="2FD68D1B" w14:textId="421389EE" w:rsidR="005E738F" w:rsidRDefault="00000000">
      <w:pPr>
        <w:pStyle w:val="TF"/>
      </w:pPr>
      <w:r>
        <w:t xml:space="preserve">Figure </w:t>
      </w:r>
      <w:r>
        <w:fldChar w:fldCharType="begin"/>
      </w:r>
      <w:r>
        <w:instrText>SEQ Figure \* ARABIC</w:instrText>
      </w:r>
      <w:r w:rsidR="001216E8">
        <w:fldChar w:fldCharType="separate"/>
      </w:r>
      <w:r w:rsidR="001216E8">
        <w:rPr>
          <w:noProof/>
        </w:rPr>
        <w:t>2</w:t>
      </w:r>
      <w:r>
        <w:fldChar w:fldCharType="end"/>
      </w:r>
      <w:r>
        <w:t>: Scatter plot of averaged test condition ratings for the two listening laboratories/languages of experiment P800-2</w:t>
      </w:r>
    </w:p>
    <w:p w14:paraId="54F00BEA" w14:textId="77777777" w:rsidR="005E738F" w:rsidRDefault="00000000">
      <w:r>
        <w:br w:type="page"/>
      </w:r>
    </w:p>
    <w:p w14:paraId="1805F850" w14:textId="77777777" w:rsidR="00A07CFB" w:rsidRDefault="00A07CFB" w:rsidP="00A07CFB">
      <w:pPr>
        <w:pStyle w:val="Heading2"/>
      </w:pPr>
      <w:r>
        <w:lastRenderedPageBreak/>
        <w:t>P800-3 (Stereo, Mixed &amp; Music)</w:t>
      </w:r>
    </w:p>
    <w:p w14:paraId="3813C28B" w14:textId="77777777" w:rsidR="005E738F" w:rsidRDefault="00000000">
      <w:r>
        <w:t>The complete statistical evaluation of the requirement ToR tests for experiment P800-3 is given in the following table. The evaluation is done separately for the data from the two listening laboratories.</w:t>
      </w:r>
    </w:p>
    <w:p w14:paraId="691B3226" w14:textId="5497815D" w:rsidR="005E738F" w:rsidRDefault="00000000">
      <w:pPr>
        <w:pStyle w:val="TH"/>
      </w:pPr>
      <w:r>
        <w:t xml:space="preserve">Table </w:t>
      </w:r>
      <w:r>
        <w:fldChar w:fldCharType="begin"/>
      </w:r>
      <w:r>
        <w:instrText>SEQ Table \* ARABIC</w:instrText>
      </w:r>
      <w:r w:rsidR="001216E8">
        <w:fldChar w:fldCharType="separate"/>
      </w:r>
      <w:r w:rsidR="001216E8">
        <w:rPr>
          <w:noProof/>
        </w:rPr>
        <w:t>8</w:t>
      </w:r>
      <w:r>
        <w:fldChar w:fldCharType="end"/>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5E738F" w14:paraId="788C2CE0" w14:textId="77777777">
        <w:trPr>
          <w:jc w:val="center"/>
        </w:trPr>
        <w:tc>
          <w:tcPr>
            <w:tcW w:w="567" w:type="auto"/>
            <w:gridSpan w:val="2"/>
            <w:vMerge w:val="restart"/>
          </w:tcPr>
          <w:p w14:paraId="535FCBF9" w14:textId="77777777" w:rsidR="005E738F" w:rsidRDefault="005E738F">
            <w:pPr>
              <w:pStyle w:val="TAH6"/>
            </w:pPr>
          </w:p>
        </w:tc>
        <w:tc>
          <w:tcPr>
            <w:tcW w:w="567" w:type="auto"/>
          </w:tcPr>
          <w:p w14:paraId="1D20E614" w14:textId="77777777" w:rsidR="005E738F" w:rsidRDefault="00000000">
            <w:pPr>
              <w:pStyle w:val="TAH6"/>
            </w:pPr>
            <w:r>
              <w:t>Type</w:t>
            </w:r>
          </w:p>
        </w:tc>
        <w:tc>
          <w:tcPr>
            <w:tcW w:w="567" w:type="auto"/>
            <w:gridSpan w:val="6"/>
          </w:tcPr>
          <w:p w14:paraId="12273FD8" w14:textId="77777777" w:rsidR="005E738F" w:rsidRDefault="00000000">
            <w:pPr>
              <w:pStyle w:val="TAH6"/>
            </w:pPr>
            <w:r>
              <w:t>CuT</w:t>
            </w:r>
          </w:p>
        </w:tc>
        <w:tc>
          <w:tcPr>
            <w:tcW w:w="567" w:type="auto"/>
            <w:gridSpan w:val="5"/>
          </w:tcPr>
          <w:p w14:paraId="06C90C40" w14:textId="77777777" w:rsidR="005E738F" w:rsidRDefault="00000000">
            <w:pPr>
              <w:pStyle w:val="TAH6"/>
            </w:pPr>
            <w:r>
              <w:t>EVS Reference</w:t>
            </w:r>
          </w:p>
        </w:tc>
        <w:tc>
          <w:tcPr>
            <w:tcW w:w="567" w:type="auto"/>
            <w:gridSpan w:val="3"/>
          </w:tcPr>
          <w:p w14:paraId="69E7B15D" w14:textId="77777777" w:rsidR="005E738F" w:rsidRDefault="00000000">
            <w:pPr>
              <w:pStyle w:val="TAH6"/>
            </w:pPr>
            <w:r>
              <w:t>Evaluation</w:t>
            </w:r>
          </w:p>
        </w:tc>
      </w:tr>
      <w:tr w:rsidR="005E738F" w14:paraId="1239659A" w14:textId="77777777">
        <w:trPr>
          <w:jc w:val="center"/>
        </w:trPr>
        <w:tc>
          <w:tcPr>
            <w:tcW w:w="567" w:type="auto"/>
            <w:gridSpan w:val="2"/>
            <w:vMerge/>
          </w:tcPr>
          <w:p w14:paraId="34A28363" w14:textId="77777777" w:rsidR="005E738F" w:rsidRDefault="005E738F"/>
        </w:tc>
        <w:tc>
          <w:tcPr>
            <w:tcW w:w="567" w:type="auto"/>
          </w:tcPr>
          <w:p w14:paraId="59974A19" w14:textId="77777777" w:rsidR="005E738F" w:rsidRDefault="00000000">
            <w:pPr>
              <w:pStyle w:val="TAH6"/>
            </w:pPr>
            <w:r>
              <w:t>Value</w:t>
            </w:r>
          </w:p>
        </w:tc>
        <w:tc>
          <w:tcPr>
            <w:tcW w:w="567" w:type="auto"/>
          </w:tcPr>
          <w:p w14:paraId="1C0298D2" w14:textId="77777777" w:rsidR="005E738F" w:rsidRDefault="00000000">
            <w:pPr>
              <w:pStyle w:val="TAH6"/>
            </w:pPr>
            <w:r>
              <w:t>Bitrate</w:t>
            </w:r>
          </w:p>
        </w:tc>
        <w:tc>
          <w:tcPr>
            <w:tcW w:w="567" w:type="auto"/>
          </w:tcPr>
          <w:p w14:paraId="2AAD6DCF" w14:textId="77777777" w:rsidR="005E738F" w:rsidRDefault="00000000">
            <w:pPr>
              <w:pStyle w:val="TAH6"/>
            </w:pPr>
            <w:r>
              <w:t>DTX</w:t>
            </w:r>
          </w:p>
        </w:tc>
        <w:tc>
          <w:tcPr>
            <w:tcW w:w="567" w:type="auto"/>
          </w:tcPr>
          <w:p w14:paraId="5A5A568B" w14:textId="77777777" w:rsidR="005E738F" w:rsidRDefault="00000000">
            <w:pPr>
              <w:pStyle w:val="TAH6"/>
            </w:pPr>
            <w:r>
              <w:t>FER</w:t>
            </w:r>
          </w:p>
        </w:tc>
        <w:tc>
          <w:tcPr>
            <w:tcW w:w="567" w:type="auto"/>
          </w:tcPr>
          <w:p w14:paraId="56B7031D" w14:textId="77777777" w:rsidR="005E738F" w:rsidRDefault="00000000">
            <w:pPr>
              <w:pStyle w:val="TAH6"/>
            </w:pPr>
            <w:r>
              <w:t>Req.</w:t>
            </w:r>
          </w:p>
        </w:tc>
        <w:tc>
          <w:tcPr>
            <w:tcW w:w="567" w:type="auto"/>
          </w:tcPr>
          <w:p w14:paraId="45FF4999" w14:textId="77777777" w:rsidR="005E738F" w:rsidRDefault="00000000">
            <w:pPr>
              <w:pStyle w:val="TAH6"/>
            </w:pPr>
            <w:r>
              <w:t>MOS</w:t>
            </w:r>
          </w:p>
        </w:tc>
        <w:tc>
          <w:tcPr>
            <w:tcW w:w="567" w:type="auto"/>
          </w:tcPr>
          <w:p w14:paraId="6DB75928" w14:textId="77777777" w:rsidR="005E738F" w:rsidRDefault="00000000">
            <w:pPr>
              <w:pStyle w:val="TAH6"/>
            </w:pPr>
            <w:r>
              <w:t>Std.</w:t>
            </w:r>
          </w:p>
        </w:tc>
        <w:tc>
          <w:tcPr>
            <w:tcW w:w="567" w:type="auto"/>
          </w:tcPr>
          <w:p w14:paraId="2DE446EC" w14:textId="77777777" w:rsidR="005E738F" w:rsidRDefault="00000000">
            <w:pPr>
              <w:pStyle w:val="TAH6"/>
            </w:pPr>
            <w:r>
              <w:t>Cond.</w:t>
            </w:r>
          </w:p>
        </w:tc>
        <w:tc>
          <w:tcPr>
            <w:tcW w:w="567" w:type="auto"/>
          </w:tcPr>
          <w:p w14:paraId="29819B16" w14:textId="77777777" w:rsidR="005E738F" w:rsidRDefault="00000000">
            <w:pPr>
              <w:pStyle w:val="TAH6"/>
            </w:pPr>
            <w:r>
              <w:t>Bitrate</w:t>
            </w:r>
          </w:p>
        </w:tc>
        <w:tc>
          <w:tcPr>
            <w:tcW w:w="567" w:type="auto"/>
          </w:tcPr>
          <w:p w14:paraId="6C275C2D" w14:textId="77777777" w:rsidR="005E738F" w:rsidRDefault="00000000">
            <w:pPr>
              <w:pStyle w:val="TAH6"/>
            </w:pPr>
            <w:r>
              <w:t>DTX</w:t>
            </w:r>
          </w:p>
        </w:tc>
        <w:tc>
          <w:tcPr>
            <w:tcW w:w="567" w:type="auto"/>
          </w:tcPr>
          <w:p w14:paraId="3D082B99" w14:textId="77777777" w:rsidR="005E738F" w:rsidRDefault="00000000">
            <w:pPr>
              <w:pStyle w:val="TAH6"/>
            </w:pPr>
            <w:r>
              <w:t>MOS</w:t>
            </w:r>
          </w:p>
        </w:tc>
        <w:tc>
          <w:tcPr>
            <w:tcW w:w="567" w:type="auto"/>
          </w:tcPr>
          <w:p w14:paraId="7D7D7328" w14:textId="77777777" w:rsidR="005E738F" w:rsidRDefault="00000000">
            <w:pPr>
              <w:pStyle w:val="TAH6"/>
            </w:pPr>
            <w:r>
              <w:t>Std.</w:t>
            </w:r>
          </w:p>
        </w:tc>
        <w:tc>
          <w:tcPr>
            <w:tcW w:w="567" w:type="auto"/>
          </w:tcPr>
          <w:p w14:paraId="50B7B8EC" w14:textId="77777777" w:rsidR="005E738F" w:rsidRDefault="00000000">
            <w:pPr>
              <w:pStyle w:val="TAH6"/>
            </w:pPr>
            <w:r>
              <w:t>T-Stat</w:t>
            </w:r>
          </w:p>
        </w:tc>
        <w:tc>
          <w:tcPr>
            <w:tcW w:w="567" w:type="auto"/>
          </w:tcPr>
          <w:p w14:paraId="333E0516" w14:textId="77777777" w:rsidR="005E738F" w:rsidRDefault="00000000">
            <w:pPr>
              <w:pStyle w:val="TAH6"/>
            </w:pPr>
            <w:r>
              <w:t>Result</w:t>
            </w:r>
          </w:p>
        </w:tc>
        <w:tc>
          <w:tcPr>
            <w:tcW w:w="567" w:type="auto"/>
          </w:tcPr>
          <w:p w14:paraId="6D55DE2D" w14:textId="77777777" w:rsidR="005E738F" w:rsidRDefault="00000000">
            <w:pPr>
              <w:pStyle w:val="TAH6"/>
            </w:pPr>
            <w:r>
              <w:t>State</w:t>
            </w:r>
          </w:p>
        </w:tc>
      </w:tr>
      <w:tr w:rsidR="005E738F" w14:paraId="0364179A" w14:textId="77777777">
        <w:trPr>
          <w:jc w:val="center"/>
        </w:trPr>
        <w:tc>
          <w:tcPr>
            <w:tcW w:w="567" w:type="auto"/>
          </w:tcPr>
          <w:p w14:paraId="3EFB8529" w14:textId="77777777" w:rsidR="005E738F" w:rsidRDefault="00000000">
            <w:pPr>
              <w:pStyle w:val="TAH6"/>
            </w:pPr>
            <w:r>
              <w:t>Lab</w:t>
            </w:r>
          </w:p>
        </w:tc>
        <w:tc>
          <w:tcPr>
            <w:tcW w:w="567" w:type="auto"/>
          </w:tcPr>
          <w:p w14:paraId="523042EC" w14:textId="77777777" w:rsidR="005E738F" w:rsidRDefault="00000000">
            <w:pPr>
              <w:pStyle w:val="TAH6"/>
            </w:pPr>
            <w:r>
              <w:t>Cond.</w:t>
            </w:r>
          </w:p>
        </w:tc>
        <w:tc>
          <w:tcPr>
            <w:tcW w:w="567" w:type="auto"/>
          </w:tcPr>
          <w:p w14:paraId="20842716" w14:textId="77777777" w:rsidR="005E738F" w:rsidRDefault="00000000">
            <w:pPr>
              <w:pStyle w:val="TAH6"/>
            </w:pPr>
            <w:r>
              <w:t>ToR#</w:t>
            </w:r>
          </w:p>
        </w:tc>
        <w:tc>
          <w:tcPr>
            <w:tcW w:w="567" w:type="auto"/>
            <w:gridSpan w:val="14"/>
          </w:tcPr>
          <w:p w14:paraId="08DC382F" w14:textId="77777777" w:rsidR="005E738F" w:rsidRDefault="005E738F">
            <w:pPr>
              <w:pStyle w:val="TAH6"/>
            </w:pPr>
          </w:p>
        </w:tc>
      </w:tr>
      <w:tr w:rsidR="005E738F" w14:paraId="309459EC" w14:textId="77777777">
        <w:trPr>
          <w:jc w:val="center"/>
        </w:trPr>
        <w:tc>
          <w:tcPr>
            <w:tcW w:w="567" w:type="auto"/>
            <w:vMerge w:val="restart"/>
          </w:tcPr>
          <w:p w14:paraId="31EA2F16" w14:textId="77777777" w:rsidR="005E738F" w:rsidRDefault="00000000">
            <w:pPr>
              <w:pStyle w:val="TAC6"/>
            </w:pPr>
            <w:r>
              <w:t>a</w:t>
            </w:r>
          </w:p>
        </w:tc>
        <w:tc>
          <w:tcPr>
            <w:tcW w:w="567" w:type="auto"/>
            <w:vMerge w:val="restart"/>
          </w:tcPr>
          <w:p w14:paraId="001D250E" w14:textId="77777777" w:rsidR="005E738F" w:rsidRDefault="00000000">
            <w:pPr>
              <w:pStyle w:val="TAC6"/>
            </w:pPr>
            <w:r>
              <w:t>c24</w:t>
            </w:r>
          </w:p>
        </w:tc>
        <w:tc>
          <w:tcPr>
            <w:tcW w:w="567" w:type="auto"/>
          </w:tcPr>
          <w:p w14:paraId="79233731" w14:textId="77777777" w:rsidR="005E738F" w:rsidRDefault="00000000">
            <w:pPr>
              <w:pStyle w:val="TAC6"/>
            </w:pPr>
            <w:r>
              <w:t>1</w:t>
            </w:r>
          </w:p>
        </w:tc>
        <w:tc>
          <w:tcPr>
            <w:tcW w:w="567" w:type="auto"/>
          </w:tcPr>
          <w:p w14:paraId="570939FA" w14:textId="77777777" w:rsidR="005E738F" w:rsidRDefault="00000000">
            <w:pPr>
              <w:pStyle w:val="TAC6"/>
            </w:pPr>
            <w:r>
              <w:t>13.2</w:t>
            </w:r>
          </w:p>
        </w:tc>
        <w:tc>
          <w:tcPr>
            <w:tcW w:w="567" w:type="auto"/>
          </w:tcPr>
          <w:p w14:paraId="180218B2" w14:textId="77777777" w:rsidR="005E738F" w:rsidRDefault="00000000">
            <w:pPr>
              <w:pStyle w:val="TAC6"/>
            </w:pPr>
            <w:r>
              <w:t>off</w:t>
            </w:r>
          </w:p>
        </w:tc>
        <w:tc>
          <w:tcPr>
            <w:tcW w:w="567" w:type="auto"/>
          </w:tcPr>
          <w:p w14:paraId="237A1538" w14:textId="77777777" w:rsidR="005E738F" w:rsidRDefault="005E738F">
            <w:pPr>
              <w:pStyle w:val="TAC6"/>
            </w:pPr>
          </w:p>
        </w:tc>
        <w:tc>
          <w:tcPr>
            <w:tcW w:w="567" w:type="auto"/>
          </w:tcPr>
          <w:p w14:paraId="1D8CD3CC" w14:textId="77777777" w:rsidR="005E738F" w:rsidRDefault="00000000">
            <w:pPr>
              <w:pStyle w:val="TAC6"/>
            </w:pPr>
            <w:r>
              <w:t>NWT</w:t>
            </w:r>
          </w:p>
        </w:tc>
        <w:tc>
          <w:tcPr>
            <w:tcW w:w="567" w:type="auto"/>
          </w:tcPr>
          <w:p w14:paraId="3EA5F367" w14:textId="77777777" w:rsidR="005E738F" w:rsidRDefault="00000000">
            <w:pPr>
              <w:pStyle w:val="TAC6"/>
            </w:pPr>
            <w:r>
              <w:t>3.26</w:t>
            </w:r>
          </w:p>
        </w:tc>
        <w:tc>
          <w:tcPr>
            <w:tcW w:w="567" w:type="auto"/>
          </w:tcPr>
          <w:p w14:paraId="7F779C64" w14:textId="77777777" w:rsidR="005E738F" w:rsidRDefault="00000000">
            <w:pPr>
              <w:pStyle w:val="TAC6"/>
            </w:pPr>
            <w:r>
              <w:t>1.16</w:t>
            </w:r>
          </w:p>
        </w:tc>
        <w:tc>
          <w:tcPr>
            <w:tcW w:w="567" w:type="auto"/>
          </w:tcPr>
          <w:p w14:paraId="2AB7B0B3" w14:textId="77777777" w:rsidR="005E738F" w:rsidRDefault="00000000">
            <w:pPr>
              <w:pStyle w:val="TAC6"/>
            </w:pPr>
            <w:r>
              <w:t>c10</w:t>
            </w:r>
          </w:p>
        </w:tc>
        <w:tc>
          <w:tcPr>
            <w:tcW w:w="567" w:type="auto"/>
          </w:tcPr>
          <w:p w14:paraId="64028CFB" w14:textId="77777777" w:rsidR="005E738F" w:rsidRDefault="00000000">
            <w:pPr>
              <w:pStyle w:val="TAC6"/>
            </w:pPr>
            <w:r>
              <w:t>2x8</w:t>
            </w:r>
          </w:p>
        </w:tc>
        <w:tc>
          <w:tcPr>
            <w:tcW w:w="567" w:type="auto"/>
          </w:tcPr>
          <w:p w14:paraId="50E75DBD" w14:textId="77777777" w:rsidR="005E738F" w:rsidRDefault="005E738F">
            <w:pPr>
              <w:pStyle w:val="TAC6"/>
            </w:pPr>
          </w:p>
        </w:tc>
        <w:tc>
          <w:tcPr>
            <w:tcW w:w="567" w:type="auto"/>
          </w:tcPr>
          <w:p w14:paraId="5703EC5B" w14:textId="77777777" w:rsidR="005E738F" w:rsidRDefault="00000000">
            <w:pPr>
              <w:pStyle w:val="TAC6"/>
            </w:pPr>
            <w:r>
              <w:t>1.95</w:t>
            </w:r>
          </w:p>
        </w:tc>
        <w:tc>
          <w:tcPr>
            <w:tcW w:w="567" w:type="auto"/>
          </w:tcPr>
          <w:p w14:paraId="4C8F50F3" w14:textId="77777777" w:rsidR="005E738F" w:rsidRDefault="00000000">
            <w:pPr>
              <w:pStyle w:val="TAC6"/>
            </w:pPr>
            <w:r>
              <w:t>1</w:t>
            </w:r>
          </w:p>
        </w:tc>
        <w:tc>
          <w:tcPr>
            <w:tcW w:w="567" w:type="auto"/>
          </w:tcPr>
          <w:p w14:paraId="312157B7" w14:textId="77777777" w:rsidR="005E738F" w:rsidRDefault="00000000">
            <w:pPr>
              <w:pStyle w:val="TAC6"/>
            </w:pPr>
            <w:r>
              <w:t>11.43</w:t>
            </w:r>
          </w:p>
        </w:tc>
        <w:tc>
          <w:tcPr>
            <w:tcW w:w="567" w:type="auto"/>
          </w:tcPr>
          <w:p w14:paraId="672ECE5C" w14:textId="77777777" w:rsidR="005E738F" w:rsidRDefault="00000000">
            <w:pPr>
              <w:pStyle w:val="TAC6"/>
            </w:pPr>
            <w:r>
              <w:t>BT</w:t>
            </w:r>
          </w:p>
        </w:tc>
        <w:tc>
          <w:tcPr>
            <w:tcW w:w="567" w:type="auto"/>
            <w:shd w:val="clear" w:color="auto" w:fill="ADD8E6"/>
          </w:tcPr>
          <w:p w14:paraId="09AF992F" w14:textId="77777777" w:rsidR="005E738F" w:rsidRDefault="00000000">
            <w:pPr>
              <w:pStyle w:val="TAC6"/>
            </w:pPr>
            <w:r>
              <w:t>EXCEED</w:t>
            </w:r>
          </w:p>
        </w:tc>
      </w:tr>
      <w:tr w:rsidR="005E738F" w14:paraId="4409561C" w14:textId="77777777">
        <w:trPr>
          <w:jc w:val="center"/>
        </w:trPr>
        <w:tc>
          <w:tcPr>
            <w:tcW w:w="567" w:type="auto"/>
            <w:vMerge/>
          </w:tcPr>
          <w:p w14:paraId="464A6EE7" w14:textId="77777777" w:rsidR="005E738F" w:rsidRDefault="005E738F"/>
        </w:tc>
        <w:tc>
          <w:tcPr>
            <w:tcW w:w="567" w:type="auto"/>
            <w:vMerge/>
          </w:tcPr>
          <w:p w14:paraId="308D684A" w14:textId="77777777" w:rsidR="005E738F" w:rsidRDefault="005E738F"/>
        </w:tc>
        <w:tc>
          <w:tcPr>
            <w:tcW w:w="567" w:type="auto"/>
          </w:tcPr>
          <w:p w14:paraId="3BE6A697" w14:textId="77777777" w:rsidR="005E738F" w:rsidRDefault="00000000">
            <w:pPr>
              <w:pStyle w:val="TAC6"/>
            </w:pPr>
            <w:r>
              <w:t>2</w:t>
            </w:r>
          </w:p>
        </w:tc>
        <w:tc>
          <w:tcPr>
            <w:tcW w:w="567" w:type="auto"/>
          </w:tcPr>
          <w:p w14:paraId="1A91C22E" w14:textId="77777777" w:rsidR="005E738F" w:rsidRDefault="00000000">
            <w:pPr>
              <w:pStyle w:val="TAC6"/>
            </w:pPr>
            <w:r>
              <w:t>13.2</w:t>
            </w:r>
          </w:p>
        </w:tc>
        <w:tc>
          <w:tcPr>
            <w:tcW w:w="567" w:type="auto"/>
          </w:tcPr>
          <w:p w14:paraId="64D31196" w14:textId="77777777" w:rsidR="005E738F" w:rsidRDefault="00000000">
            <w:pPr>
              <w:pStyle w:val="TAC6"/>
            </w:pPr>
            <w:r>
              <w:t>off</w:t>
            </w:r>
          </w:p>
        </w:tc>
        <w:tc>
          <w:tcPr>
            <w:tcW w:w="567" w:type="auto"/>
          </w:tcPr>
          <w:p w14:paraId="10568E26" w14:textId="77777777" w:rsidR="005E738F" w:rsidRDefault="005E738F">
            <w:pPr>
              <w:pStyle w:val="TAC6"/>
            </w:pPr>
          </w:p>
        </w:tc>
        <w:tc>
          <w:tcPr>
            <w:tcW w:w="567" w:type="auto"/>
          </w:tcPr>
          <w:p w14:paraId="6397F56F" w14:textId="77777777" w:rsidR="005E738F" w:rsidRDefault="00000000">
            <w:pPr>
              <w:pStyle w:val="TAC6"/>
            </w:pPr>
            <w:r>
              <w:t>BT</w:t>
            </w:r>
          </w:p>
        </w:tc>
        <w:tc>
          <w:tcPr>
            <w:tcW w:w="567" w:type="auto"/>
          </w:tcPr>
          <w:p w14:paraId="57AF94EA" w14:textId="77777777" w:rsidR="005E738F" w:rsidRDefault="00000000">
            <w:pPr>
              <w:pStyle w:val="TAC6"/>
            </w:pPr>
            <w:r>
              <w:t>3.26</w:t>
            </w:r>
          </w:p>
        </w:tc>
        <w:tc>
          <w:tcPr>
            <w:tcW w:w="567" w:type="auto"/>
          </w:tcPr>
          <w:p w14:paraId="05F0BCF0" w14:textId="77777777" w:rsidR="005E738F" w:rsidRDefault="00000000">
            <w:pPr>
              <w:pStyle w:val="TAC6"/>
            </w:pPr>
            <w:r>
              <w:t>1.16</w:t>
            </w:r>
          </w:p>
        </w:tc>
        <w:tc>
          <w:tcPr>
            <w:tcW w:w="567" w:type="auto"/>
          </w:tcPr>
          <w:p w14:paraId="7F8CF430" w14:textId="77777777" w:rsidR="005E738F" w:rsidRDefault="00000000">
            <w:pPr>
              <w:pStyle w:val="TAC6"/>
            </w:pPr>
            <w:r>
              <w:t>c09</w:t>
            </w:r>
          </w:p>
        </w:tc>
        <w:tc>
          <w:tcPr>
            <w:tcW w:w="567" w:type="auto"/>
          </w:tcPr>
          <w:p w14:paraId="5D80CDB2" w14:textId="77777777" w:rsidR="005E738F" w:rsidRDefault="00000000">
            <w:pPr>
              <w:pStyle w:val="TAC6"/>
            </w:pPr>
            <w:r>
              <w:t>2x7.2</w:t>
            </w:r>
          </w:p>
        </w:tc>
        <w:tc>
          <w:tcPr>
            <w:tcW w:w="567" w:type="auto"/>
          </w:tcPr>
          <w:p w14:paraId="31601409" w14:textId="77777777" w:rsidR="005E738F" w:rsidRDefault="005E738F">
            <w:pPr>
              <w:pStyle w:val="TAC6"/>
            </w:pPr>
          </w:p>
        </w:tc>
        <w:tc>
          <w:tcPr>
            <w:tcW w:w="567" w:type="auto"/>
          </w:tcPr>
          <w:p w14:paraId="4DED6619" w14:textId="77777777" w:rsidR="005E738F" w:rsidRDefault="00000000">
            <w:pPr>
              <w:pStyle w:val="TAC6"/>
            </w:pPr>
            <w:r>
              <w:t>1.89</w:t>
            </w:r>
          </w:p>
        </w:tc>
        <w:tc>
          <w:tcPr>
            <w:tcW w:w="567" w:type="auto"/>
          </w:tcPr>
          <w:p w14:paraId="2772BC34" w14:textId="77777777" w:rsidR="005E738F" w:rsidRDefault="00000000">
            <w:pPr>
              <w:pStyle w:val="TAC6"/>
            </w:pPr>
            <w:r>
              <w:t>1.02</w:t>
            </w:r>
          </w:p>
        </w:tc>
        <w:tc>
          <w:tcPr>
            <w:tcW w:w="567" w:type="auto"/>
          </w:tcPr>
          <w:p w14:paraId="77AAD8AD" w14:textId="77777777" w:rsidR="005E738F" w:rsidRDefault="00000000">
            <w:pPr>
              <w:pStyle w:val="TAC6"/>
            </w:pPr>
            <w:r>
              <w:t>11.83</w:t>
            </w:r>
          </w:p>
        </w:tc>
        <w:tc>
          <w:tcPr>
            <w:tcW w:w="567" w:type="auto"/>
          </w:tcPr>
          <w:p w14:paraId="7047511E" w14:textId="77777777" w:rsidR="005E738F" w:rsidRDefault="00000000">
            <w:pPr>
              <w:pStyle w:val="TAC6"/>
            </w:pPr>
            <w:r>
              <w:t>BT</w:t>
            </w:r>
          </w:p>
        </w:tc>
        <w:tc>
          <w:tcPr>
            <w:tcW w:w="567" w:type="auto"/>
          </w:tcPr>
          <w:p w14:paraId="7AFFD7DE" w14:textId="77777777" w:rsidR="005E738F" w:rsidRDefault="00000000">
            <w:pPr>
              <w:pStyle w:val="TAC6"/>
            </w:pPr>
            <w:r>
              <w:t>PASS</w:t>
            </w:r>
          </w:p>
        </w:tc>
      </w:tr>
      <w:tr w:rsidR="005E738F" w14:paraId="03BAE868" w14:textId="77777777">
        <w:trPr>
          <w:jc w:val="center"/>
        </w:trPr>
        <w:tc>
          <w:tcPr>
            <w:tcW w:w="567" w:type="auto"/>
            <w:vMerge/>
          </w:tcPr>
          <w:p w14:paraId="353950C1" w14:textId="77777777" w:rsidR="005E738F" w:rsidRDefault="005E738F"/>
        </w:tc>
        <w:tc>
          <w:tcPr>
            <w:tcW w:w="567" w:type="auto"/>
            <w:vMerge w:val="restart"/>
          </w:tcPr>
          <w:p w14:paraId="72DBDB1F" w14:textId="77777777" w:rsidR="005E738F" w:rsidRDefault="00000000">
            <w:pPr>
              <w:pStyle w:val="TAC6"/>
            </w:pPr>
            <w:r>
              <w:t>c25</w:t>
            </w:r>
          </w:p>
        </w:tc>
        <w:tc>
          <w:tcPr>
            <w:tcW w:w="567" w:type="auto"/>
          </w:tcPr>
          <w:p w14:paraId="77721A63" w14:textId="77777777" w:rsidR="005E738F" w:rsidRDefault="00000000">
            <w:pPr>
              <w:pStyle w:val="TAC6"/>
            </w:pPr>
            <w:r>
              <w:t>1</w:t>
            </w:r>
          </w:p>
        </w:tc>
        <w:tc>
          <w:tcPr>
            <w:tcW w:w="567" w:type="auto"/>
          </w:tcPr>
          <w:p w14:paraId="6F6B37FB" w14:textId="77777777" w:rsidR="005E738F" w:rsidRDefault="00000000">
            <w:pPr>
              <w:pStyle w:val="TAC6"/>
            </w:pPr>
            <w:r>
              <w:t>16.4</w:t>
            </w:r>
          </w:p>
        </w:tc>
        <w:tc>
          <w:tcPr>
            <w:tcW w:w="567" w:type="auto"/>
          </w:tcPr>
          <w:p w14:paraId="7F4F874C" w14:textId="77777777" w:rsidR="005E738F" w:rsidRDefault="00000000">
            <w:pPr>
              <w:pStyle w:val="TAC6"/>
            </w:pPr>
            <w:r>
              <w:t>off</w:t>
            </w:r>
          </w:p>
        </w:tc>
        <w:tc>
          <w:tcPr>
            <w:tcW w:w="567" w:type="auto"/>
          </w:tcPr>
          <w:p w14:paraId="29067D33" w14:textId="77777777" w:rsidR="005E738F" w:rsidRDefault="005E738F">
            <w:pPr>
              <w:pStyle w:val="TAC6"/>
            </w:pPr>
          </w:p>
        </w:tc>
        <w:tc>
          <w:tcPr>
            <w:tcW w:w="567" w:type="auto"/>
          </w:tcPr>
          <w:p w14:paraId="78FDDA7A" w14:textId="77777777" w:rsidR="005E738F" w:rsidRDefault="00000000">
            <w:pPr>
              <w:pStyle w:val="TAC6"/>
            </w:pPr>
            <w:r>
              <w:t>NWT</w:t>
            </w:r>
          </w:p>
        </w:tc>
        <w:tc>
          <w:tcPr>
            <w:tcW w:w="567" w:type="auto"/>
          </w:tcPr>
          <w:p w14:paraId="3DB36911" w14:textId="77777777" w:rsidR="005E738F" w:rsidRDefault="00000000">
            <w:pPr>
              <w:pStyle w:val="TAC6"/>
            </w:pPr>
            <w:r>
              <w:t>3.79</w:t>
            </w:r>
          </w:p>
        </w:tc>
        <w:tc>
          <w:tcPr>
            <w:tcW w:w="567" w:type="auto"/>
          </w:tcPr>
          <w:p w14:paraId="26D276A3" w14:textId="77777777" w:rsidR="005E738F" w:rsidRDefault="00000000">
            <w:pPr>
              <w:pStyle w:val="TAC6"/>
            </w:pPr>
            <w:r>
              <w:t>0.93</w:t>
            </w:r>
          </w:p>
        </w:tc>
        <w:tc>
          <w:tcPr>
            <w:tcW w:w="567" w:type="auto"/>
          </w:tcPr>
          <w:p w14:paraId="731E0D4C" w14:textId="77777777" w:rsidR="005E738F" w:rsidRDefault="00000000">
            <w:pPr>
              <w:pStyle w:val="TAC6"/>
            </w:pPr>
            <w:r>
              <w:t>c11</w:t>
            </w:r>
          </w:p>
        </w:tc>
        <w:tc>
          <w:tcPr>
            <w:tcW w:w="567" w:type="auto"/>
          </w:tcPr>
          <w:p w14:paraId="62F124C1" w14:textId="77777777" w:rsidR="005E738F" w:rsidRDefault="00000000">
            <w:pPr>
              <w:pStyle w:val="TAC6"/>
            </w:pPr>
            <w:r>
              <w:t>2x9.6</w:t>
            </w:r>
          </w:p>
        </w:tc>
        <w:tc>
          <w:tcPr>
            <w:tcW w:w="567" w:type="auto"/>
          </w:tcPr>
          <w:p w14:paraId="581BDB99" w14:textId="77777777" w:rsidR="005E738F" w:rsidRDefault="005E738F">
            <w:pPr>
              <w:pStyle w:val="TAC6"/>
            </w:pPr>
          </w:p>
        </w:tc>
        <w:tc>
          <w:tcPr>
            <w:tcW w:w="567" w:type="auto"/>
          </w:tcPr>
          <w:p w14:paraId="3FC47478" w14:textId="77777777" w:rsidR="005E738F" w:rsidRDefault="00000000">
            <w:pPr>
              <w:pStyle w:val="TAC6"/>
            </w:pPr>
            <w:r>
              <w:t>2.96</w:t>
            </w:r>
          </w:p>
        </w:tc>
        <w:tc>
          <w:tcPr>
            <w:tcW w:w="567" w:type="auto"/>
          </w:tcPr>
          <w:p w14:paraId="6EB4EB0B" w14:textId="77777777" w:rsidR="005E738F" w:rsidRDefault="00000000">
            <w:pPr>
              <w:pStyle w:val="TAC6"/>
            </w:pPr>
            <w:r>
              <w:t>1.25</w:t>
            </w:r>
          </w:p>
        </w:tc>
        <w:tc>
          <w:tcPr>
            <w:tcW w:w="567" w:type="auto"/>
          </w:tcPr>
          <w:p w14:paraId="2DAA01D4" w14:textId="77777777" w:rsidR="005E738F" w:rsidRDefault="00000000">
            <w:pPr>
              <w:pStyle w:val="TAC6"/>
            </w:pPr>
            <w:r>
              <w:t>7.18</w:t>
            </w:r>
          </w:p>
        </w:tc>
        <w:tc>
          <w:tcPr>
            <w:tcW w:w="567" w:type="auto"/>
          </w:tcPr>
          <w:p w14:paraId="6E14ED2B" w14:textId="77777777" w:rsidR="005E738F" w:rsidRDefault="00000000">
            <w:pPr>
              <w:pStyle w:val="TAC6"/>
            </w:pPr>
            <w:r>
              <w:t>BT</w:t>
            </w:r>
          </w:p>
        </w:tc>
        <w:tc>
          <w:tcPr>
            <w:tcW w:w="567" w:type="auto"/>
            <w:shd w:val="clear" w:color="auto" w:fill="ADD8E6"/>
          </w:tcPr>
          <w:p w14:paraId="33DB6B94" w14:textId="77777777" w:rsidR="005E738F" w:rsidRDefault="00000000">
            <w:pPr>
              <w:pStyle w:val="TAC6"/>
            </w:pPr>
            <w:r>
              <w:t>EXCEED</w:t>
            </w:r>
          </w:p>
        </w:tc>
      </w:tr>
      <w:tr w:rsidR="005E738F" w14:paraId="642116D4" w14:textId="77777777">
        <w:trPr>
          <w:jc w:val="center"/>
        </w:trPr>
        <w:tc>
          <w:tcPr>
            <w:tcW w:w="567" w:type="auto"/>
            <w:vMerge/>
          </w:tcPr>
          <w:p w14:paraId="347296E1" w14:textId="77777777" w:rsidR="005E738F" w:rsidRDefault="005E738F"/>
        </w:tc>
        <w:tc>
          <w:tcPr>
            <w:tcW w:w="567" w:type="auto"/>
            <w:vMerge/>
          </w:tcPr>
          <w:p w14:paraId="2B12F8F3" w14:textId="77777777" w:rsidR="005E738F" w:rsidRDefault="005E738F"/>
        </w:tc>
        <w:tc>
          <w:tcPr>
            <w:tcW w:w="567" w:type="auto"/>
          </w:tcPr>
          <w:p w14:paraId="11E5597F" w14:textId="77777777" w:rsidR="005E738F" w:rsidRDefault="00000000">
            <w:pPr>
              <w:pStyle w:val="TAC6"/>
            </w:pPr>
            <w:r>
              <w:t>2</w:t>
            </w:r>
          </w:p>
        </w:tc>
        <w:tc>
          <w:tcPr>
            <w:tcW w:w="567" w:type="auto"/>
          </w:tcPr>
          <w:p w14:paraId="26A72119" w14:textId="77777777" w:rsidR="005E738F" w:rsidRDefault="00000000">
            <w:pPr>
              <w:pStyle w:val="TAC6"/>
            </w:pPr>
            <w:r>
              <w:t>16.4</w:t>
            </w:r>
          </w:p>
        </w:tc>
        <w:tc>
          <w:tcPr>
            <w:tcW w:w="567" w:type="auto"/>
          </w:tcPr>
          <w:p w14:paraId="74AD8C41" w14:textId="77777777" w:rsidR="005E738F" w:rsidRDefault="00000000">
            <w:pPr>
              <w:pStyle w:val="TAC6"/>
            </w:pPr>
            <w:r>
              <w:t>off</w:t>
            </w:r>
          </w:p>
        </w:tc>
        <w:tc>
          <w:tcPr>
            <w:tcW w:w="567" w:type="auto"/>
          </w:tcPr>
          <w:p w14:paraId="40EA8117" w14:textId="77777777" w:rsidR="005E738F" w:rsidRDefault="005E738F">
            <w:pPr>
              <w:pStyle w:val="TAC6"/>
            </w:pPr>
          </w:p>
        </w:tc>
        <w:tc>
          <w:tcPr>
            <w:tcW w:w="567" w:type="auto"/>
          </w:tcPr>
          <w:p w14:paraId="7F672359" w14:textId="77777777" w:rsidR="005E738F" w:rsidRDefault="00000000">
            <w:pPr>
              <w:pStyle w:val="TAC6"/>
            </w:pPr>
            <w:r>
              <w:t>BT</w:t>
            </w:r>
          </w:p>
        </w:tc>
        <w:tc>
          <w:tcPr>
            <w:tcW w:w="567" w:type="auto"/>
          </w:tcPr>
          <w:p w14:paraId="32C3FEED" w14:textId="77777777" w:rsidR="005E738F" w:rsidRDefault="00000000">
            <w:pPr>
              <w:pStyle w:val="TAC6"/>
            </w:pPr>
            <w:r>
              <w:t>3.79</w:t>
            </w:r>
          </w:p>
        </w:tc>
        <w:tc>
          <w:tcPr>
            <w:tcW w:w="567" w:type="auto"/>
          </w:tcPr>
          <w:p w14:paraId="24178BA9" w14:textId="77777777" w:rsidR="005E738F" w:rsidRDefault="00000000">
            <w:pPr>
              <w:pStyle w:val="TAC6"/>
            </w:pPr>
            <w:r>
              <w:t>0.93</w:t>
            </w:r>
          </w:p>
        </w:tc>
        <w:tc>
          <w:tcPr>
            <w:tcW w:w="567" w:type="auto"/>
          </w:tcPr>
          <w:p w14:paraId="3655A9C3" w14:textId="77777777" w:rsidR="005E738F" w:rsidRDefault="00000000">
            <w:pPr>
              <w:pStyle w:val="TAC6"/>
            </w:pPr>
            <w:r>
              <w:t>c10</w:t>
            </w:r>
          </w:p>
        </w:tc>
        <w:tc>
          <w:tcPr>
            <w:tcW w:w="567" w:type="auto"/>
          </w:tcPr>
          <w:p w14:paraId="0F5E6FBD" w14:textId="77777777" w:rsidR="005E738F" w:rsidRDefault="00000000">
            <w:pPr>
              <w:pStyle w:val="TAC6"/>
            </w:pPr>
            <w:r>
              <w:t>2x8</w:t>
            </w:r>
          </w:p>
        </w:tc>
        <w:tc>
          <w:tcPr>
            <w:tcW w:w="567" w:type="auto"/>
          </w:tcPr>
          <w:p w14:paraId="34F16D98" w14:textId="77777777" w:rsidR="005E738F" w:rsidRDefault="005E738F">
            <w:pPr>
              <w:pStyle w:val="TAC6"/>
            </w:pPr>
          </w:p>
        </w:tc>
        <w:tc>
          <w:tcPr>
            <w:tcW w:w="567" w:type="auto"/>
          </w:tcPr>
          <w:p w14:paraId="2D062215" w14:textId="77777777" w:rsidR="005E738F" w:rsidRDefault="00000000">
            <w:pPr>
              <w:pStyle w:val="TAC6"/>
            </w:pPr>
            <w:r>
              <w:t>1.95</w:t>
            </w:r>
          </w:p>
        </w:tc>
        <w:tc>
          <w:tcPr>
            <w:tcW w:w="567" w:type="auto"/>
          </w:tcPr>
          <w:p w14:paraId="5F564C81" w14:textId="77777777" w:rsidR="005E738F" w:rsidRDefault="00000000">
            <w:pPr>
              <w:pStyle w:val="TAC6"/>
            </w:pPr>
            <w:r>
              <w:t>1</w:t>
            </w:r>
          </w:p>
        </w:tc>
        <w:tc>
          <w:tcPr>
            <w:tcW w:w="567" w:type="auto"/>
          </w:tcPr>
          <w:p w14:paraId="0CC1D8A4" w14:textId="77777777" w:rsidR="005E738F" w:rsidRDefault="00000000">
            <w:pPr>
              <w:pStyle w:val="TAC6"/>
            </w:pPr>
            <w:r>
              <w:t>18</w:t>
            </w:r>
          </w:p>
        </w:tc>
        <w:tc>
          <w:tcPr>
            <w:tcW w:w="567" w:type="auto"/>
          </w:tcPr>
          <w:p w14:paraId="03A0D503" w14:textId="77777777" w:rsidR="005E738F" w:rsidRDefault="00000000">
            <w:pPr>
              <w:pStyle w:val="TAC6"/>
            </w:pPr>
            <w:r>
              <w:t>BT</w:t>
            </w:r>
          </w:p>
        </w:tc>
        <w:tc>
          <w:tcPr>
            <w:tcW w:w="567" w:type="auto"/>
          </w:tcPr>
          <w:p w14:paraId="4C1887DD" w14:textId="77777777" w:rsidR="005E738F" w:rsidRDefault="00000000">
            <w:pPr>
              <w:pStyle w:val="TAC6"/>
            </w:pPr>
            <w:r>
              <w:t>PASS</w:t>
            </w:r>
          </w:p>
        </w:tc>
      </w:tr>
      <w:tr w:rsidR="005E738F" w14:paraId="309A6CDE" w14:textId="77777777">
        <w:trPr>
          <w:jc w:val="center"/>
        </w:trPr>
        <w:tc>
          <w:tcPr>
            <w:tcW w:w="567" w:type="auto"/>
            <w:vMerge/>
          </w:tcPr>
          <w:p w14:paraId="6475B248" w14:textId="77777777" w:rsidR="005E738F" w:rsidRDefault="005E738F"/>
        </w:tc>
        <w:tc>
          <w:tcPr>
            <w:tcW w:w="567" w:type="auto"/>
            <w:vMerge w:val="restart"/>
          </w:tcPr>
          <w:p w14:paraId="12456A3F" w14:textId="77777777" w:rsidR="005E738F" w:rsidRDefault="00000000">
            <w:pPr>
              <w:pStyle w:val="TAC6"/>
            </w:pPr>
            <w:r>
              <w:t>c26</w:t>
            </w:r>
          </w:p>
        </w:tc>
        <w:tc>
          <w:tcPr>
            <w:tcW w:w="567" w:type="auto"/>
          </w:tcPr>
          <w:p w14:paraId="0C09B08E" w14:textId="77777777" w:rsidR="005E738F" w:rsidRDefault="00000000">
            <w:pPr>
              <w:pStyle w:val="TAC6"/>
            </w:pPr>
            <w:r>
              <w:t>1</w:t>
            </w:r>
          </w:p>
        </w:tc>
        <w:tc>
          <w:tcPr>
            <w:tcW w:w="567" w:type="auto"/>
          </w:tcPr>
          <w:p w14:paraId="6AC6FDDE" w14:textId="77777777" w:rsidR="005E738F" w:rsidRDefault="00000000">
            <w:pPr>
              <w:pStyle w:val="TAC6"/>
            </w:pPr>
            <w:r>
              <w:t>24.4</w:t>
            </w:r>
          </w:p>
        </w:tc>
        <w:tc>
          <w:tcPr>
            <w:tcW w:w="567" w:type="auto"/>
          </w:tcPr>
          <w:p w14:paraId="6F061605" w14:textId="77777777" w:rsidR="005E738F" w:rsidRDefault="00000000">
            <w:pPr>
              <w:pStyle w:val="TAC6"/>
            </w:pPr>
            <w:r>
              <w:t>off</w:t>
            </w:r>
          </w:p>
        </w:tc>
        <w:tc>
          <w:tcPr>
            <w:tcW w:w="567" w:type="auto"/>
          </w:tcPr>
          <w:p w14:paraId="5787BF11" w14:textId="77777777" w:rsidR="005E738F" w:rsidRDefault="005E738F">
            <w:pPr>
              <w:pStyle w:val="TAC6"/>
            </w:pPr>
          </w:p>
        </w:tc>
        <w:tc>
          <w:tcPr>
            <w:tcW w:w="567" w:type="auto"/>
          </w:tcPr>
          <w:p w14:paraId="0DB9D5C2" w14:textId="77777777" w:rsidR="005E738F" w:rsidRDefault="00000000">
            <w:pPr>
              <w:pStyle w:val="TAC6"/>
            </w:pPr>
            <w:r>
              <w:t>NWT</w:t>
            </w:r>
          </w:p>
        </w:tc>
        <w:tc>
          <w:tcPr>
            <w:tcW w:w="567" w:type="auto"/>
          </w:tcPr>
          <w:p w14:paraId="2D4A1A24" w14:textId="77777777" w:rsidR="005E738F" w:rsidRDefault="00000000">
            <w:pPr>
              <w:pStyle w:val="TAC6"/>
            </w:pPr>
            <w:r>
              <w:t>4.13</w:t>
            </w:r>
          </w:p>
        </w:tc>
        <w:tc>
          <w:tcPr>
            <w:tcW w:w="567" w:type="auto"/>
          </w:tcPr>
          <w:p w14:paraId="0ED9A66E" w14:textId="77777777" w:rsidR="005E738F" w:rsidRDefault="00000000">
            <w:pPr>
              <w:pStyle w:val="TAC6"/>
            </w:pPr>
            <w:r>
              <w:t>0.88</w:t>
            </w:r>
          </w:p>
        </w:tc>
        <w:tc>
          <w:tcPr>
            <w:tcW w:w="567" w:type="auto"/>
          </w:tcPr>
          <w:p w14:paraId="4ED28B26" w14:textId="77777777" w:rsidR="005E738F" w:rsidRDefault="00000000">
            <w:pPr>
              <w:pStyle w:val="TAC6"/>
            </w:pPr>
            <w:r>
              <w:t>c12</w:t>
            </w:r>
          </w:p>
        </w:tc>
        <w:tc>
          <w:tcPr>
            <w:tcW w:w="567" w:type="auto"/>
          </w:tcPr>
          <w:p w14:paraId="7E310BB0" w14:textId="77777777" w:rsidR="005E738F" w:rsidRDefault="00000000">
            <w:pPr>
              <w:pStyle w:val="TAC6"/>
            </w:pPr>
            <w:r>
              <w:t>2x13.2</w:t>
            </w:r>
          </w:p>
        </w:tc>
        <w:tc>
          <w:tcPr>
            <w:tcW w:w="567" w:type="auto"/>
          </w:tcPr>
          <w:p w14:paraId="3A9A6BCE" w14:textId="77777777" w:rsidR="005E738F" w:rsidRDefault="005E738F">
            <w:pPr>
              <w:pStyle w:val="TAC6"/>
            </w:pPr>
          </w:p>
        </w:tc>
        <w:tc>
          <w:tcPr>
            <w:tcW w:w="567" w:type="auto"/>
          </w:tcPr>
          <w:p w14:paraId="512683E5" w14:textId="77777777" w:rsidR="005E738F" w:rsidRDefault="00000000">
            <w:pPr>
              <w:pStyle w:val="TAC6"/>
            </w:pPr>
            <w:r>
              <w:t>3.41</w:t>
            </w:r>
          </w:p>
        </w:tc>
        <w:tc>
          <w:tcPr>
            <w:tcW w:w="567" w:type="auto"/>
          </w:tcPr>
          <w:p w14:paraId="4D9EBBA9" w14:textId="77777777" w:rsidR="005E738F" w:rsidRDefault="00000000">
            <w:pPr>
              <w:pStyle w:val="TAC6"/>
            </w:pPr>
            <w:r>
              <w:t>1.17</w:t>
            </w:r>
          </w:p>
        </w:tc>
        <w:tc>
          <w:tcPr>
            <w:tcW w:w="567" w:type="auto"/>
          </w:tcPr>
          <w:p w14:paraId="5D922992" w14:textId="77777777" w:rsidR="005E738F" w:rsidRDefault="00000000">
            <w:pPr>
              <w:pStyle w:val="TAC6"/>
            </w:pPr>
            <w:r>
              <w:t>6.62</w:t>
            </w:r>
          </w:p>
        </w:tc>
        <w:tc>
          <w:tcPr>
            <w:tcW w:w="567" w:type="auto"/>
          </w:tcPr>
          <w:p w14:paraId="4B51A473" w14:textId="77777777" w:rsidR="005E738F" w:rsidRDefault="00000000">
            <w:pPr>
              <w:pStyle w:val="TAC6"/>
            </w:pPr>
            <w:r>
              <w:t>BT</w:t>
            </w:r>
          </w:p>
        </w:tc>
        <w:tc>
          <w:tcPr>
            <w:tcW w:w="567" w:type="auto"/>
            <w:shd w:val="clear" w:color="auto" w:fill="ADD8E6"/>
          </w:tcPr>
          <w:p w14:paraId="161EA486" w14:textId="77777777" w:rsidR="005E738F" w:rsidRDefault="00000000">
            <w:pPr>
              <w:pStyle w:val="TAC6"/>
            </w:pPr>
            <w:r>
              <w:t>EXCEED</w:t>
            </w:r>
          </w:p>
        </w:tc>
      </w:tr>
      <w:tr w:rsidR="005E738F" w14:paraId="6C862802" w14:textId="77777777">
        <w:trPr>
          <w:jc w:val="center"/>
        </w:trPr>
        <w:tc>
          <w:tcPr>
            <w:tcW w:w="567" w:type="auto"/>
            <w:vMerge/>
          </w:tcPr>
          <w:p w14:paraId="2F4F3F5D" w14:textId="77777777" w:rsidR="005E738F" w:rsidRDefault="005E738F"/>
        </w:tc>
        <w:tc>
          <w:tcPr>
            <w:tcW w:w="567" w:type="auto"/>
            <w:vMerge/>
          </w:tcPr>
          <w:p w14:paraId="0E3EADE7" w14:textId="77777777" w:rsidR="005E738F" w:rsidRDefault="005E738F"/>
        </w:tc>
        <w:tc>
          <w:tcPr>
            <w:tcW w:w="567" w:type="auto"/>
          </w:tcPr>
          <w:p w14:paraId="15A2259A" w14:textId="77777777" w:rsidR="005E738F" w:rsidRDefault="00000000">
            <w:pPr>
              <w:pStyle w:val="TAC6"/>
            </w:pPr>
            <w:r>
              <w:t>2</w:t>
            </w:r>
          </w:p>
        </w:tc>
        <w:tc>
          <w:tcPr>
            <w:tcW w:w="567" w:type="auto"/>
          </w:tcPr>
          <w:p w14:paraId="08893EA5" w14:textId="77777777" w:rsidR="005E738F" w:rsidRDefault="00000000">
            <w:pPr>
              <w:pStyle w:val="TAC6"/>
            </w:pPr>
            <w:r>
              <w:t>24.4</w:t>
            </w:r>
          </w:p>
        </w:tc>
        <w:tc>
          <w:tcPr>
            <w:tcW w:w="567" w:type="auto"/>
          </w:tcPr>
          <w:p w14:paraId="1434EE2D" w14:textId="77777777" w:rsidR="005E738F" w:rsidRDefault="00000000">
            <w:pPr>
              <w:pStyle w:val="TAC6"/>
            </w:pPr>
            <w:r>
              <w:t>off</w:t>
            </w:r>
          </w:p>
        </w:tc>
        <w:tc>
          <w:tcPr>
            <w:tcW w:w="567" w:type="auto"/>
          </w:tcPr>
          <w:p w14:paraId="4DA1EA98" w14:textId="77777777" w:rsidR="005E738F" w:rsidRDefault="005E738F">
            <w:pPr>
              <w:pStyle w:val="TAC6"/>
            </w:pPr>
          </w:p>
        </w:tc>
        <w:tc>
          <w:tcPr>
            <w:tcW w:w="567" w:type="auto"/>
          </w:tcPr>
          <w:p w14:paraId="57B1B68A" w14:textId="77777777" w:rsidR="005E738F" w:rsidRDefault="00000000">
            <w:pPr>
              <w:pStyle w:val="TAC6"/>
            </w:pPr>
            <w:r>
              <w:t>BT</w:t>
            </w:r>
          </w:p>
        </w:tc>
        <w:tc>
          <w:tcPr>
            <w:tcW w:w="567" w:type="auto"/>
          </w:tcPr>
          <w:p w14:paraId="57B4A67F" w14:textId="77777777" w:rsidR="005E738F" w:rsidRDefault="00000000">
            <w:pPr>
              <w:pStyle w:val="TAC6"/>
            </w:pPr>
            <w:r>
              <w:t>4.13</w:t>
            </w:r>
          </w:p>
        </w:tc>
        <w:tc>
          <w:tcPr>
            <w:tcW w:w="567" w:type="auto"/>
          </w:tcPr>
          <w:p w14:paraId="48643239" w14:textId="77777777" w:rsidR="005E738F" w:rsidRDefault="00000000">
            <w:pPr>
              <w:pStyle w:val="TAC6"/>
            </w:pPr>
            <w:r>
              <w:t>0.88</w:t>
            </w:r>
          </w:p>
        </w:tc>
        <w:tc>
          <w:tcPr>
            <w:tcW w:w="567" w:type="auto"/>
          </w:tcPr>
          <w:p w14:paraId="46E7979D" w14:textId="77777777" w:rsidR="005E738F" w:rsidRDefault="00000000">
            <w:pPr>
              <w:pStyle w:val="TAC6"/>
            </w:pPr>
            <w:r>
              <w:t>c11</w:t>
            </w:r>
          </w:p>
        </w:tc>
        <w:tc>
          <w:tcPr>
            <w:tcW w:w="567" w:type="auto"/>
          </w:tcPr>
          <w:p w14:paraId="3DB032E2" w14:textId="77777777" w:rsidR="005E738F" w:rsidRDefault="00000000">
            <w:pPr>
              <w:pStyle w:val="TAC6"/>
            </w:pPr>
            <w:r>
              <w:t>2x9.6</w:t>
            </w:r>
          </w:p>
        </w:tc>
        <w:tc>
          <w:tcPr>
            <w:tcW w:w="567" w:type="auto"/>
          </w:tcPr>
          <w:p w14:paraId="2B9CE191" w14:textId="77777777" w:rsidR="005E738F" w:rsidRDefault="005E738F">
            <w:pPr>
              <w:pStyle w:val="TAC6"/>
            </w:pPr>
          </w:p>
        </w:tc>
        <w:tc>
          <w:tcPr>
            <w:tcW w:w="567" w:type="auto"/>
          </w:tcPr>
          <w:p w14:paraId="3C864CDF" w14:textId="77777777" w:rsidR="005E738F" w:rsidRDefault="00000000">
            <w:pPr>
              <w:pStyle w:val="TAC6"/>
            </w:pPr>
            <w:r>
              <w:t>2.96</w:t>
            </w:r>
          </w:p>
        </w:tc>
        <w:tc>
          <w:tcPr>
            <w:tcW w:w="567" w:type="auto"/>
          </w:tcPr>
          <w:p w14:paraId="073FCEA6" w14:textId="77777777" w:rsidR="005E738F" w:rsidRDefault="00000000">
            <w:pPr>
              <w:pStyle w:val="TAC6"/>
            </w:pPr>
            <w:r>
              <w:t>1.25</w:t>
            </w:r>
          </w:p>
        </w:tc>
        <w:tc>
          <w:tcPr>
            <w:tcW w:w="567" w:type="auto"/>
          </w:tcPr>
          <w:p w14:paraId="35E75C4B" w14:textId="77777777" w:rsidR="005E738F" w:rsidRDefault="00000000">
            <w:pPr>
              <w:pStyle w:val="TAC6"/>
            </w:pPr>
            <w:r>
              <w:t>10.32</w:t>
            </w:r>
          </w:p>
        </w:tc>
        <w:tc>
          <w:tcPr>
            <w:tcW w:w="567" w:type="auto"/>
          </w:tcPr>
          <w:p w14:paraId="07CC869C" w14:textId="77777777" w:rsidR="005E738F" w:rsidRDefault="00000000">
            <w:pPr>
              <w:pStyle w:val="TAC6"/>
            </w:pPr>
            <w:r>
              <w:t>BT</w:t>
            </w:r>
          </w:p>
        </w:tc>
        <w:tc>
          <w:tcPr>
            <w:tcW w:w="567" w:type="auto"/>
          </w:tcPr>
          <w:p w14:paraId="4C54CE96" w14:textId="77777777" w:rsidR="005E738F" w:rsidRDefault="00000000">
            <w:pPr>
              <w:pStyle w:val="TAC6"/>
            </w:pPr>
            <w:r>
              <w:t>PASS</w:t>
            </w:r>
          </w:p>
        </w:tc>
      </w:tr>
      <w:tr w:rsidR="005E738F" w14:paraId="0B2FC1C2" w14:textId="77777777">
        <w:trPr>
          <w:jc w:val="center"/>
        </w:trPr>
        <w:tc>
          <w:tcPr>
            <w:tcW w:w="567" w:type="auto"/>
            <w:vMerge/>
          </w:tcPr>
          <w:p w14:paraId="71B9B48F" w14:textId="77777777" w:rsidR="005E738F" w:rsidRDefault="005E738F"/>
        </w:tc>
        <w:tc>
          <w:tcPr>
            <w:tcW w:w="567" w:type="auto"/>
            <w:vMerge w:val="restart"/>
          </w:tcPr>
          <w:p w14:paraId="7C50B813" w14:textId="77777777" w:rsidR="005E738F" w:rsidRDefault="00000000">
            <w:pPr>
              <w:pStyle w:val="TAC6"/>
            </w:pPr>
            <w:r>
              <w:t>c27</w:t>
            </w:r>
          </w:p>
        </w:tc>
        <w:tc>
          <w:tcPr>
            <w:tcW w:w="567" w:type="auto"/>
          </w:tcPr>
          <w:p w14:paraId="3FB2A0EC" w14:textId="77777777" w:rsidR="005E738F" w:rsidRDefault="00000000">
            <w:pPr>
              <w:pStyle w:val="TAC6"/>
            </w:pPr>
            <w:r>
              <w:t>1</w:t>
            </w:r>
          </w:p>
        </w:tc>
        <w:tc>
          <w:tcPr>
            <w:tcW w:w="567" w:type="auto"/>
          </w:tcPr>
          <w:p w14:paraId="42D4467D" w14:textId="77777777" w:rsidR="005E738F" w:rsidRDefault="00000000">
            <w:pPr>
              <w:pStyle w:val="TAC6"/>
            </w:pPr>
            <w:r>
              <w:t>32</w:t>
            </w:r>
          </w:p>
        </w:tc>
        <w:tc>
          <w:tcPr>
            <w:tcW w:w="567" w:type="auto"/>
          </w:tcPr>
          <w:p w14:paraId="64A1118F" w14:textId="77777777" w:rsidR="005E738F" w:rsidRDefault="00000000">
            <w:pPr>
              <w:pStyle w:val="TAC6"/>
            </w:pPr>
            <w:r>
              <w:t>off</w:t>
            </w:r>
          </w:p>
        </w:tc>
        <w:tc>
          <w:tcPr>
            <w:tcW w:w="567" w:type="auto"/>
          </w:tcPr>
          <w:p w14:paraId="122B8739" w14:textId="77777777" w:rsidR="005E738F" w:rsidRDefault="005E738F">
            <w:pPr>
              <w:pStyle w:val="TAC6"/>
            </w:pPr>
          </w:p>
        </w:tc>
        <w:tc>
          <w:tcPr>
            <w:tcW w:w="567" w:type="auto"/>
          </w:tcPr>
          <w:p w14:paraId="2AEF5B3E" w14:textId="77777777" w:rsidR="005E738F" w:rsidRDefault="00000000">
            <w:pPr>
              <w:pStyle w:val="TAC6"/>
            </w:pPr>
            <w:r>
              <w:t>NWT</w:t>
            </w:r>
          </w:p>
        </w:tc>
        <w:tc>
          <w:tcPr>
            <w:tcW w:w="567" w:type="auto"/>
          </w:tcPr>
          <w:p w14:paraId="3B8C2294" w14:textId="77777777" w:rsidR="005E738F" w:rsidRDefault="00000000">
            <w:pPr>
              <w:pStyle w:val="TAC6"/>
            </w:pPr>
            <w:r>
              <w:t>4.24</w:t>
            </w:r>
          </w:p>
        </w:tc>
        <w:tc>
          <w:tcPr>
            <w:tcW w:w="567" w:type="auto"/>
          </w:tcPr>
          <w:p w14:paraId="0A17656E" w14:textId="77777777" w:rsidR="005E738F" w:rsidRDefault="00000000">
            <w:pPr>
              <w:pStyle w:val="TAC6"/>
            </w:pPr>
            <w:r>
              <w:t>0.76</w:t>
            </w:r>
          </w:p>
        </w:tc>
        <w:tc>
          <w:tcPr>
            <w:tcW w:w="567" w:type="auto"/>
          </w:tcPr>
          <w:p w14:paraId="3E9AE263" w14:textId="77777777" w:rsidR="005E738F" w:rsidRDefault="00000000">
            <w:pPr>
              <w:pStyle w:val="TAC6"/>
            </w:pPr>
            <w:r>
              <w:t>c13</w:t>
            </w:r>
          </w:p>
        </w:tc>
        <w:tc>
          <w:tcPr>
            <w:tcW w:w="567" w:type="auto"/>
          </w:tcPr>
          <w:p w14:paraId="56EBB6FF" w14:textId="77777777" w:rsidR="005E738F" w:rsidRDefault="00000000">
            <w:pPr>
              <w:pStyle w:val="TAC6"/>
            </w:pPr>
            <w:r>
              <w:t>2x16.4</w:t>
            </w:r>
          </w:p>
        </w:tc>
        <w:tc>
          <w:tcPr>
            <w:tcW w:w="567" w:type="auto"/>
          </w:tcPr>
          <w:p w14:paraId="2BD835F8" w14:textId="77777777" w:rsidR="005E738F" w:rsidRDefault="005E738F">
            <w:pPr>
              <w:pStyle w:val="TAC6"/>
            </w:pPr>
          </w:p>
        </w:tc>
        <w:tc>
          <w:tcPr>
            <w:tcW w:w="567" w:type="auto"/>
          </w:tcPr>
          <w:p w14:paraId="209B4310" w14:textId="77777777" w:rsidR="005E738F" w:rsidRDefault="00000000">
            <w:pPr>
              <w:pStyle w:val="TAC6"/>
            </w:pPr>
            <w:r>
              <w:t>3.69</w:t>
            </w:r>
          </w:p>
        </w:tc>
        <w:tc>
          <w:tcPr>
            <w:tcW w:w="567" w:type="auto"/>
          </w:tcPr>
          <w:p w14:paraId="7F6879BA" w14:textId="77777777" w:rsidR="005E738F" w:rsidRDefault="00000000">
            <w:pPr>
              <w:pStyle w:val="TAC6"/>
            </w:pPr>
            <w:r>
              <w:t>1.09</w:t>
            </w:r>
          </w:p>
        </w:tc>
        <w:tc>
          <w:tcPr>
            <w:tcW w:w="567" w:type="auto"/>
          </w:tcPr>
          <w:p w14:paraId="6612C842" w14:textId="77777777" w:rsidR="005E738F" w:rsidRDefault="00000000">
            <w:pPr>
              <w:pStyle w:val="TAC6"/>
            </w:pPr>
            <w:r>
              <w:t>5.54</w:t>
            </w:r>
          </w:p>
        </w:tc>
        <w:tc>
          <w:tcPr>
            <w:tcW w:w="567" w:type="auto"/>
          </w:tcPr>
          <w:p w14:paraId="79997732" w14:textId="77777777" w:rsidR="005E738F" w:rsidRDefault="00000000">
            <w:pPr>
              <w:pStyle w:val="TAC6"/>
            </w:pPr>
            <w:r>
              <w:t>BT</w:t>
            </w:r>
          </w:p>
        </w:tc>
        <w:tc>
          <w:tcPr>
            <w:tcW w:w="567" w:type="auto"/>
            <w:shd w:val="clear" w:color="auto" w:fill="ADD8E6"/>
          </w:tcPr>
          <w:p w14:paraId="0F7EB699" w14:textId="77777777" w:rsidR="005E738F" w:rsidRDefault="00000000">
            <w:pPr>
              <w:pStyle w:val="TAC6"/>
            </w:pPr>
            <w:r>
              <w:t>EXCEED</w:t>
            </w:r>
          </w:p>
        </w:tc>
      </w:tr>
      <w:tr w:rsidR="005E738F" w14:paraId="3942F38D" w14:textId="77777777">
        <w:trPr>
          <w:jc w:val="center"/>
        </w:trPr>
        <w:tc>
          <w:tcPr>
            <w:tcW w:w="567" w:type="auto"/>
            <w:vMerge/>
          </w:tcPr>
          <w:p w14:paraId="4228EF77" w14:textId="77777777" w:rsidR="005E738F" w:rsidRDefault="005E738F"/>
        </w:tc>
        <w:tc>
          <w:tcPr>
            <w:tcW w:w="567" w:type="auto"/>
            <w:vMerge/>
          </w:tcPr>
          <w:p w14:paraId="377786B7" w14:textId="77777777" w:rsidR="005E738F" w:rsidRDefault="005E738F"/>
        </w:tc>
        <w:tc>
          <w:tcPr>
            <w:tcW w:w="567" w:type="auto"/>
          </w:tcPr>
          <w:p w14:paraId="7F77F630" w14:textId="77777777" w:rsidR="005E738F" w:rsidRDefault="00000000">
            <w:pPr>
              <w:pStyle w:val="TAC6"/>
            </w:pPr>
            <w:r>
              <w:t>2</w:t>
            </w:r>
          </w:p>
        </w:tc>
        <w:tc>
          <w:tcPr>
            <w:tcW w:w="567" w:type="auto"/>
          </w:tcPr>
          <w:p w14:paraId="382C9C3B" w14:textId="77777777" w:rsidR="005E738F" w:rsidRDefault="00000000">
            <w:pPr>
              <w:pStyle w:val="TAC6"/>
            </w:pPr>
            <w:r>
              <w:t>32</w:t>
            </w:r>
          </w:p>
        </w:tc>
        <w:tc>
          <w:tcPr>
            <w:tcW w:w="567" w:type="auto"/>
          </w:tcPr>
          <w:p w14:paraId="2272429A" w14:textId="77777777" w:rsidR="005E738F" w:rsidRDefault="00000000">
            <w:pPr>
              <w:pStyle w:val="TAC6"/>
            </w:pPr>
            <w:r>
              <w:t>off</w:t>
            </w:r>
          </w:p>
        </w:tc>
        <w:tc>
          <w:tcPr>
            <w:tcW w:w="567" w:type="auto"/>
          </w:tcPr>
          <w:p w14:paraId="1471C625" w14:textId="77777777" w:rsidR="005E738F" w:rsidRDefault="005E738F">
            <w:pPr>
              <w:pStyle w:val="TAC6"/>
            </w:pPr>
          </w:p>
        </w:tc>
        <w:tc>
          <w:tcPr>
            <w:tcW w:w="567" w:type="auto"/>
          </w:tcPr>
          <w:p w14:paraId="6BCB35C2" w14:textId="77777777" w:rsidR="005E738F" w:rsidRDefault="00000000">
            <w:pPr>
              <w:pStyle w:val="TAC6"/>
            </w:pPr>
            <w:r>
              <w:t>BT</w:t>
            </w:r>
          </w:p>
        </w:tc>
        <w:tc>
          <w:tcPr>
            <w:tcW w:w="567" w:type="auto"/>
          </w:tcPr>
          <w:p w14:paraId="6DDA35C8" w14:textId="77777777" w:rsidR="005E738F" w:rsidRDefault="00000000">
            <w:pPr>
              <w:pStyle w:val="TAC6"/>
            </w:pPr>
            <w:r>
              <w:t>4.24</w:t>
            </w:r>
          </w:p>
        </w:tc>
        <w:tc>
          <w:tcPr>
            <w:tcW w:w="567" w:type="auto"/>
          </w:tcPr>
          <w:p w14:paraId="674E1F7B" w14:textId="77777777" w:rsidR="005E738F" w:rsidRDefault="00000000">
            <w:pPr>
              <w:pStyle w:val="TAC6"/>
            </w:pPr>
            <w:r>
              <w:t>0.76</w:t>
            </w:r>
          </w:p>
        </w:tc>
        <w:tc>
          <w:tcPr>
            <w:tcW w:w="567" w:type="auto"/>
          </w:tcPr>
          <w:p w14:paraId="3B1AAC31" w14:textId="77777777" w:rsidR="005E738F" w:rsidRDefault="00000000">
            <w:pPr>
              <w:pStyle w:val="TAC6"/>
            </w:pPr>
            <w:r>
              <w:t>c12</w:t>
            </w:r>
          </w:p>
        </w:tc>
        <w:tc>
          <w:tcPr>
            <w:tcW w:w="567" w:type="auto"/>
          </w:tcPr>
          <w:p w14:paraId="094CACF8" w14:textId="77777777" w:rsidR="005E738F" w:rsidRDefault="00000000">
            <w:pPr>
              <w:pStyle w:val="TAC6"/>
            </w:pPr>
            <w:r>
              <w:t>2x13.2</w:t>
            </w:r>
          </w:p>
        </w:tc>
        <w:tc>
          <w:tcPr>
            <w:tcW w:w="567" w:type="auto"/>
          </w:tcPr>
          <w:p w14:paraId="5D945F6A" w14:textId="77777777" w:rsidR="005E738F" w:rsidRDefault="005E738F">
            <w:pPr>
              <w:pStyle w:val="TAC6"/>
            </w:pPr>
          </w:p>
        </w:tc>
        <w:tc>
          <w:tcPr>
            <w:tcW w:w="567" w:type="auto"/>
          </w:tcPr>
          <w:p w14:paraId="201D3DA0" w14:textId="77777777" w:rsidR="005E738F" w:rsidRDefault="00000000">
            <w:pPr>
              <w:pStyle w:val="TAC6"/>
            </w:pPr>
            <w:r>
              <w:t>3.41</w:t>
            </w:r>
          </w:p>
        </w:tc>
        <w:tc>
          <w:tcPr>
            <w:tcW w:w="567" w:type="auto"/>
          </w:tcPr>
          <w:p w14:paraId="1CD1EDFB" w14:textId="77777777" w:rsidR="005E738F" w:rsidRDefault="00000000">
            <w:pPr>
              <w:pStyle w:val="TAC6"/>
            </w:pPr>
            <w:r>
              <w:t>1.17</w:t>
            </w:r>
          </w:p>
        </w:tc>
        <w:tc>
          <w:tcPr>
            <w:tcW w:w="567" w:type="auto"/>
          </w:tcPr>
          <w:p w14:paraId="3CA37B45" w14:textId="77777777" w:rsidR="005E738F" w:rsidRDefault="00000000">
            <w:pPr>
              <w:pStyle w:val="TAC6"/>
            </w:pPr>
            <w:r>
              <w:t>8.06</w:t>
            </w:r>
          </w:p>
        </w:tc>
        <w:tc>
          <w:tcPr>
            <w:tcW w:w="567" w:type="auto"/>
          </w:tcPr>
          <w:p w14:paraId="66BCCBAC" w14:textId="77777777" w:rsidR="005E738F" w:rsidRDefault="00000000">
            <w:pPr>
              <w:pStyle w:val="TAC6"/>
            </w:pPr>
            <w:r>
              <w:t>BT</w:t>
            </w:r>
          </w:p>
        </w:tc>
        <w:tc>
          <w:tcPr>
            <w:tcW w:w="567" w:type="auto"/>
          </w:tcPr>
          <w:p w14:paraId="73DE7BDE" w14:textId="77777777" w:rsidR="005E738F" w:rsidRDefault="00000000">
            <w:pPr>
              <w:pStyle w:val="TAC6"/>
            </w:pPr>
            <w:r>
              <w:t>PASS</w:t>
            </w:r>
          </w:p>
        </w:tc>
      </w:tr>
      <w:tr w:rsidR="005E738F" w14:paraId="3F03AFD6" w14:textId="77777777">
        <w:trPr>
          <w:jc w:val="center"/>
        </w:trPr>
        <w:tc>
          <w:tcPr>
            <w:tcW w:w="567" w:type="auto"/>
            <w:vMerge/>
          </w:tcPr>
          <w:p w14:paraId="58864475" w14:textId="77777777" w:rsidR="005E738F" w:rsidRDefault="005E738F"/>
        </w:tc>
        <w:tc>
          <w:tcPr>
            <w:tcW w:w="567" w:type="auto"/>
            <w:vMerge w:val="restart"/>
          </w:tcPr>
          <w:p w14:paraId="31FD2D59" w14:textId="77777777" w:rsidR="005E738F" w:rsidRDefault="00000000">
            <w:pPr>
              <w:pStyle w:val="TAC6"/>
            </w:pPr>
            <w:r>
              <w:t>c28</w:t>
            </w:r>
          </w:p>
        </w:tc>
        <w:tc>
          <w:tcPr>
            <w:tcW w:w="567" w:type="auto"/>
          </w:tcPr>
          <w:p w14:paraId="58C177F0" w14:textId="77777777" w:rsidR="005E738F" w:rsidRDefault="00000000">
            <w:pPr>
              <w:pStyle w:val="TAC6"/>
            </w:pPr>
            <w:r>
              <w:t>1</w:t>
            </w:r>
          </w:p>
        </w:tc>
        <w:tc>
          <w:tcPr>
            <w:tcW w:w="567" w:type="auto"/>
          </w:tcPr>
          <w:p w14:paraId="11230C68" w14:textId="77777777" w:rsidR="005E738F" w:rsidRDefault="00000000">
            <w:pPr>
              <w:pStyle w:val="TAC6"/>
            </w:pPr>
            <w:r>
              <w:t>48</w:t>
            </w:r>
          </w:p>
        </w:tc>
        <w:tc>
          <w:tcPr>
            <w:tcW w:w="567" w:type="auto"/>
          </w:tcPr>
          <w:p w14:paraId="089F9992" w14:textId="77777777" w:rsidR="005E738F" w:rsidRDefault="00000000">
            <w:pPr>
              <w:pStyle w:val="TAC6"/>
            </w:pPr>
            <w:r>
              <w:t>off</w:t>
            </w:r>
          </w:p>
        </w:tc>
        <w:tc>
          <w:tcPr>
            <w:tcW w:w="567" w:type="auto"/>
          </w:tcPr>
          <w:p w14:paraId="6DD33AD2" w14:textId="77777777" w:rsidR="005E738F" w:rsidRDefault="005E738F">
            <w:pPr>
              <w:pStyle w:val="TAC6"/>
            </w:pPr>
          </w:p>
        </w:tc>
        <w:tc>
          <w:tcPr>
            <w:tcW w:w="567" w:type="auto"/>
          </w:tcPr>
          <w:p w14:paraId="5B8480C0" w14:textId="77777777" w:rsidR="005E738F" w:rsidRDefault="00000000">
            <w:pPr>
              <w:pStyle w:val="TAC6"/>
            </w:pPr>
            <w:r>
              <w:t>NWT</w:t>
            </w:r>
          </w:p>
        </w:tc>
        <w:tc>
          <w:tcPr>
            <w:tcW w:w="567" w:type="auto"/>
          </w:tcPr>
          <w:p w14:paraId="054C2656" w14:textId="77777777" w:rsidR="005E738F" w:rsidRDefault="00000000">
            <w:pPr>
              <w:pStyle w:val="TAC6"/>
            </w:pPr>
            <w:r>
              <w:t>4.44</w:t>
            </w:r>
          </w:p>
        </w:tc>
        <w:tc>
          <w:tcPr>
            <w:tcW w:w="567" w:type="auto"/>
          </w:tcPr>
          <w:p w14:paraId="556769E3" w14:textId="77777777" w:rsidR="005E738F" w:rsidRDefault="00000000">
            <w:pPr>
              <w:pStyle w:val="TAC6"/>
            </w:pPr>
            <w:r>
              <w:t>0.71</w:t>
            </w:r>
          </w:p>
        </w:tc>
        <w:tc>
          <w:tcPr>
            <w:tcW w:w="567" w:type="auto"/>
          </w:tcPr>
          <w:p w14:paraId="7B560F97" w14:textId="77777777" w:rsidR="005E738F" w:rsidRDefault="00000000">
            <w:pPr>
              <w:pStyle w:val="TAC6"/>
            </w:pPr>
            <w:r>
              <w:t>c15</w:t>
            </w:r>
          </w:p>
        </w:tc>
        <w:tc>
          <w:tcPr>
            <w:tcW w:w="567" w:type="auto"/>
          </w:tcPr>
          <w:p w14:paraId="2FA103CD" w14:textId="77777777" w:rsidR="005E738F" w:rsidRDefault="00000000">
            <w:pPr>
              <w:pStyle w:val="TAC6"/>
            </w:pPr>
            <w:r>
              <w:t>2x32</w:t>
            </w:r>
          </w:p>
        </w:tc>
        <w:tc>
          <w:tcPr>
            <w:tcW w:w="567" w:type="auto"/>
          </w:tcPr>
          <w:p w14:paraId="4F1B9156" w14:textId="77777777" w:rsidR="005E738F" w:rsidRDefault="005E738F">
            <w:pPr>
              <w:pStyle w:val="TAC6"/>
            </w:pPr>
          </w:p>
        </w:tc>
        <w:tc>
          <w:tcPr>
            <w:tcW w:w="567" w:type="auto"/>
          </w:tcPr>
          <w:p w14:paraId="6FA35D1E" w14:textId="77777777" w:rsidR="005E738F" w:rsidRDefault="00000000">
            <w:pPr>
              <w:pStyle w:val="TAC6"/>
            </w:pPr>
            <w:r>
              <w:t>4.14</w:t>
            </w:r>
          </w:p>
        </w:tc>
        <w:tc>
          <w:tcPr>
            <w:tcW w:w="567" w:type="auto"/>
          </w:tcPr>
          <w:p w14:paraId="69382FAC" w14:textId="77777777" w:rsidR="005E738F" w:rsidRDefault="00000000">
            <w:pPr>
              <w:pStyle w:val="TAC6"/>
            </w:pPr>
            <w:r>
              <w:t>0.92</w:t>
            </w:r>
          </w:p>
        </w:tc>
        <w:tc>
          <w:tcPr>
            <w:tcW w:w="567" w:type="auto"/>
          </w:tcPr>
          <w:p w14:paraId="2B89C95B" w14:textId="77777777" w:rsidR="005E738F" w:rsidRDefault="00000000">
            <w:pPr>
              <w:pStyle w:val="TAC6"/>
            </w:pPr>
            <w:r>
              <w:t>3.42</w:t>
            </w:r>
          </w:p>
        </w:tc>
        <w:tc>
          <w:tcPr>
            <w:tcW w:w="567" w:type="auto"/>
          </w:tcPr>
          <w:p w14:paraId="5FFE62CD" w14:textId="77777777" w:rsidR="005E738F" w:rsidRDefault="00000000">
            <w:pPr>
              <w:pStyle w:val="TAC6"/>
            </w:pPr>
            <w:r>
              <w:t>BT</w:t>
            </w:r>
          </w:p>
        </w:tc>
        <w:tc>
          <w:tcPr>
            <w:tcW w:w="567" w:type="auto"/>
            <w:shd w:val="clear" w:color="auto" w:fill="ADD8E6"/>
          </w:tcPr>
          <w:p w14:paraId="3D213BE6" w14:textId="77777777" w:rsidR="005E738F" w:rsidRDefault="00000000">
            <w:pPr>
              <w:pStyle w:val="TAC6"/>
            </w:pPr>
            <w:r>
              <w:t>EXCEED</w:t>
            </w:r>
          </w:p>
        </w:tc>
      </w:tr>
      <w:tr w:rsidR="005E738F" w14:paraId="729886A0" w14:textId="77777777">
        <w:trPr>
          <w:jc w:val="center"/>
        </w:trPr>
        <w:tc>
          <w:tcPr>
            <w:tcW w:w="567" w:type="auto"/>
            <w:vMerge/>
          </w:tcPr>
          <w:p w14:paraId="0B7D70F3" w14:textId="77777777" w:rsidR="005E738F" w:rsidRDefault="005E738F"/>
        </w:tc>
        <w:tc>
          <w:tcPr>
            <w:tcW w:w="567" w:type="auto"/>
            <w:vMerge/>
          </w:tcPr>
          <w:p w14:paraId="6662C356" w14:textId="77777777" w:rsidR="005E738F" w:rsidRDefault="005E738F"/>
        </w:tc>
        <w:tc>
          <w:tcPr>
            <w:tcW w:w="567" w:type="auto"/>
          </w:tcPr>
          <w:p w14:paraId="75ECA8C2" w14:textId="77777777" w:rsidR="005E738F" w:rsidRDefault="00000000">
            <w:pPr>
              <w:pStyle w:val="TAC6"/>
            </w:pPr>
            <w:r>
              <w:t>2</w:t>
            </w:r>
          </w:p>
        </w:tc>
        <w:tc>
          <w:tcPr>
            <w:tcW w:w="567" w:type="auto"/>
          </w:tcPr>
          <w:p w14:paraId="1313179C" w14:textId="77777777" w:rsidR="005E738F" w:rsidRDefault="00000000">
            <w:pPr>
              <w:pStyle w:val="TAC6"/>
            </w:pPr>
            <w:r>
              <w:t>48</w:t>
            </w:r>
          </w:p>
        </w:tc>
        <w:tc>
          <w:tcPr>
            <w:tcW w:w="567" w:type="auto"/>
          </w:tcPr>
          <w:p w14:paraId="5E7D7C55" w14:textId="77777777" w:rsidR="005E738F" w:rsidRDefault="00000000">
            <w:pPr>
              <w:pStyle w:val="TAC6"/>
            </w:pPr>
            <w:r>
              <w:t>off</w:t>
            </w:r>
          </w:p>
        </w:tc>
        <w:tc>
          <w:tcPr>
            <w:tcW w:w="567" w:type="auto"/>
          </w:tcPr>
          <w:p w14:paraId="0F17BFB8" w14:textId="77777777" w:rsidR="005E738F" w:rsidRDefault="005E738F">
            <w:pPr>
              <w:pStyle w:val="TAC6"/>
            </w:pPr>
          </w:p>
        </w:tc>
        <w:tc>
          <w:tcPr>
            <w:tcW w:w="567" w:type="auto"/>
          </w:tcPr>
          <w:p w14:paraId="1D22AC78" w14:textId="77777777" w:rsidR="005E738F" w:rsidRDefault="00000000">
            <w:pPr>
              <w:pStyle w:val="TAC6"/>
            </w:pPr>
            <w:r>
              <w:t>BT</w:t>
            </w:r>
          </w:p>
        </w:tc>
        <w:tc>
          <w:tcPr>
            <w:tcW w:w="567" w:type="auto"/>
          </w:tcPr>
          <w:p w14:paraId="563F3B07" w14:textId="77777777" w:rsidR="005E738F" w:rsidRDefault="00000000">
            <w:pPr>
              <w:pStyle w:val="TAC6"/>
            </w:pPr>
            <w:r>
              <w:t>4.44</w:t>
            </w:r>
          </w:p>
        </w:tc>
        <w:tc>
          <w:tcPr>
            <w:tcW w:w="567" w:type="auto"/>
          </w:tcPr>
          <w:p w14:paraId="52C867AA" w14:textId="77777777" w:rsidR="005E738F" w:rsidRDefault="00000000">
            <w:pPr>
              <w:pStyle w:val="TAC6"/>
            </w:pPr>
            <w:r>
              <w:t>0.71</w:t>
            </w:r>
          </w:p>
        </w:tc>
        <w:tc>
          <w:tcPr>
            <w:tcW w:w="567" w:type="auto"/>
          </w:tcPr>
          <w:p w14:paraId="6D3DC2B7" w14:textId="77777777" w:rsidR="005E738F" w:rsidRDefault="00000000">
            <w:pPr>
              <w:pStyle w:val="TAC6"/>
            </w:pPr>
            <w:r>
              <w:t>c14</w:t>
            </w:r>
          </w:p>
        </w:tc>
        <w:tc>
          <w:tcPr>
            <w:tcW w:w="567" w:type="auto"/>
          </w:tcPr>
          <w:p w14:paraId="7563DE23" w14:textId="77777777" w:rsidR="005E738F" w:rsidRDefault="00000000">
            <w:pPr>
              <w:pStyle w:val="TAC6"/>
            </w:pPr>
            <w:r>
              <w:t>2x24.4</w:t>
            </w:r>
          </w:p>
        </w:tc>
        <w:tc>
          <w:tcPr>
            <w:tcW w:w="567" w:type="auto"/>
          </w:tcPr>
          <w:p w14:paraId="134DE811" w14:textId="77777777" w:rsidR="005E738F" w:rsidRDefault="005E738F">
            <w:pPr>
              <w:pStyle w:val="TAC6"/>
            </w:pPr>
          </w:p>
        </w:tc>
        <w:tc>
          <w:tcPr>
            <w:tcW w:w="567" w:type="auto"/>
          </w:tcPr>
          <w:p w14:paraId="2ECC97B0" w14:textId="77777777" w:rsidR="005E738F" w:rsidRDefault="00000000">
            <w:pPr>
              <w:pStyle w:val="TAC6"/>
            </w:pPr>
            <w:r>
              <w:t>4.12</w:t>
            </w:r>
          </w:p>
        </w:tc>
        <w:tc>
          <w:tcPr>
            <w:tcW w:w="567" w:type="auto"/>
          </w:tcPr>
          <w:p w14:paraId="79E407A9" w14:textId="77777777" w:rsidR="005E738F" w:rsidRDefault="00000000">
            <w:pPr>
              <w:pStyle w:val="TAC6"/>
            </w:pPr>
            <w:r>
              <w:t>0.87</w:t>
            </w:r>
          </w:p>
        </w:tc>
        <w:tc>
          <w:tcPr>
            <w:tcW w:w="567" w:type="auto"/>
          </w:tcPr>
          <w:p w14:paraId="3C06DE99" w14:textId="77777777" w:rsidR="005E738F" w:rsidRDefault="00000000">
            <w:pPr>
              <w:pStyle w:val="TAC6"/>
            </w:pPr>
            <w:r>
              <w:t>3.86</w:t>
            </w:r>
          </w:p>
        </w:tc>
        <w:tc>
          <w:tcPr>
            <w:tcW w:w="567" w:type="auto"/>
          </w:tcPr>
          <w:p w14:paraId="6E966554" w14:textId="77777777" w:rsidR="005E738F" w:rsidRDefault="00000000">
            <w:pPr>
              <w:pStyle w:val="TAC6"/>
            </w:pPr>
            <w:r>
              <w:t>BT</w:t>
            </w:r>
          </w:p>
        </w:tc>
        <w:tc>
          <w:tcPr>
            <w:tcW w:w="567" w:type="auto"/>
          </w:tcPr>
          <w:p w14:paraId="1ABA27E0" w14:textId="77777777" w:rsidR="005E738F" w:rsidRDefault="00000000">
            <w:pPr>
              <w:pStyle w:val="TAC6"/>
            </w:pPr>
            <w:r>
              <w:t>PASS</w:t>
            </w:r>
          </w:p>
        </w:tc>
      </w:tr>
      <w:tr w:rsidR="005E738F" w14:paraId="209D5EF2" w14:textId="77777777">
        <w:trPr>
          <w:jc w:val="center"/>
        </w:trPr>
        <w:tc>
          <w:tcPr>
            <w:tcW w:w="567" w:type="auto"/>
            <w:vMerge/>
          </w:tcPr>
          <w:p w14:paraId="6071A88D" w14:textId="77777777" w:rsidR="005E738F" w:rsidRDefault="005E738F"/>
        </w:tc>
        <w:tc>
          <w:tcPr>
            <w:tcW w:w="567" w:type="auto"/>
            <w:vMerge w:val="restart"/>
          </w:tcPr>
          <w:p w14:paraId="035C0FF4" w14:textId="77777777" w:rsidR="005E738F" w:rsidRDefault="00000000">
            <w:pPr>
              <w:pStyle w:val="TAC6"/>
            </w:pPr>
            <w:r>
              <w:t>c29</w:t>
            </w:r>
          </w:p>
        </w:tc>
        <w:tc>
          <w:tcPr>
            <w:tcW w:w="567" w:type="auto"/>
          </w:tcPr>
          <w:p w14:paraId="7DDCB83D" w14:textId="77777777" w:rsidR="005E738F" w:rsidRDefault="00000000">
            <w:pPr>
              <w:pStyle w:val="TAC6"/>
            </w:pPr>
            <w:r>
              <w:t>1</w:t>
            </w:r>
          </w:p>
        </w:tc>
        <w:tc>
          <w:tcPr>
            <w:tcW w:w="567" w:type="auto"/>
          </w:tcPr>
          <w:p w14:paraId="1794E9A2" w14:textId="77777777" w:rsidR="005E738F" w:rsidRDefault="00000000">
            <w:pPr>
              <w:pStyle w:val="TAC6"/>
            </w:pPr>
            <w:r>
              <w:t>64</w:t>
            </w:r>
          </w:p>
        </w:tc>
        <w:tc>
          <w:tcPr>
            <w:tcW w:w="567" w:type="auto"/>
          </w:tcPr>
          <w:p w14:paraId="46D3ADDD" w14:textId="77777777" w:rsidR="005E738F" w:rsidRDefault="00000000">
            <w:pPr>
              <w:pStyle w:val="TAC6"/>
            </w:pPr>
            <w:r>
              <w:t>off</w:t>
            </w:r>
          </w:p>
        </w:tc>
        <w:tc>
          <w:tcPr>
            <w:tcW w:w="567" w:type="auto"/>
          </w:tcPr>
          <w:p w14:paraId="41C1D219" w14:textId="77777777" w:rsidR="005E738F" w:rsidRDefault="005E738F">
            <w:pPr>
              <w:pStyle w:val="TAC6"/>
            </w:pPr>
          </w:p>
        </w:tc>
        <w:tc>
          <w:tcPr>
            <w:tcW w:w="567" w:type="auto"/>
          </w:tcPr>
          <w:p w14:paraId="43A5E89E" w14:textId="77777777" w:rsidR="005E738F" w:rsidRDefault="00000000">
            <w:pPr>
              <w:pStyle w:val="TAC6"/>
            </w:pPr>
            <w:r>
              <w:t>NWT</w:t>
            </w:r>
          </w:p>
        </w:tc>
        <w:tc>
          <w:tcPr>
            <w:tcW w:w="567" w:type="auto"/>
          </w:tcPr>
          <w:p w14:paraId="4ED9BF94" w14:textId="77777777" w:rsidR="005E738F" w:rsidRDefault="00000000">
            <w:pPr>
              <w:pStyle w:val="TAC6"/>
            </w:pPr>
            <w:r>
              <w:t>4.47</w:t>
            </w:r>
          </w:p>
        </w:tc>
        <w:tc>
          <w:tcPr>
            <w:tcW w:w="567" w:type="auto"/>
          </w:tcPr>
          <w:p w14:paraId="129763DD" w14:textId="77777777" w:rsidR="005E738F" w:rsidRDefault="00000000">
            <w:pPr>
              <w:pStyle w:val="TAC6"/>
            </w:pPr>
            <w:r>
              <w:t>0.65</w:t>
            </w:r>
          </w:p>
        </w:tc>
        <w:tc>
          <w:tcPr>
            <w:tcW w:w="567" w:type="auto"/>
          </w:tcPr>
          <w:p w14:paraId="54DED99E" w14:textId="77777777" w:rsidR="005E738F" w:rsidRDefault="00000000">
            <w:pPr>
              <w:pStyle w:val="TAC6"/>
            </w:pPr>
            <w:r>
              <w:t>c16</w:t>
            </w:r>
          </w:p>
        </w:tc>
        <w:tc>
          <w:tcPr>
            <w:tcW w:w="567" w:type="auto"/>
          </w:tcPr>
          <w:p w14:paraId="044F756B" w14:textId="77777777" w:rsidR="005E738F" w:rsidRDefault="00000000">
            <w:pPr>
              <w:pStyle w:val="TAC6"/>
            </w:pPr>
            <w:r>
              <w:t>2x48</w:t>
            </w:r>
          </w:p>
        </w:tc>
        <w:tc>
          <w:tcPr>
            <w:tcW w:w="567" w:type="auto"/>
          </w:tcPr>
          <w:p w14:paraId="77583660" w14:textId="77777777" w:rsidR="005E738F" w:rsidRDefault="005E738F">
            <w:pPr>
              <w:pStyle w:val="TAC6"/>
            </w:pPr>
          </w:p>
        </w:tc>
        <w:tc>
          <w:tcPr>
            <w:tcW w:w="567" w:type="auto"/>
          </w:tcPr>
          <w:p w14:paraId="0E2AFD09" w14:textId="77777777" w:rsidR="005E738F" w:rsidRDefault="00000000">
            <w:pPr>
              <w:pStyle w:val="TAC6"/>
            </w:pPr>
            <w:r>
              <w:t>4.55</w:t>
            </w:r>
          </w:p>
        </w:tc>
        <w:tc>
          <w:tcPr>
            <w:tcW w:w="567" w:type="auto"/>
          </w:tcPr>
          <w:p w14:paraId="2239F500" w14:textId="77777777" w:rsidR="005E738F" w:rsidRDefault="00000000">
            <w:pPr>
              <w:pStyle w:val="TAC6"/>
            </w:pPr>
            <w:r>
              <w:t>0.64</w:t>
            </w:r>
          </w:p>
        </w:tc>
        <w:tc>
          <w:tcPr>
            <w:tcW w:w="567" w:type="auto"/>
          </w:tcPr>
          <w:p w14:paraId="2478B35B" w14:textId="77777777" w:rsidR="005E738F" w:rsidRDefault="00000000">
            <w:pPr>
              <w:pStyle w:val="TAC6"/>
            </w:pPr>
            <w:r>
              <w:t>-1.22</w:t>
            </w:r>
          </w:p>
        </w:tc>
        <w:tc>
          <w:tcPr>
            <w:tcW w:w="567" w:type="auto"/>
          </w:tcPr>
          <w:p w14:paraId="45855FEF" w14:textId="77777777" w:rsidR="005E738F" w:rsidRDefault="00000000">
            <w:pPr>
              <w:pStyle w:val="TAC6"/>
            </w:pPr>
            <w:r>
              <w:t>NWT</w:t>
            </w:r>
          </w:p>
        </w:tc>
        <w:tc>
          <w:tcPr>
            <w:tcW w:w="567" w:type="auto"/>
          </w:tcPr>
          <w:p w14:paraId="28BE1E4E" w14:textId="77777777" w:rsidR="005E738F" w:rsidRDefault="00000000">
            <w:pPr>
              <w:pStyle w:val="TAC6"/>
            </w:pPr>
            <w:r>
              <w:t>PASS</w:t>
            </w:r>
          </w:p>
        </w:tc>
      </w:tr>
      <w:tr w:rsidR="005E738F" w14:paraId="22BDB6FF" w14:textId="77777777">
        <w:trPr>
          <w:jc w:val="center"/>
        </w:trPr>
        <w:tc>
          <w:tcPr>
            <w:tcW w:w="567" w:type="auto"/>
            <w:vMerge/>
          </w:tcPr>
          <w:p w14:paraId="50501DC4" w14:textId="77777777" w:rsidR="005E738F" w:rsidRDefault="005E738F"/>
        </w:tc>
        <w:tc>
          <w:tcPr>
            <w:tcW w:w="567" w:type="auto"/>
            <w:vMerge/>
          </w:tcPr>
          <w:p w14:paraId="2C92B65B" w14:textId="77777777" w:rsidR="005E738F" w:rsidRDefault="005E738F"/>
        </w:tc>
        <w:tc>
          <w:tcPr>
            <w:tcW w:w="567" w:type="auto"/>
          </w:tcPr>
          <w:p w14:paraId="136A85D9" w14:textId="77777777" w:rsidR="005E738F" w:rsidRDefault="00000000">
            <w:pPr>
              <w:pStyle w:val="TAC6"/>
            </w:pPr>
            <w:r>
              <w:t>2</w:t>
            </w:r>
          </w:p>
        </w:tc>
        <w:tc>
          <w:tcPr>
            <w:tcW w:w="567" w:type="auto"/>
          </w:tcPr>
          <w:p w14:paraId="789D7F90" w14:textId="77777777" w:rsidR="005E738F" w:rsidRDefault="00000000">
            <w:pPr>
              <w:pStyle w:val="TAC6"/>
            </w:pPr>
            <w:r>
              <w:t>64</w:t>
            </w:r>
          </w:p>
        </w:tc>
        <w:tc>
          <w:tcPr>
            <w:tcW w:w="567" w:type="auto"/>
          </w:tcPr>
          <w:p w14:paraId="4D33BE2F" w14:textId="77777777" w:rsidR="005E738F" w:rsidRDefault="00000000">
            <w:pPr>
              <w:pStyle w:val="TAC6"/>
            </w:pPr>
            <w:r>
              <w:t>off</w:t>
            </w:r>
          </w:p>
        </w:tc>
        <w:tc>
          <w:tcPr>
            <w:tcW w:w="567" w:type="auto"/>
          </w:tcPr>
          <w:p w14:paraId="5513E91D" w14:textId="77777777" w:rsidR="005E738F" w:rsidRDefault="005E738F">
            <w:pPr>
              <w:pStyle w:val="TAC6"/>
            </w:pPr>
          </w:p>
        </w:tc>
        <w:tc>
          <w:tcPr>
            <w:tcW w:w="567" w:type="auto"/>
          </w:tcPr>
          <w:p w14:paraId="77E2E7C8" w14:textId="77777777" w:rsidR="005E738F" w:rsidRDefault="00000000">
            <w:pPr>
              <w:pStyle w:val="TAC6"/>
            </w:pPr>
            <w:r>
              <w:t>BT</w:t>
            </w:r>
          </w:p>
        </w:tc>
        <w:tc>
          <w:tcPr>
            <w:tcW w:w="567" w:type="auto"/>
          </w:tcPr>
          <w:p w14:paraId="56E2D339" w14:textId="77777777" w:rsidR="005E738F" w:rsidRDefault="00000000">
            <w:pPr>
              <w:pStyle w:val="TAC6"/>
            </w:pPr>
            <w:r>
              <w:t>4.47</w:t>
            </w:r>
          </w:p>
        </w:tc>
        <w:tc>
          <w:tcPr>
            <w:tcW w:w="567" w:type="auto"/>
          </w:tcPr>
          <w:p w14:paraId="56CE1D61" w14:textId="77777777" w:rsidR="005E738F" w:rsidRDefault="00000000">
            <w:pPr>
              <w:pStyle w:val="TAC6"/>
            </w:pPr>
            <w:r>
              <w:t>0.65</w:t>
            </w:r>
          </w:p>
        </w:tc>
        <w:tc>
          <w:tcPr>
            <w:tcW w:w="567" w:type="auto"/>
          </w:tcPr>
          <w:p w14:paraId="3C49ECC1" w14:textId="77777777" w:rsidR="005E738F" w:rsidRDefault="00000000">
            <w:pPr>
              <w:pStyle w:val="TAC6"/>
            </w:pPr>
            <w:r>
              <w:t>c15</w:t>
            </w:r>
          </w:p>
        </w:tc>
        <w:tc>
          <w:tcPr>
            <w:tcW w:w="567" w:type="auto"/>
          </w:tcPr>
          <w:p w14:paraId="7B0C6BC5" w14:textId="77777777" w:rsidR="005E738F" w:rsidRDefault="00000000">
            <w:pPr>
              <w:pStyle w:val="TAC6"/>
            </w:pPr>
            <w:r>
              <w:t>2x32</w:t>
            </w:r>
          </w:p>
        </w:tc>
        <w:tc>
          <w:tcPr>
            <w:tcW w:w="567" w:type="auto"/>
          </w:tcPr>
          <w:p w14:paraId="268F6598" w14:textId="77777777" w:rsidR="005E738F" w:rsidRDefault="005E738F">
            <w:pPr>
              <w:pStyle w:val="TAC6"/>
            </w:pPr>
          </w:p>
        </w:tc>
        <w:tc>
          <w:tcPr>
            <w:tcW w:w="567" w:type="auto"/>
          </w:tcPr>
          <w:p w14:paraId="663949F7" w14:textId="77777777" w:rsidR="005E738F" w:rsidRDefault="00000000">
            <w:pPr>
              <w:pStyle w:val="TAC6"/>
            </w:pPr>
            <w:r>
              <w:t>4.14</w:t>
            </w:r>
          </w:p>
        </w:tc>
        <w:tc>
          <w:tcPr>
            <w:tcW w:w="567" w:type="auto"/>
          </w:tcPr>
          <w:p w14:paraId="3ED76917" w14:textId="77777777" w:rsidR="005E738F" w:rsidRDefault="00000000">
            <w:pPr>
              <w:pStyle w:val="TAC6"/>
            </w:pPr>
            <w:r>
              <w:t>0.92</w:t>
            </w:r>
          </w:p>
        </w:tc>
        <w:tc>
          <w:tcPr>
            <w:tcW w:w="567" w:type="auto"/>
          </w:tcPr>
          <w:p w14:paraId="68E76175" w14:textId="77777777" w:rsidR="005E738F" w:rsidRDefault="00000000">
            <w:pPr>
              <w:pStyle w:val="TAC6"/>
            </w:pPr>
            <w:r>
              <w:t>3.87</w:t>
            </w:r>
          </w:p>
        </w:tc>
        <w:tc>
          <w:tcPr>
            <w:tcW w:w="567" w:type="auto"/>
          </w:tcPr>
          <w:p w14:paraId="0F92B7FF" w14:textId="77777777" w:rsidR="005E738F" w:rsidRDefault="00000000">
            <w:pPr>
              <w:pStyle w:val="TAC6"/>
            </w:pPr>
            <w:r>
              <w:t>BT</w:t>
            </w:r>
          </w:p>
        </w:tc>
        <w:tc>
          <w:tcPr>
            <w:tcW w:w="567" w:type="auto"/>
          </w:tcPr>
          <w:p w14:paraId="0AA97A19" w14:textId="77777777" w:rsidR="005E738F" w:rsidRDefault="00000000">
            <w:pPr>
              <w:pStyle w:val="TAC6"/>
            </w:pPr>
            <w:r>
              <w:t>PASS</w:t>
            </w:r>
          </w:p>
        </w:tc>
      </w:tr>
      <w:tr w:rsidR="005E738F" w14:paraId="4BBA05DB" w14:textId="77777777">
        <w:trPr>
          <w:jc w:val="center"/>
        </w:trPr>
        <w:tc>
          <w:tcPr>
            <w:tcW w:w="567" w:type="auto"/>
            <w:vMerge/>
          </w:tcPr>
          <w:p w14:paraId="63222B07" w14:textId="77777777" w:rsidR="005E738F" w:rsidRDefault="005E738F"/>
        </w:tc>
        <w:tc>
          <w:tcPr>
            <w:tcW w:w="567" w:type="auto"/>
            <w:vMerge w:val="restart"/>
          </w:tcPr>
          <w:p w14:paraId="30D995F1" w14:textId="77777777" w:rsidR="005E738F" w:rsidRDefault="00000000">
            <w:pPr>
              <w:pStyle w:val="TAC6"/>
            </w:pPr>
            <w:r>
              <w:t>c30</w:t>
            </w:r>
          </w:p>
        </w:tc>
        <w:tc>
          <w:tcPr>
            <w:tcW w:w="567" w:type="auto"/>
          </w:tcPr>
          <w:p w14:paraId="265A15B2" w14:textId="77777777" w:rsidR="005E738F" w:rsidRDefault="00000000">
            <w:pPr>
              <w:pStyle w:val="TAC6"/>
            </w:pPr>
            <w:r>
              <w:t>1</w:t>
            </w:r>
          </w:p>
        </w:tc>
        <w:tc>
          <w:tcPr>
            <w:tcW w:w="567" w:type="auto"/>
          </w:tcPr>
          <w:p w14:paraId="68FF0AA7" w14:textId="77777777" w:rsidR="005E738F" w:rsidRDefault="00000000">
            <w:pPr>
              <w:pStyle w:val="TAC6"/>
            </w:pPr>
            <w:r>
              <w:t>13.2</w:t>
            </w:r>
          </w:p>
        </w:tc>
        <w:tc>
          <w:tcPr>
            <w:tcW w:w="567" w:type="auto"/>
          </w:tcPr>
          <w:p w14:paraId="1B48A354" w14:textId="77777777" w:rsidR="005E738F" w:rsidRDefault="00000000">
            <w:pPr>
              <w:pStyle w:val="TAC6"/>
            </w:pPr>
            <w:r>
              <w:t>off</w:t>
            </w:r>
          </w:p>
        </w:tc>
        <w:tc>
          <w:tcPr>
            <w:tcW w:w="567" w:type="auto"/>
          </w:tcPr>
          <w:p w14:paraId="4CAE8E41" w14:textId="77777777" w:rsidR="005E738F" w:rsidRDefault="00000000">
            <w:pPr>
              <w:pStyle w:val="TAC6"/>
            </w:pPr>
            <w:r>
              <w:t>5%</w:t>
            </w:r>
          </w:p>
        </w:tc>
        <w:tc>
          <w:tcPr>
            <w:tcW w:w="567" w:type="auto"/>
          </w:tcPr>
          <w:p w14:paraId="5F942B0E" w14:textId="77777777" w:rsidR="005E738F" w:rsidRDefault="00000000">
            <w:pPr>
              <w:pStyle w:val="TAC6"/>
            </w:pPr>
            <w:r>
              <w:t>NWT</w:t>
            </w:r>
          </w:p>
        </w:tc>
        <w:tc>
          <w:tcPr>
            <w:tcW w:w="567" w:type="auto"/>
          </w:tcPr>
          <w:p w14:paraId="524490F3" w14:textId="77777777" w:rsidR="005E738F" w:rsidRDefault="00000000">
            <w:pPr>
              <w:pStyle w:val="TAC6"/>
            </w:pPr>
            <w:r>
              <w:t>2.74</w:t>
            </w:r>
          </w:p>
        </w:tc>
        <w:tc>
          <w:tcPr>
            <w:tcW w:w="567" w:type="auto"/>
          </w:tcPr>
          <w:p w14:paraId="2B79A474" w14:textId="77777777" w:rsidR="005E738F" w:rsidRDefault="00000000">
            <w:pPr>
              <w:pStyle w:val="TAC6"/>
            </w:pPr>
            <w:r>
              <w:t>1.07</w:t>
            </w:r>
          </w:p>
        </w:tc>
        <w:tc>
          <w:tcPr>
            <w:tcW w:w="567" w:type="auto"/>
          </w:tcPr>
          <w:p w14:paraId="74A6B860" w14:textId="77777777" w:rsidR="005E738F" w:rsidRDefault="00000000">
            <w:pPr>
              <w:pStyle w:val="TAC6"/>
            </w:pPr>
            <w:r>
              <w:t>c18</w:t>
            </w:r>
          </w:p>
        </w:tc>
        <w:tc>
          <w:tcPr>
            <w:tcW w:w="567" w:type="auto"/>
          </w:tcPr>
          <w:p w14:paraId="3AFC2A98" w14:textId="77777777" w:rsidR="005E738F" w:rsidRDefault="00000000">
            <w:pPr>
              <w:pStyle w:val="TAC6"/>
            </w:pPr>
            <w:r>
              <w:t>2x8</w:t>
            </w:r>
          </w:p>
        </w:tc>
        <w:tc>
          <w:tcPr>
            <w:tcW w:w="567" w:type="auto"/>
          </w:tcPr>
          <w:p w14:paraId="76FADC76" w14:textId="77777777" w:rsidR="005E738F" w:rsidRDefault="005E738F">
            <w:pPr>
              <w:pStyle w:val="TAC6"/>
            </w:pPr>
          </w:p>
        </w:tc>
        <w:tc>
          <w:tcPr>
            <w:tcW w:w="567" w:type="auto"/>
          </w:tcPr>
          <w:p w14:paraId="10E89381" w14:textId="77777777" w:rsidR="005E738F" w:rsidRDefault="00000000">
            <w:pPr>
              <w:pStyle w:val="TAC6"/>
            </w:pPr>
            <w:r>
              <w:t>1.66</w:t>
            </w:r>
          </w:p>
        </w:tc>
        <w:tc>
          <w:tcPr>
            <w:tcW w:w="567" w:type="auto"/>
          </w:tcPr>
          <w:p w14:paraId="456F806C" w14:textId="77777777" w:rsidR="005E738F" w:rsidRDefault="00000000">
            <w:pPr>
              <w:pStyle w:val="TAC6"/>
            </w:pPr>
            <w:r>
              <w:t>0.94</w:t>
            </w:r>
          </w:p>
        </w:tc>
        <w:tc>
          <w:tcPr>
            <w:tcW w:w="567" w:type="auto"/>
          </w:tcPr>
          <w:p w14:paraId="619E90CA" w14:textId="77777777" w:rsidR="005E738F" w:rsidRDefault="00000000">
            <w:pPr>
              <w:pStyle w:val="TAC6"/>
            </w:pPr>
            <w:r>
              <w:t>10.28</w:t>
            </w:r>
          </w:p>
        </w:tc>
        <w:tc>
          <w:tcPr>
            <w:tcW w:w="567" w:type="auto"/>
          </w:tcPr>
          <w:p w14:paraId="1B258242" w14:textId="77777777" w:rsidR="005E738F" w:rsidRDefault="00000000">
            <w:pPr>
              <w:pStyle w:val="TAC6"/>
            </w:pPr>
            <w:r>
              <w:t>BT</w:t>
            </w:r>
          </w:p>
        </w:tc>
        <w:tc>
          <w:tcPr>
            <w:tcW w:w="567" w:type="auto"/>
            <w:shd w:val="clear" w:color="auto" w:fill="ADD8E6"/>
          </w:tcPr>
          <w:p w14:paraId="0902CE89" w14:textId="77777777" w:rsidR="005E738F" w:rsidRDefault="00000000">
            <w:pPr>
              <w:pStyle w:val="TAC6"/>
            </w:pPr>
            <w:r>
              <w:t>EXCEED</w:t>
            </w:r>
          </w:p>
        </w:tc>
      </w:tr>
      <w:tr w:rsidR="005E738F" w14:paraId="432667DF" w14:textId="77777777">
        <w:trPr>
          <w:jc w:val="center"/>
        </w:trPr>
        <w:tc>
          <w:tcPr>
            <w:tcW w:w="567" w:type="auto"/>
            <w:vMerge/>
          </w:tcPr>
          <w:p w14:paraId="3A7F8337" w14:textId="77777777" w:rsidR="005E738F" w:rsidRDefault="005E738F"/>
        </w:tc>
        <w:tc>
          <w:tcPr>
            <w:tcW w:w="567" w:type="auto"/>
            <w:vMerge/>
          </w:tcPr>
          <w:p w14:paraId="48D9BAF5" w14:textId="77777777" w:rsidR="005E738F" w:rsidRDefault="005E738F"/>
        </w:tc>
        <w:tc>
          <w:tcPr>
            <w:tcW w:w="567" w:type="auto"/>
          </w:tcPr>
          <w:p w14:paraId="63E62B02" w14:textId="77777777" w:rsidR="005E738F" w:rsidRDefault="00000000">
            <w:pPr>
              <w:pStyle w:val="TAC6"/>
            </w:pPr>
            <w:r>
              <w:t>2</w:t>
            </w:r>
          </w:p>
        </w:tc>
        <w:tc>
          <w:tcPr>
            <w:tcW w:w="567" w:type="auto"/>
          </w:tcPr>
          <w:p w14:paraId="100CDC0C" w14:textId="77777777" w:rsidR="005E738F" w:rsidRDefault="00000000">
            <w:pPr>
              <w:pStyle w:val="TAC6"/>
            </w:pPr>
            <w:r>
              <w:t>13.2</w:t>
            </w:r>
          </w:p>
        </w:tc>
        <w:tc>
          <w:tcPr>
            <w:tcW w:w="567" w:type="auto"/>
          </w:tcPr>
          <w:p w14:paraId="5862768C" w14:textId="77777777" w:rsidR="005E738F" w:rsidRDefault="00000000">
            <w:pPr>
              <w:pStyle w:val="TAC6"/>
            </w:pPr>
            <w:r>
              <w:t>off</w:t>
            </w:r>
          </w:p>
        </w:tc>
        <w:tc>
          <w:tcPr>
            <w:tcW w:w="567" w:type="auto"/>
          </w:tcPr>
          <w:p w14:paraId="546ACFEB" w14:textId="77777777" w:rsidR="005E738F" w:rsidRDefault="00000000">
            <w:pPr>
              <w:pStyle w:val="TAC6"/>
            </w:pPr>
            <w:r>
              <w:t>5%</w:t>
            </w:r>
          </w:p>
        </w:tc>
        <w:tc>
          <w:tcPr>
            <w:tcW w:w="567" w:type="auto"/>
          </w:tcPr>
          <w:p w14:paraId="20B75C44" w14:textId="77777777" w:rsidR="005E738F" w:rsidRDefault="00000000">
            <w:pPr>
              <w:pStyle w:val="TAC6"/>
            </w:pPr>
            <w:r>
              <w:t>BT</w:t>
            </w:r>
          </w:p>
        </w:tc>
        <w:tc>
          <w:tcPr>
            <w:tcW w:w="567" w:type="auto"/>
          </w:tcPr>
          <w:p w14:paraId="355B53C7" w14:textId="77777777" w:rsidR="005E738F" w:rsidRDefault="00000000">
            <w:pPr>
              <w:pStyle w:val="TAC6"/>
            </w:pPr>
            <w:r>
              <w:t>2.74</w:t>
            </w:r>
          </w:p>
        </w:tc>
        <w:tc>
          <w:tcPr>
            <w:tcW w:w="567" w:type="auto"/>
          </w:tcPr>
          <w:p w14:paraId="0BA9C02E" w14:textId="77777777" w:rsidR="005E738F" w:rsidRDefault="00000000">
            <w:pPr>
              <w:pStyle w:val="TAC6"/>
            </w:pPr>
            <w:r>
              <w:t>1.07</w:t>
            </w:r>
          </w:p>
        </w:tc>
        <w:tc>
          <w:tcPr>
            <w:tcW w:w="567" w:type="auto"/>
          </w:tcPr>
          <w:p w14:paraId="0A3E51BF" w14:textId="77777777" w:rsidR="005E738F" w:rsidRDefault="00000000">
            <w:pPr>
              <w:pStyle w:val="TAC6"/>
            </w:pPr>
            <w:r>
              <w:t>c17</w:t>
            </w:r>
          </w:p>
        </w:tc>
        <w:tc>
          <w:tcPr>
            <w:tcW w:w="567" w:type="auto"/>
          </w:tcPr>
          <w:p w14:paraId="13D2C63C" w14:textId="77777777" w:rsidR="005E738F" w:rsidRDefault="00000000">
            <w:pPr>
              <w:pStyle w:val="TAC6"/>
            </w:pPr>
            <w:r>
              <w:t>2x7.2</w:t>
            </w:r>
          </w:p>
        </w:tc>
        <w:tc>
          <w:tcPr>
            <w:tcW w:w="567" w:type="auto"/>
          </w:tcPr>
          <w:p w14:paraId="180BA7F8" w14:textId="77777777" w:rsidR="005E738F" w:rsidRDefault="005E738F">
            <w:pPr>
              <w:pStyle w:val="TAC6"/>
            </w:pPr>
          </w:p>
        </w:tc>
        <w:tc>
          <w:tcPr>
            <w:tcW w:w="567" w:type="auto"/>
          </w:tcPr>
          <w:p w14:paraId="1237831A" w14:textId="77777777" w:rsidR="005E738F" w:rsidRDefault="00000000">
            <w:pPr>
              <w:pStyle w:val="TAC6"/>
            </w:pPr>
            <w:r>
              <w:t>1.6</w:t>
            </w:r>
          </w:p>
        </w:tc>
        <w:tc>
          <w:tcPr>
            <w:tcW w:w="567" w:type="auto"/>
          </w:tcPr>
          <w:p w14:paraId="76AD4426" w14:textId="77777777" w:rsidR="005E738F" w:rsidRDefault="00000000">
            <w:pPr>
              <w:pStyle w:val="TAC6"/>
            </w:pPr>
            <w:r>
              <w:t>0.84</w:t>
            </w:r>
          </w:p>
        </w:tc>
        <w:tc>
          <w:tcPr>
            <w:tcW w:w="567" w:type="auto"/>
          </w:tcPr>
          <w:p w14:paraId="701C5F7C" w14:textId="77777777" w:rsidR="005E738F" w:rsidRDefault="00000000">
            <w:pPr>
              <w:pStyle w:val="TAC6"/>
            </w:pPr>
            <w:r>
              <w:t>11.32</w:t>
            </w:r>
          </w:p>
        </w:tc>
        <w:tc>
          <w:tcPr>
            <w:tcW w:w="567" w:type="auto"/>
          </w:tcPr>
          <w:p w14:paraId="0B8817A7" w14:textId="77777777" w:rsidR="005E738F" w:rsidRDefault="00000000">
            <w:pPr>
              <w:pStyle w:val="TAC6"/>
            </w:pPr>
            <w:r>
              <w:t>BT</w:t>
            </w:r>
          </w:p>
        </w:tc>
        <w:tc>
          <w:tcPr>
            <w:tcW w:w="567" w:type="auto"/>
          </w:tcPr>
          <w:p w14:paraId="7F002207" w14:textId="77777777" w:rsidR="005E738F" w:rsidRDefault="00000000">
            <w:pPr>
              <w:pStyle w:val="TAC6"/>
            </w:pPr>
            <w:r>
              <w:t>PASS</w:t>
            </w:r>
          </w:p>
        </w:tc>
      </w:tr>
      <w:tr w:rsidR="005E738F" w14:paraId="6B2429C5" w14:textId="77777777">
        <w:trPr>
          <w:jc w:val="center"/>
        </w:trPr>
        <w:tc>
          <w:tcPr>
            <w:tcW w:w="567" w:type="auto"/>
            <w:vMerge/>
          </w:tcPr>
          <w:p w14:paraId="336B9D45" w14:textId="77777777" w:rsidR="005E738F" w:rsidRDefault="005E738F"/>
        </w:tc>
        <w:tc>
          <w:tcPr>
            <w:tcW w:w="567" w:type="auto"/>
            <w:vMerge w:val="restart"/>
          </w:tcPr>
          <w:p w14:paraId="427D2FF1" w14:textId="77777777" w:rsidR="005E738F" w:rsidRDefault="00000000">
            <w:pPr>
              <w:pStyle w:val="TAC6"/>
            </w:pPr>
            <w:r>
              <w:t>c31</w:t>
            </w:r>
          </w:p>
        </w:tc>
        <w:tc>
          <w:tcPr>
            <w:tcW w:w="567" w:type="auto"/>
          </w:tcPr>
          <w:p w14:paraId="57A4FC27" w14:textId="77777777" w:rsidR="005E738F" w:rsidRDefault="00000000">
            <w:pPr>
              <w:pStyle w:val="TAC6"/>
            </w:pPr>
            <w:r>
              <w:t>1</w:t>
            </w:r>
          </w:p>
        </w:tc>
        <w:tc>
          <w:tcPr>
            <w:tcW w:w="567" w:type="auto"/>
          </w:tcPr>
          <w:p w14:paraId="6F6A4892" w14:textId="77777777" w:rsidR="005E738F" w:rsidRDefault="00000000">
            <w:pPr>
              <w:pStyle w:val="TAC6"/>
            </w:pPr>
            <w:r>
              <w:t>16.4</w:t>
            </w:r>
          </w:p>
        </w:tc>
        <w:tc>
          <w:tcPr>
            <w:tcW w:w="567" w:type="auto"/>
          </w:tcPr>
          <w:p w14:paraId="5B6EF22A" w14:textId="77777777" w:rsidR="005E738F" w:rsidRDefault="00000000">
            <w:pPr>
              <w:pStyle w:val="TAC6"/>
            </w:pPr>
            <w:r>
              <w:t>off</w:t>
            </w:r>
          </w:p>
        </w:tc>
        <w:tc>
          <w:tcPr>
            <w:tcW w:w="567" w:type="auto"/>
          </w:tcPr>
          <w:p w14:paraId="4A4D091A" w14:textId="77777777" w:rsidR="005E738F" w:rsidRDefault="00000000">
            <w:pPr>
              <w:pStyle w:val="TAC6"/>
            </w:pPr>
            <w:r>
              <w:t>5%</w:t>
            </w:r>
          </w:p>
        </w:tc>
        <w:tc>
          <w:tcPr>
            <w:tcW w:w="567" w:type="auto"/>
          </w:tcPr>
          <w:p w14:paraId="08630E1B" w14:textId="77777777" w:rsidR="005E738F" w:rsidRDefault="00000000">
            <w:pPr>
              <w:pStyle w:val="TAC6"/>
            </w:pPr>
            <w:r>
              <w:t>NWT</w:t>
            </w:r>
          </w:p>
        </w:tc>
        <w:tc>
          <w:tcPr>
            <w:tcW w:w="567" w:type="auto"/>
          </w:tcPr>
          <w:p w14:paraId="5B20C540" w14:textId="77777777" w:rsidR="005E738F" w:rsidRDefault="00000000">
            <w:pPr>
              <w:pStyle w:val="TAC6"/>
            </w:pPr>
            <w:r>
              <w:t>3.26</w:t>
            </w:r>
          </w:p>
        </w:tc>
        <w:tc>
          <w:tcPr>
            <w:tcW w:w="567" w:type="auto"/>
          </w:tcPr>
          <w:p w14:paraId="133BFEDF" w14:textId="77777777" w:rsidR="005E738F" w:rsidRDefault="00000000">
            <w:pPr>
              <w:pStyle w:val="TAC6"/>
            </w:pPr>
            <w:r>
              <w:t>1.14</w:t>
            </w:r>
          </w:p>
        </w:tc>
        <w:tc>
          <w:tcPr>
            <w:tcW w:w="567" w:type="auto"/>
          </w:tcPr>
          <w:p w14:paraId="7FAD6396" w14:textId="77777777" w:rsidR="005E738F" w:rsidRDefault="00000000">
            <w:pPr>
              <w:pStyle w:val="TAC6"/>
            </w:pPr>
            <w:r>
              <w:t>c19</w:t>
            </w:r>
          </w:p>
        </w:tc>
        <w:tc>
          <w:tcPr>
            <w:tcW w:w="567" w:type="auto"/>
          </w:tcPr>
          <w:p w14:paraId="39D262A2" w14:textId="77777777" w:rsidR="005E738F" w:rsidRDefault="00000000">
            <w:pPr>
              <w:pStyle w:val="TAC6"/>
            </w:pPr>
            <w:r>
              <w:t>2x9.6</w:t>
            </w:r>
          </w:p>
        </w:tc>
        <w:tc>
          <w:tcPr>
            <w:tcW w:w="567" w:type="auto"/>
          </w:tcPr>
          <w:p w14:paraId="571EC57B" w14:textId="77777777" w:rsidR="005E738F" w:rsidRDefault="005E738F">
            <w:pPr>
              <w:pStyle w:val="TAC6"/>
            </w:pPr>
          </w:p>
        </w:tc>
        <w:tc>
          <w:tcPr>
            <w:tcW w:w="567" w:type="auto"/>
          </w:tcPr>
          <w:p w14:paraId="528AD759" w14:textId="77777777" w:rsidR="005E738F" w:rsidRDefault="00000000">
            <w:pPr>
              <w:pStyle w:val="TAC6"/>
            </w:pPr>
            <w:r>
              <w:t>2.71</w:t>
            </w:r>
          </w:p>
        </w:tc>
        <w:tc>
          <w:tcPr>
            <w:tcW w:w="567" w:type="auto"/>
          </w:tcPr>
          <w:p w14:paraId="33745F1A" w14:textId="77777777" w:rsidR="005E738F" w:rsidRDefault="00000000">
            <w:pPr>
              <w:pStyle w:val="TAC6"/>
            </w:pPr>
            <w:r>
              <w:t>1.18</w:t>
            </w:r>
          </w:p>
        </w:tc>
        <w:tc>
          <w:tcPr>
            <w:tcW w:w="567" w:type="auto"/>
          </w:tcPr>
          <w:p w14:paraId="12714642" w14:textId="77777777" w:rsidR="005E738F" w:rsidRDefault="00000000">
            <w:pPr>
              <w:pStyle w:val="TAC6"/>
            </w:pPr>
            <w:r>
              <w:t>4.5</w:t>
            </w:r>
          </w:p>
        </w:tc>
        <w:tc>
          <w:tcPr>
            <w:tcW w:w="567" w:type="auto"/>
          </w:tcPr>
          <w:p w14:paraId="1EA11557" w14:textId="77777777" w:rsidR="005E738F" w:rsidRDefault="00000000">
            <w:pPr>
              <w:pStyle w:val="TAC6"/>
            </w:pPr>
            <w:r>
              <w:t>BT</w:t>
            </w:r>
          </w:p>
        </w:tc>
        <w:tc>
          <w:tcPr>
            <w:tcW w:w="567" w:type="auto"/>
            <w:shd w:val="clear" w:color="auto" w:fill="ADD8E6"/>
          </w:tcPr>
          <w:p w14:paraId="24BC6966" w14:textId="77777777" w:rsidR="005E738F" w:rsidRDefault="00000000">
            <w:pPr>
              <w:pStyle w:val="TAC6"/>
            </w:pPr>
            <w:r>
              <w:t>EXCEED</w:t>
            </w:r>
          </w:p>
        </w:tc>
      </w:tr>
      <w:tr w:rsidR="005E738F" w14:paraId="7862AB61" w14:textId="77777777">
        <w:trPr>
          <w:jc w:val="center"/>
        </w:trPr>
        <w:tc>
          <w:tcPr>
            <w:tcW w:w="567" w:type="auto"/>
            <w:vMerge/>
          </w:tcPr>
          <w:p w14:paraId="656361DA" w14:textId="77777777" w:rsidR="005E738F" w:rsidRDefault="005E738F"/>
        </w:tc>
        <w:tc>
          <w:tcPr>
            <w:tcW w:w="567" w:type="auto"/>
            <w:vMerge/>
          </w:tcPr>
          <w:p w14:paraId="30ADC8A1" w14:textId="77777777" w:rsidR="005E738F" w:rsidRDefault="005E738F"/>
        </w:tc>
        <w:tc>
          <w:tcPr>
            <w:tcW w:w="567" w:type="auto"/>
          </w:tcPr>
          <w:p w14:paraId="15F69990" w14:textId="77777777" w:rsidR="005E738F" w:rsidRDefault="00000000">
            <w:pPr>
              <w:pStyle w:val="TAC6"/>
            </w:pPr>
            <w:r>
              <w:t>2</w:t>
            </w:r>
          </w:p>
        </w:tc>
        <w:tc>
          <w:tcPr>
            <w:tcW w:w="567" w:type="auto"/>
          </w:tcPr>
          <w:p w14:paraId="306DF152" w14:textId="77777777" w:rsidR="005E738F" w:rsidRDefault="00000000">
            <w:pPr>
              <w:pStyle w:val="TAC6"/>
            </w:pPr>
            <w:r>
              <w:t>16.4</w:t>
            </w:r>
          </w:p>
        </w:tc>
        <w:tc>
          <w:tcPr>
            <w:tcW w:w="567" w:type="auto"/>
          </w:tcPr>
          <w:p w14:paraId="04CF9FA0" w14:textId="77777777" w:rsidR="005E738F" w:rsidRDefault="00000000">
            <w:pPr>
              <w:pStyle w:val="TAC6"/>
            </w:pPr>
            <w:r>
              <w:t>off</w:t>
            </w:r>
          </w:p>
        </w:tc>
        <w:tc>
          <w:tcPr>
            <w:tcW w:w="567" w:type="auto"/>
          </w:tcPr>
          <w:p w14:paraId="2C2B5F85" w14:textId="77777777" w:rsidR="005E738F" w:rsidRDefault="00000000">
            <w:pPr>
              <w:pStyle w:val="TAC6"/>
            </w:pPr>
            <w:r>
              <w:t>5%</w:t>
            </w:r>
          </w:p>
        </w:tc>
        <w:tc>
          <w:tcPr>
            <w:tcW w:w="567" w:type="auto"/>
          </w:tcPr>
          <w:p w14:paraId="16FC331B" w14:textId="77777777" w:rsidR="005E738F" w:rsidRDefault="00000000">
            <w:pPr>
              <w:pStyle w:val="TAC6"/>
            </w:pPr>
            <w:r>
              <w:t>BT</w:t>
            </w:r>
          </w:p>
        </w:tc>
        <w:tc>
          <w:tcPr>
            <w:tcW w:w="567" w:type="auto"/>
          </w:tcPr>
          <w:p w14:paraId="644158B7" w14:textId="77777777" w:rsidR="005E738F" w:rsidRDefault="00000000">
            <w:pPr>
              <w:pStyle w:val="TAC6"/>
            </w:pPr>
            <w:r>
              <w:t>3.26</w:t>
            </w:r>
          </w:p>
        </w:tc>
        <w:tc>
          <w:tcPr>
            <w:tcW w:w="567" w:type="auto"/>
          </w:tcPr>
          <w:p w14:paraId="39F55061" w14:textId="77777777" w:rsidR="005E738F" w:rsidRDefault="00000000">
            <w:pPr>
              <w:pStyle w:val="TAC6"/>
            </w:pPr>
            <w:r>
              <w:t>1.14</w:t>
            </w:r>
          </w:p>
        </w:tc>
        <w:tc>
          <w:tcPr>
            <w:tcW w:w="567" w:type="auto"/>
          </w:tcPr>
          <w:p w14:paraId="1319624C" w14:textId="77777777" w:rsidR="005E738F" w:rsidRDefault="00000000">
            <w:pPr>
              <w:pStyle w:val="TAC6"/>
            </w:pPr>
            <w:r>
              <w:t>c18</w:t>
            </w:r>
          </w:p>
        </w:tc>
        <w:tc>
          <w:tcPr>
            <w:tcW w:w="567" w:type="auto"/>
          </w:tcPr>
          <w:p w14:paraId="4FDCB4E8" w14:textId="77777777" w:rsidR="005E738F" w:rsidRDefault="00000000">
            <w:pPr>
              <w:pStyle w:val="TAC6"/>
            </w:pPr>
            <w:r>
              <w:t>2x8</w:t>
            </w:r>
          </w:p>
        </w:tc>
        <w:tc>
          <w:tcPr>
            <w:tcW w:w="567" w:type="auto"/>
          </w:tcPr>
          <w:p w14:paraId="61150411" w14:textId="77777777" w:rsidR="005E738F" w:rsidRDefault="005E738F">
            <w:pPr>
              <w:pStyle w:val="TAC6"/>
            </w:pPr>
          </w:p>
        </w:tc>
        <w:tc>
          <w:tcPr>
            <w:tcW w:w="567" w:type="auto"/>
          </w:tcPr>
          <w:p w14:paraId="7E49ED91" w14:textId="77777777" w:rsidR="005E738F" w:rsidRDefault="00000000">
            <w:pPr>
              <w:pStyle w:val="TAC6"/>
            </w:pPr>
            <w:r>
              <w:t>1.66</w:t>
            </w:r>
          </w:p>
        </w:tc>
        <w:tc>
          <w:tcPr>
            <w:tcW w:w="567" w:type="auto"/>
          </w:tcPr>
          <w:p w14:paraId="752BDB5E" w14:textId="77777777" w:rsidR="005E738F" w:rsidRDefault="00000000">
            <w:pPr>
              <w:pStyle w:val="TAC6"/>
            </w:pPr>
            <w:r>
              <w:t>0.94</w:t>
            </w:r>
          </w:p>
        </w:tc>
        <w:tc>
          <w:tcPr>
            <w:tcW w:w="567" w:type="auto"/>
          </w:tcPr>
          <w:p w14:paraId="2E8BA38E" w14:textId="77777777" w:rsidR="005E738F" w:rsidRDefault="00000000">
            <w:pPr>
              <w:pStyle w:val="TAC6"/>
            </w:pPr>
            <w:r>
              <w:t>14.6</w:t>
            </w:r>
          </w:p>
        </w:tc>
        <w:tc>
          <w:tcPr>
            <w:tcW w:w="567" w:type="auto"/>
          </w:tcPr>
          <w:p w14:paraId="3E0E428C" w14:textId="77777777" w:rsidR="005E738F" w:rsidRDefault="00000000">
            <w:pPr>
              <w:pStyle w:val="TAC6"/>
            </w:pPr>
            <w:r>
              <w:t>BT</w:t>
            </w:r>
          </w:p>
        </w:tc>
        <w:tc>
          <w:tcPr>
            <w:tcW w:w="567" w:type="auto"/>
          </w:tcPr>
          <w:p w14:paraId="441BC508" w14:textId="77777777" w:rsidR="005E738F" w:rsidRDefault="00000000">
            <w:pPr>
              <w:pStyle w:val="TAC6"/>
            </w:pPr>
            <w:r>
              <w:t>PASS</w:t>
            </w:r>
          </w:p>
        </w:tc>
      </w:tr>
      <w:tr w:rsidR="005E738F" w14:paraId="38C5AA28" w14:textId="77777777">
        <w:trPr>
          <w:jc w:val="center"/>
        </w:trPr>
        <w:tc>
          <w:tcPr>
            <w:tcW w:w="567" w:type="auto"/>
            <w:vMerge/>
          </w:tcPr>
          <w:p w14:paraId="7C55A285" w14:textId="77777777" w:rsidR="005E738F" w:rsidRDefault="005E738F"/>
        </w:tc>
        <w:tc>
          <w:tcPr>
            <w:tcW w:w="567" w:type="auto"/>
            <w:vMerge w:val="restart"/>
          </w:tcPr>
          <w:p w14:paraId="7C48B2F0" w14:textId="77777777" w:rsidR="005E738F" w:rsidRDefault="00000000">
            <w:pPr>
              <w:pStyle w:val="TAC6"/>
            </w:pPr>
            <w:r>
              <w:t>c32</w:t>
            </w:r>
          </w:p>
        </w:tc>
        <w:tc>
          <w:tcPr>
            <w:tcW w:w="567" w:type="auto"/>
          </w:tcPr>
          <w:p w14:paraId="0C058D50" w14:textId="77777777" w:rsidR="005E738F" w:rsidRDefault="00000000">
            <w:pPr>
              <w:pStyle w:val="TAC6"/>
            </w:pPr>
            <w:r>
              <w:t>1</w:t>
            </w:r>
          </w:p>
        </w:tc>
        <w:tc>
          <w:tcPr>
            <w:tcW w:w="567" w:type="auto"/>
          </w:tcPr>
          <w:p w14:paraId="4C0AEDBC" w14:textId="77777777" w:rsidR="005E738F" w:rsidRDefault="00000000">
            <w:pPr>
              <w:pStyle w:val="TAC6"/>
            </w:pPr>
            <w:r>
              <w:t>24.4</w:t>
            </w:r>
          </w:p>
        </w:tc>
        <w:tc>
          <w:tcPr>
            <w:tcW w:w="567" w:type="auto"/>
          </w:tcPr>
          <w:p w14:paraId="5A4F1D90" w14:textId="77777777" w:rsidR="005E738F" w:rsidRDefault="00000000">
            <w:pPr>
              <w:pStyle w:val="TAC6"/>
            </w:pPr>
            <w:r>
              <w:t>off</w:t>
            </w:r>
          </w:p>
        </w:tc>
        <w:tc>
          <w:tcPr>
            <w:tcW w:w="567" w:type="auto"/>
          </w:tcPr>
          <w:p w14:paraId="282DF61B" w14:textId="77777777" w:rsidR="005E738F" w:rsidRDefault="00000000">
            <w:pPr>
              <w:pStyle w:val="TAC6"/>
            </w:pPr>
            <w:r>
              <w:t>5%</w:t>
            </w:r>
          </w:p>
        </w:tc>
        <w:tc>
          <w:tcPr>
            <w:tcW w:w="567" w:type="auto"/>
          </w:tcPr>
          <w:p w14:paraId="064726A7" w14:textId="77777777" w:rsidR="005E738F" w:rsidRDefault="00000000">
            <w:pPr>
              <w:pStyle w:val="TAC6"/>
            </w:pPr>
            <w:r>
              <w:t>NWT</w:t>
            </w:r>
          </w:p>
        </w:tc>
        <w:tc>
          <w:tcPr>
            <w:tcW w:w="567" w:type="auto"/>
          </w:tcPr>
          <w:p w14:paraId="72A29B06" w14:textId="77777777" w:rsidR="005E738F" w:rsidRDefault="00000000">
            <w:pPr>
              <w:pStyle w:val="TAC6"/>
            </w:pPr>
            <w:r>
              <w:t>3.42</w:t>
            </w:r>
          </w:p>
        </w:tc>
        <w:tc>
          <w:tcPr>
            <w:tcW w:w="567" w:type="auto"/>
          </w:tcPr>
          <w:p w14:paraId="63222485" w14:textId="77777777" w:rsidR="005E738F" w:rsidRDefault="00000000">
            <w:pPr>
              <w:pStyle w:val="TAC6"/>
            </w:pPr>
            <w:r>
              <w:t>1.13</w:t>
            </w:r>
          </w:p>
        </w:tc>
        <w:tc>
          <w:tcPr>
            <w:tcW w:w="567" w:type="auto"/>
          </w:tcPr>
          <w:p w14:paraId="2FDFFF86" w14:textId="77777777" w:rsidR="005E738F" w:rsidRDefault="00000000">
            <w:pPr>
              <w:pStyle w:val="TAC6"/>
            </w:pPr>
            <w:r>
              <w:t>c20</w:t>
            </w:r>
          </w:p>
        </w:tc>
        <w:tc>
          <w:tcPr>
            <w:tcW w:w="567" w:type="auto"/>
          </w:tcPr>
          <w:p w14:paraId="3F5A7F29" w14:textId="77777777" w:rsidR="005E738F" w:rsidRDefault="00000000">
            <w:pPr>
              <w:pStyle w:val="TAC6"/>
            </w:pPr>
            <w:r>
              <w:t>2x13.2</w:t>
            </w:r>
          </w:p>
        </w:tc>
        <w:tc>
          <w:tcPr>
            <w:tcW w:w="567" w:type="auto"/>
          </w:tcPr>
          <w:p w14:paraId="0DCD2CAD" w14:textId="77777777" w:rsidR="005E738F" w:rsidRDefault="005E738F">
            <w:pPr>
              <w:pStyle w:val="TAC6"/>
            </w:pPr>
          </w:p>
        </w:tc>
        <w:tc>
          <w:tcPr>
            <w:tcW w:w="567" w:type="auto"/>
          </w:tcPr>
          <w:p w14:paraId="1337A817" w14:textId="77777777" w:rsidR="005E738F" w:rsidRDefault="00000000">
            <w:pPr>
              <w:pStyle w:val="TAC6"/>
            </w:pPr>
            <w:r>
              <w:t>2.78</w:t>
            </w:r>
          </w:p>
        </w:tc>
        <w:tc>
          <w:tcPr>
            <w:tcW w:w="567" w:type="auto"/>
          </w:tcPr>
          <w:p w14:paraId="59383985" w14:textId="77777777" w:rsidR="005E738F" w:rsidRDefault="00000000">
            <w:pPr>
              <w:pStyle w:val="TAC6"/>
            </w:pPr>
            <w:r>
              <w:t>1.16</w:t>
            </w:r>
          </w:p>
        </w:tc>
        <w:tc>
          <w:tcPr>
            <w:tcW w:w="567" w:type="auto"/>
          </w:tcPr>
          <w:p w14:paraId="5D0381E0" w14:textId="77777777" w:rsidR="005E738F" w:rsidRDefault="00000000">
            <w:pPr>
              <w:pStyle w:val="TAC6"/>
            </w:pPr>
            <w:r>
              <w:t>5.34</w:t>
            </w:r>
          </w:p>
        </w:tc>
        <w:tc>
          <w:tcPr>
            <w:tcW w:w="567" w:type="auto"/>
          </w:tcPr>
          <w:p w14:paraId="6A9A510E" w14:textId="77777777" w:rsidR="005E738F" w:rsidRDefault="00000000">
            <w:pPr>
              <w:pStyle w:val="TAC6"/>
            </w:pPr>
            <w:r>
              <w:t>BT</w:t>
            </w:r>
          </w:p>
        </w:tc>
        <w:tc>
          <w:tcPr>
            <w:tcW w:w="567" w:type="auto"/>
            <w:shd w:val="clear" w:color="auto" w:fill="ADD8E6"/>
          </w:tcPr>
          <w:p w14:paraId="3D246864" w14:textId="77777777" w:rsidR="005E738F" w:rsidRDefault="00000000">
            <w:pPr>
              <w:pStyle w:val="TAC6"/>
            </w:pPr>
            <w:r>
              <w:t>EXCEED</w:t>
            </w:r>
          </w:p>
        </w:tc>
      </w:tr>
      <w:tr w:rsidR="005E738F" w14:paraId="2F1C36EE" w14:textId="77777777">
        <w:trPr>
          <w:jc w:val="center"/>
        </w:trPr>
        <w:tc>
          <w:tcPr>
            <w:tcW w:w="567" w:type="auto"/>
            <w:vMerge/>
          </w:tcPr>
          <w:p w14:paraId="121D949B" w14:textId="77777777" w:rsidR="005E738F" w:rsidRDefault="005E738F"/>
        </w:tc>
        <w:tc>
          <w:tcPr>
            <w:tcW w:w="567" w:type="auto"/>
            <w:vMerge/>
          </w:tcPr>
          <w:p w14:paraId="13DAAA25" w14:textId="77777777" w:rsidR="005E738F" w:rsidRDefault="005E738F"/>
        </w:tc>
        <w:tc>
          <w:tcPr>
            <w:tcW w:w="567" w:type="auto"/>
          </w:tcPr>
          <w:p w14:paraId="46BE0AE2" w14:textId="77777777" w:rsidR="005E738F" w:rsidRDefault="00000000">
            <w:pPr>
              <w:pStyle w:val="TAC6"/>
            </w:pPr>
            <w:r>
              <w:t>2</w:t>
            </w:r>
          </w:p>
        </w:tc>
        <w:tc>
          <w:tcPr>
            <w:tcW w:w="567" w:type="auto"/>
          </w:tcPr>
          <w:p w14:paraId="03B457D9" w14:textId="77777777" w:rsidR="005E738F" w:rsidRDefault="00000000">
            <w:pPr>
              <w:pStyle w:val="TAC6"/>
            </w:pPr>
            <w:r>
              <w:t>24.4</w:t>
            </w:r>
          </w:p>
        </w:tc>
        <w:tc>
          <w:tcPr>
            <w:tcW w:w="567" w:type="auto"/>
          </w:tcPr>
          <w:p w14:paraId="389AC7D8" w14:textId="77777777" w:rsidR="005E738F" w:rsidRDefault="00000000">
            <w:pPr>
              <w:pStyle w:val="TAC6"/>
            </w:pPr>
            <w:r>
              <w:t>off</w:t>
            </w:r>
          </w:p>
        </w:tc>
        <w:tc>
          <w:tcPr>
            <w:tcW w:w="567" w:type="auto"/>
          </w:tcPr>
          <w:p w14:paraId="24F18329" w14:textId="77777777" w:rsidR="005E738F" w:rsidRDefault="00000000">
            <w:pPr>
              <w:pStyle w:val="TAC6"/>
            </w:pPr>
            <w:r>
              <w:t>5%</w:t>
            </w:r>
          </w:p>
        </w:tc>
        <w:tc>
          <w:tcPr>
            <w:tcW w:w="567" w:type="auto"/>
          </w:tcPr>
          <w:p w14:paraId="60417FA1" w14:textId="77777777" w:rsidR="005E738F" w:rsidRDefault="00000000">
            <w:pPr>
              <w:pStyle w:val="TAC6"/>
            </w:pPr>
            <w:r>
              <w:t>BT</w:t>
            </w:r>
          </w:p>
        </w:tc>
        <w:tc>
          <w:tcPr>
            <w:tcW w:w="567" w:type="auto"/>
          </w:tcPr>
          <w:p w14:paraId="4BCA251F" w14:textId="77777777" w:rsidR="005E738F" w:rsidRDefault="00000000">
            <w:pPr>
              <w:pStyle w:val="TAC6"/>
            </w:pPr>
            <w:r>
              <w:t>3.42</w:t>
            </w:r>
          </w:p>
        </w:tc>
        <w:tc>
          <w:tcPr>
            <w:tcW w:w="567" w:type="auto"/>
          </w:tcPr>
          <w:p w14:paraId="24FEE3BD" w14:textId="77777777" w:rsidR="005E738F" w:rsidRDefault="00000000">
            <w:pPr>
              <w:pStyle w:val="TAC6"/>
            </w:pPr>
            <w:r>
              <w:t>1.13</w:t>
            </w:r>
          </w:p>
        </w:tc>
        <w:tc>
          <w:tcPr>
            <w:tcW w:w="567" w:type="auto"/>
          </w:tcPr>
          <w:p w14:paraId="61739C74" w14:textId="77777777" w:rsidR="005E738F" w:rsidRDefault="00000000">
            <w:pPr>
              <w:pStyle w:val="TAC6"/>
            </w:pPr>
            <w:r>
              <w:t>c19</w:t>
            </w:r>
          </w:p>
        </w:tc>
        <w:tc>
          <w:tcPr>
            <w:tcW w:w="567" w:type="auto"/>
          </w:tcPr>
          <w:p w14:paraId="2B460354" w14:textId="77777777" w:rsidR="005E738F" w:rsidRDefault="00000000">
            <w:pPr>
              <w:pStyle w:val="TAC6"/>
            </w:pPr>
            <w:r>
              <w:t>2x9.6</w:t>
            </w:r>
          </w:p>
        </w:tc>
        <w:tc>
          <w:tcPr>
            <w:tcW w:w="567" w:type="auto"/>
          </w:tcPr>
          <w:p w14:paraId="37FA8AA7" w14:textId="77777777" w:rsidR="005E738F" w:rsidRDefault="005E738F">
            <w:pPr>
              <w:pStyle w:val="TAC6"/>
            </w:pPr>
          </w:p>
        </w:tc>
        <w:tc>
          <w:tcPr>
            <w:tcW w:w="567" w:type="auto"/>
          </w:tcPr>
          <w:p w14:paraId="21A5FA0B" w14:textId="77777777" w:rsidR="005E738F" w:rsidRDefault="00000000">
            <w:pPr>
              <w:pStyle w:val="TAC6"/>
            </w:pPr>
            <w:r>
              <w:t>2.71</w:t>
            </w:r>
          </w:p>
        </w:tc>
        <w:tc>
          <w:tcPr>
            <w:tcW w:w="567" w:type="auto"/>
          </w:tcPr>
          <w:p w14:paraId="77763582" w14:textId="77777777" w:rsidR="005E738F" w:rsidRDefault="00000000">
            <w:pPr>
              <w:pStyle w:val="TAC6"/>
            </w:pPr>
            <w:r>
              <w:t>1.18</w:t>
            </w:r>
          </w:p>
        </w:tc>
        <w:tc>
          <w:tcPr>
            <w:tcW w:w="567" w:type="auto"/>
          </w:tcPr>
          <w:p w14:paraId="0CEFC14D" w14:textId="77777777" w:rsidR="005E738F" w:rsidRDefault="00000000">
            <w:pPr>
              <w:pStyle w:val="TAC6"/>
            </w:pPr>
            <w:r>
              <w:t>5.85</w:t>
            </w:r>
          </w:p>
        </w:tc>
        <w:tc>
          <w:tcPr>
            <w:tcW w:w="567" w:type="auto"/>
          </w:tcPr>
          <w:p w14:paraId="64D7713A" w14:textId="77777777" w:rsidR="005E738F" w:rsidRDefault="00000000">
            <w:pPr>
              <w:pStyle w:val="TAC6"/>
            </w:pPr>
            <w:r>
              <w:t>BT</w:t>
            </w:r>
          </w:p>
        </w:tc>
        <w:tc>
          <w:tcPr>
            <w:tcW w:w="567" w:type="auto"/>
          </w:tcPr>
          <w:p w14:paraId="381F9823" w14:textId="77777777" w:rsidR="005E738F" w:rsidRDefault="00000000">
            <w:pPr>
              <w:pStyle w:val="TAC6"/>
            </w:pPr>
            <w:r>
              <w:t>PASS</w:t>
            </w:r>
          </w:p>
        </w:tc>
      </w:tr>
      <w:tr w:rsidR="005E738F" w14:paraId="53FC8A1F" w14:textId="77777777">
        <w:trPr>
          <w:jc w:val="center"/>
        </w:trPr>
        <w:tc>
          <w:tcPr>
            <w:tcW w:w="567" w:type="auto"/>
            <w:vMerge/>
          </w:tcPr>
          <w:p w14:paraId="6874157C" w14:textId="77777777" w:rsidR="005E738F" w:rsidRDefault="005E738F"/>
        </w:tc>
        <w:tc>
          <w:tcPr>
            <w:tcW w:w="567" w:type="auto"/>
            <w:vMerge w:val="restart"/>
          </w:tcPr>
          <w:p w14:paraId="48692BC2" w14:textId="77777777" w:rsidR="005E738F" w:rsidRDefault="00000000">
            <w:pPr>
              <w:pStyle w:val="TAC6"/>
            </w:pPr>
            <w:r>
              <w:t>c33</w:t>
            </w:r>
          </w:p>
        </w:tc>
        <w:tc>
          <w:tcPr>
            <w:tcW w:w="567" w:type="auto"/>
          </w:tcPr>
          <w:p w14:paraId="05C09908" w14:textId="77777777" w:rsidR="005E738F" w:rsidRDefault="00000000">
            <w:pPr>
              <w:pStyle w:val="TAC6"/>
            </w:pPr>
            <w:r>
              <w:t>1</w:t>
            </w:r>
          </w:p>
        </w:tc>
        <w:tc>
          <w:tcPr>
            <w:tcW w:w="567" w:type="auto"/>
          </w:tcPr>
          <w:p w14:paraId="48BB7C6E" w14:textId="77777777" w:rsidR="005E738F" w:rsidRDefault="00000000">
            <w:pPr>
              <w:pStyle w:val="TAC6"/>
            </w:pPr>
            <w:r>
              <w:t>32</w:t>
            </w:r>
          </w:p>
        </w:tc>
        <w:tc>
          <w:tcPr>
            <w:tcW w:w="567" w:type="auto"/>
          </w:tcPr>
          <w:p w14:paraId="5BA16E76" w14:textId="77777777" w:rsidR="005E738F" w:rsidRDefault="00000000">
            <w:pPr>
              <w:pStyle w:val="TAC6"/>
            </w:pPr>
            <w:r>
              <w:t>off</w:t>
            </w:r>
          </w:p>
        </w:tc>
        <w:tc>
          <w:tcPr>
            <w:tcW w:w="567" w:type="auto"/>
          </w:tcPr>
          <w:p w14:paraId="5B179149" w14:textId="77777777" w:rsidR="005E738F" w:rsidRDefault="00000000">
            <w:pPr>
              <w:pStyle w:val="TAC6"/>
            </w:pPr>
            <w:r>
              <w:t>5%</w:t>
            </w:r>
          </w:p>
        </w:tc>
        <w:tc>
          <w:tcPr>
            <w:tcW w:w="567" w:type="auto"/>
          </w:tcPr>
          <w:p w14:paraId="322D975B" w14:textId="77777777" w:rsidR="005E738F" w:rsidRDefault="00000000">
            <w:pPr>
              <w:pStyle w:val="TAC6"/>
            </w:pPr>
            <w:r>
              <w:t>NWT</w:t>
            </w:r>
          </w:p>
        </w:tc>
        <w:tc>
          <w:tcPr>
            <w:tcW w:w="567" w:type="auto"/>
          </w:tcPr>
          <w:p w14:paraId="1A143EE0" w14:textId="77777777" w:rsidR="005E738F" w:rsidRDefault="00000000">
            <w:pPr>
              <w:pStyle w:val="TAC6"/>
            </w:pPr>
            <w:r>
              <w:t>3.44</w:t>
            </w:r>
          </w:p>
        </w:tc>
        <w:tc>
          <w:tcPr>
            <w:tcW w:w="567" w:type="auto"/>
          </w:tcPr>
          <w:p w14:paraId="15BCCF6D" w14:textId="77777777" w:rsidR="005E738F" w:rsidRDefault="00000000">
            <w:pPr>
              <w:pStyle w:val="TAC6"/>
            </w:pPr>
            <w:r>
              <w:t>1.11</w:t>
            </w:r>
          </w:p>
        </w:tc>
        <w:tc>
          <w:tcPr>
            <w:tcW w:w="567" w:type="auto"/>
          </w:tcPr>
          <w:p w14:paraId="076E36FB" w14:textId="77777777" w:rsidR="005E738F" w:rsidRDefault="00000000">
            <w:pPr>
              <w:pStyle w:val="TAC6"/>
            </w:pPr>
            <w:r>
              <w:t>c21</w:t>
            </w:r>
          </w:p>
        </w:tc>
        <w:tc>
          <w:tcPr>
            <w:tcW w:w="567" w:type="auto"/>
          </w:tcPr>
          <w:p w14:paraId="2A3FFF5F" w14:textId="77777777" w:rsidR="005E738F" w:rsidRDefault="00000000">
            <w:pPr>
              <w:pStyle w:val="TAC6"/>
            </w:pPr>
            <w:r>
              <w:t>2x16.4</w:t>
            </w:r>
          </w:p>
        </w:tc>
        <w:tc>
          <w:tcPr>
            <w:tcW w:w="567" w:type="auto"/>
          </w:tcPr>
          <w:p w14:paraId="74349E39" w14:textId="77777777" w:rsidR="005E738F" w:rsidRDefault="005E738F">
            <w:pPr>
              <w:pStyle w:val="TAC6"/>
            </w:pPr>
          </w:p>
        </w:tc>
        <w:tc>
          <w:tcPr>
            <w:tcW w:w="567" w:type="auto"/>
          </w:tcPr>
          <w:p w14:paraId="21A6F22F" w14:textId="77777777" w:rsidR="005E738F" w:rsidRDefault="00000000">
            <w:pPr>
              <w:pStyle w:val="TAC6"/>
            </w:pPr>
            <w:r>
              <w:t>2.98</w:t>
            </w:r>
          </w:p>
        </w:tc>
        <w:tc>
          <w:tcPr>
            <w:tcW w:w="567" w:type="auto"/>
          </w:tcPr>
          <w:p w14:paraId="1CA5CA1F" w14:textId="77777777" w:rsidR="005E738F" w:rsidRDefault="00000000">
            <w:pPr>
              <w:pStyle w:val="TAC6"/>
            </w:pPr>
            <w:r>
              <w:t>1.1</w:t>
            </w:r>
          </w:p>
        </w:tc>
        <w:tc>
          <w:tcPr>
            <w:tcW w:w="567" w:type="auto"/>
          </w:tcPr>
          <w:p w14:paraId="1F47C0F5" w14:textId="77777777" w:rsidR="005E738F" w:rsidRDefault="00000000">
            <w:pPr>
              <w:pStyle w:val="TAC6"/>
            </w:pPr>
            <w:r>
              <w:t>3.96</w:t>
            </w:r>
          </w:p>
        </w:tc>
        <w:tc>
          <w:tcPr>
            <w:tcW w:w="567" w:type="auto"/>
          </w:tcPr>
          <w:p w14:paraId="1EC24B9A" w14:textId="77777777" w:rsidR="005E738F" w:rsidRDefault="00000000">
            <w:pPr>
              <w:pStyle w:val="TAC6"/>
            </w:pPr>
            <w:r>
              <w:t>BT</w:t>
            </w:r>
          </w:p>
        </w:tc>
        <w:tc>
          <w:tcPr>
            <w:tcW w:w="567" w:type="auto"/>
            <w:shd w:val="clear" w:color="auto" w:fill="ADD8E6"/>
          </w:tcPr>
          <w:p w14:paraId="1EDB0932" w14:textId="77777777" w:rsidR="005E738F" w:rsidRDefault="00000000">
            <w:pPr>
              <w:pStyle w:val="TAC6"/>
            </w:pPr>
            <w:r>
              <w:t>EXCEED</w:t>
            </w:r>
          </w:p>
        </w:tc>
      </w:tr>
      <w:tr w:rsidR="005E738F" w14:paraId="3EA39EA1" w14:textId="77777777">
        <w:trPr>
          <w:jc w:val="center"/>
        </w:trPr>
        <w:tc>
          <w:tcPr>
            <w:tcW w:w="567" w:type="auto"/>
            <w:vMerge/>
          </w:tcPr>
          <w:p w14:paraId="1A4BA1A1" w14:textId="77777777" w:rsidR="005E738F" w:rsidRDefault="005E738F"/>
        </w:tc>
        <w:tc>
          <w:tcPr>
            <w:tcW w:w="567" w:type="auto"/>
            <w:vMerge/>
          </w:tcPr>
          <w:p w14:paraId="62845336" w14:textId="77777777" w:rsidR="005E738F" w:rsidRDefault="005E738F"/>
        </w:tc>
        <w:tc>
          <w:tcPr>
            <w:tcW w:w="567" w:type="auto"/>
          </w:tcPr>
          <w:p w14:paraId="09792187" w14:textId="77777777" w:rsidR="005E738F" w:rsidRDefault="00000000">
            <w:pPr>
              <w:pStyle w:val="TAC6"/>
            </w:pPr>
            <w:r>
              <w:t>2</w:t>
            </w:r>
          </w:p>
        </w:tc>
        <w:tc>
          <w:tcPr>
            <w:tcW w:w="567" w:type="auto"/>
          </w:tcPr>
          <w:p w14:paraId="0707E288" w14:textId="77777777" w:rsidR="005E738F" w:rsidRDefault="00000000">
            <w:pPr>
              <w:pStyle w:val="TAC6"/>
            </w:pPr>
            <w:r>
              <w:t>32</w:t>
            </w:r>
          </w:p>
        </w:tc>
        <w:tc>
          <w:tcPr>
            <w:tcW w:w="567" w:type="auto"/>
          </w:tcPr>
          <w:p w14:paraId="548A2E82" w14:textId="77777777" w:rsidR="005E738F" w:rsidRDefault="00000000">
            <w:pPr>
              <w:pStyle w:val="TAC6"/>
            </w:pPr>
            <w:r>
              <w:t>off</w:t>
            </w:r>
          </w:p>
        </w:tc>
        <w:tc>
          <w:tcPr>
            <w:tcW w:w="567" w:type="auto"/>
          </w:tcPr>
          <w:p w14:paraId="5427066B" w14:textId="77777777" w:rsidR="005E738F" w:rsidRDefault="00000000">
            <w:pPr>
              <w:pStyle w:val="TAC6"/>
            </w:pPr>
            <w:r>
              <w:t>5%</w:t>
            </w:r>
          </w:p>
        </w:tc>
        <w:tc>
          <w:tcPr>
            <w:tcW w:w="567" w:type="auto"/>
          </w:tcPr>
          <w:p w14:paraId="782E24DD" w14:textId="77777777" w:rsidR="005E738F" w:rsidRDefault="00000000">
            <w:pPr>
              <w:pStyle w:val="TAC6"/>
            </w:pPr>
            <w:r>
              <w:t>BT</w:t>
            </w:r>
          </w:p>
        </w:tc>
        <w:tc>
          <w:tcPr>
            <w:tcW w:w="567" w:type="auto"/>
          </w:tcPr>
          <w:p w14:paraId="1D492501" w14:textId="77777777" w:rsidR="005E738F" w:rsidRDefault="00000000">
            <w:pPr>
              <w:pStyle w:val="TAC6"/>
            </w:pPr>
            <w:r>
              <w:t>3.44</w:t>
            </w:r>
          </w:p>
        </w:tc>
        <w:tc>
          <w:tcPr>
            <w:tcW w:w="567" w:type="auto"/>
          </w:tcPr>
          <w:p w14:paraId="1A1D4E70" w14:textId="77777777" w:rsidR="005E738F" w:rsidRDefault="00000000">
            <w:pPr>
              <w:pStyle w:val="TAC6"/>
            </w:pPr>
            <w:r>
              <w:t>1.11</w:t>
            </w:r>
          </w:p>
        </w:tc>
        <w:tc>
          <w:tcPr>
            <w:tcW w:w="567" w:type="auto"/>
          </w:tcPr>
          <w:p w14:paraId="7156E591" w14:textId="77777777" w:rsidR="005E738F" w:rsidRDefault="00000000">
            <w:pPr>
              <w:pStyle w:val="TAC6"/>
            </w:pPr>
            <w:r>
              <w:t>c20</w:t>
            </w:r>
          </w:p>
        </w:tc>
        <w:tc>
          <w:tcPr>
            <w:tcW w:w="567" w:type="auto"/>
          </w:tcPr>
          <w:p w14:paraId="2DB1E570" w14:textId="77777777" w:rsidR="005E738F" w:rsidRDefault="00000000">
            <w:pPr>
              <w:pStyle w:val="TAC6"/>
            </w:pPr>
            <w:r>
              <w:t>2x13.2</w:t>
            </w:r>
          </w:p>
        </w:tc>
        <w:tc>
          <w:tcPr>
            <w:tcW w:w="567" w:type="auto"/>
          </w:tcPr>
          <w:p w14:paraId="1CBBB39C" w14:textId="77777777" w:rsidR="005E738F" w:rsidRDefault="005E738F">
            <w:pPr>
              <w:pStyle w:val="TAC6"/>
            </w:pPr>
          </w:p>
        </w:tc>
        <w:tc>
          <w:tcPr>
            <w:tcW w:w="567" w:type="auto"/>
          </w:tcPr>
          <w:p w14:paraId="67E62ACE" w14:textId="77777777" w:rsidR="005E738F" w:rsidRDefault="00000000">
            <w:pPr>
              <w:pStyle w:val="TAC6"/>
            </w:pPr>
            <w:r>
              <w:t>2.78</w:t>
            </w:r>
          </w:p>
        </w:tc>
        <w:tc>
          <w:tcPr>
            <w:tcW w:w="567" w:type="auto"/>
          </w:tcPr>
          <w:p w14:paraId="04051774" w14:textId="77777777" w:rsidR="005E738F" w:rsidRDefault="00000000">
            <w:pPr>
              <w:pStyle w:val="TAC6"/>
            </w:pPr>
            <w:r>
              <w:t>1.16</w:t>
            </w:r>
          </w:p>
        </w:tc>
        <w:tc>
          <w:tcPr>
            <w:tcW w:w="567" w:type="auto"/>
          </w:tcPr>
          <w:p w14:paraId="52615EDC" w14:textId="77777777" w:rsidR="005E738F" w:rsidRDefault="00000000">
            <w:pPr>
              <w:pStyle w:val="TAC6"/>
            </w:pPr>
            <w:r>
              <w:t>5.56</w:t>
            </w:r>
          </w:p>
        </w:tc>
        <w:tc>
          <w:tcPr>
            <w:tcW w:w="567" w:type="auto"/>
          </w:tcPr>
          <w:p w14:paraId="7C80EDB8" w14:textId="77777777" w:rsidR="005E738F" w:rsidRDefault="00000000">
            <w:pPr>
              <w:pStyle w:val="TAC6"/>
            </w:pPr>
            <w:r>
              <w:t>BT</w:t>
            </w:r>
          </w:p>
        </w:tc>
        <w:tc>
          <w:tcPr>
            <w:tcW w:w="567" w:type="auto"/>
          </w:tcPr>
          <w:p w14:paraId="792C96D7" w14:textId="77777777" w:rsidR="005E738F" w:rsidRDefault="00000000">
            <w:pPr>
              <w:pStyle w:val="TAC6"/>
            </w:pPr>
            <w:r>
              <w:t>PASS</w:t>
            </w:r>
          </w:p>
        </w:tc>
      </w:tr>
      <w:tr w:rsidR="005E738F" w14:paraId="0E279901" w14:textId="77777777">
        <w:trPr>
          <w:jc w:val="center"/>
        </w:trPr>
        <w:tc>
          <w:tcPr>
            <w:tcW w:w="567" w:type="auto"/>
            <w:vMerge/>
          </w:tcPr>
          <w:p w14:paraId="26096F51" w14:textId="77777777" w:rsidR="005E738F" w:rsidRDefault="005E738F"/>
        </w:tc>
        <w:tc>
          <w:tcPr>
            <w:tcW w:w="567" w:type="auto"/>
            <w:vMerge w:val="restart"/>
          </w:tcPr>
          <w:p w14:paraId="53002E52" w14:textId="77777777" w:rsidR="005E738F" w:rsidRDefault="00000000">
            <w:pPr>
              <w:pStyle w:val="TAC6"/>
            </w:pPr>
            <w:r>
              <w:t>c34</w:t>
            </w:r>
          </w:p>
        </w:tc>
        <w:tc>
          <w:tcPr>
            <w:tcW w:w="567" w:type="auto"/>
          </w:tcPr>
          <w:p w14:paraId="48FDECF6" w14:textId="77777777" w:rsidR="005E738F" w:rsidRDefault="00000000">
            <w:pPr>
              <w:pStyle w:val="TAC6"/>
            </w:pPr>
            <w:r>
              <w:t>1</w:t>
            </w:r>
          </w:p>
        </w:tc>
        <w:tc>
          <w:tcPr>
            <w:tcW w:w="567" w:type="auto"/>
          </w:tcPr>
          <w:p w14:paraId="507865CB" w14:textId="77777777" w:rsidR="005E738F" w:rsidRDefault="00000000">
            <w:pPr>
              <w:pStyle w:val="TAC6"/>
            </w:pPr>
            <w:r>
              <w:t>48</w:t>
            </w:r>
          </w:p>
        </w:tc>
        <w:tc>
          <w:tcPr>
            <w:tcW w:w="567" w:type="auto"/>
          </w:tcPr>
          <w:p w14:paraId="35E60113" w14:textId="77777777" w:rsidR="005E738F" w:rsidRDefault="00000000">
            <w:pPr>
              <w:pStyle w:val="TAC6"/>
            </w:pPr>
            <w:r>
              <w:t>off</w:t>
            </w:r>
          </w:p>
        </w:tc>
        <w:tc>
          <w:tcPr>
            <w:tcW w:w="567" w:type="auto"/>
          </w:tcPr>
          <w:p w14:paraId="53C4180F" w14:textId="77777777" w:rsidR="005E738F" w:rsidRDefault="00000000">
            <w:pPr>
              <w:pStyle w:val="TAC6"/>
            </w:pPr>
            <w:r>
              <w:t>5%</w:t>
            </w:r>
          </w:p>
        </w:tc>
        <w:tc>
          <w:tcPr>
            <w:tcW w:w="567" w:type="auto"/>
          </w:tcPr>
          <w:p w14:paraId="24DBCF58" w14:textId="77777777" w:rsidR="005E738F" w:rsidRDefault="00000000">
            <w:pPr>
              <w:pStyle w:val="TAC6"/>
            </w:pPr>
            <w:r>
              <w:t>NWT</w:t>
            </w:r>
          </w:p>
        </w:tc>
        <w:tc>
          <w:tcPr>
            <w:tcW w:w="567" w:type="auto"/>
          </w:tcPr>
          <w:p w14:paraId="1FAE18EB" w14:textId="77777777" w:rsidR="005E738F" w:rsidRDefault="00000000">
            <w:pPr>
              <w:pStyle w:val="TAC6"/>
            </w:pPr>
            <w:r>
              <w:t>3.91</w:t>
            </w:r>
          </w:p>
        </w:tc>
        <w:tc>
          <w:tcPr>
            <w:tcW w:w="567" w:type="auto"/>
          </w:tcPr>
          <w:p w14:paraId="74FEC0D1" w14:textId="77777777" w:rsidR="005E738F" w:rsidRDefault="00000000">
            <w:pPr>
              <w:pStyle w:val="TAC6"/>
            </w:pPr>
            <w:r>
              <w:t>0.94</w:t>
            </w:r>
          </w:p>
        </w:tc>
        <w:tc>
          <w:tcPr>
            <w:tcW w:w="567" w:type="auto"/>
          </w:tcPr>
          <w:p w14:paraId="6C37FCC5" w14:textId="77777777" w:rsidR="005E738F" w:rsidRDefault="00000000">
            <w:pPr>
              <w:pStyle w:val="TAC6"/>
            </w:pPr>
            <w:r>
              <w:t>c23</w:t>
            </w:r>
          </w:p>
        </w:tc>
        <w:tc>
          <w:tcPr>
            <w:tcW w:w="567" w:type="auto"/>
          </w:tcPr>
          <w:p w14:paraId="3AE912AB" w14:textId="77777777" w:rsidR="005E738F" w:rsidRDefault="00000000">
            <w:pPr>
              <w:pStyle w:val="TAC6"/>
            </w:pPr>
            <w:r>
              <w:t>2x32</w:t>
            </w:r>
          </w:p>
        </w:tc>
        <w:tc>
          <w:tcPr>
            <w:tcW w:w="567" w:type="auto"/>
          </w:tcPr>
          <w:p w14:paraId="1A7E02C4" w14:textId="77777777" w:rsidR="005E738F" w:rsidRDefault="005E738F">
            <w:pPr>
              <w:pStyle w:val="TAC6"/>
            </w:pPr>
          </w:p>
        </w:tc>
        <w:tc>
          <w:tcPr>
            <w:tcW w:w="567" w:type="auto"/>
          </w:tcPr>
          <w:p w14:paraId="6F3CC81B" w14:textId="77777777" w:rsidR="005E738F" w:rsidRDefault="00000000">
            <w:pPr>
              <w:pStyle w:val="TAC6"/>
            </w:pPr>
            <w:r>
              <w:t>3.41</w:t>
            </w:r>
          </w:p>
        </w:tc>
        <w:tc>
          <w:tcPr>
            <w:tcW w:w="567" w:type="auto"/>
          </w:tcPr>
          <w:p w14:paraId="09D5A8C6" w14:textId="77777777" w:rsidR="005E738F" w:rsidRDefault="00000000">
            <w:pPr>
              <w:pStyle w:val="TAC6"/>
            </w:pPr>
            <w:r>
              <w:t>1.12</w:t>
            </w:r>
          </w:p>
        </w:tc>
        <w:tc>
          <w:tcPr>
            <w:tcW w:w="567" w:type="auto"/>
          </w:tcPr>
          <w:p w14:paraId="64B87C3C" w14:textId="77777777" w:rsidR="005E738F" w:rsidRDefault="00000000">
            <w:pPr>
              <w:pStyle w:val="TAC6"/>
            </w:pPr>
            <w:r>
              <w:t>4.6</w:t>
            </w:r>
          </w:p>
        </w:tc>
        <w:tc>
          <w:tcPr>
            <w:tcW w:w="567" w:type="auto"/>
          </w:tcPr>
          <w:p w14:paraId="1482EE81" w14:textId="77777777" w:rsidR="005E738F" w:rsidRDefault="00000000">
            <w:pPr>
              <w:pStyle w:val="TAC6"/>
            </w:pPr>
            <w:r>
              <w:t>BT</w:t>
            </w:r>
          </w:p>
        </w:tc>
        <w:tc>
          <w:tcPr>
            <w:tcW w:w="567" w:type="auto"/>
            <w:shd w:val="clear" w:color="auto" w:fill="ADD8E6"/>
          </w:tcPr>
          <w:p w14:paraId="7E048322" w14:textId="77777777" w:rsidR="005E738F" w:rsidRDefault="00000000">
            <w:pPr>
              <w:pStyle w:val="TAC6"/>
            </w:pPr>
            <w:r>
              <w:t>EXCEED</w:t>
            </w:r>
          </w:p>
        </w:tc>
      </w:tr>
      <w:tr w:rsidR="005E738F" w14:paraId="1C9642D6" w14:textId="77777777">
        <w:trPr>
          <w:jc w:val="center"/>
        </w:trPr>
        <w:tc>
          <w:tcPr>
            <w:tcW w:w="567" w:type="auto"/>
            <w:vMerge/>
          </w:tcPr>
          <w:p w14:paraId="20257356" w14:textId="77777777" w:rsidR="005E738F" w:rsidRDefault="005E738F"/>
        </w:tc>
        <w:tc>
          <w:tcPr>
            <w:tcW w:w="567" w:type="auto"/>
            <w:vMerge/>
          </w:tcPr>
          <w:p w14:paraId="57C67804" w14:textId="77777777" w:rsidR="005E738F" w:rsidRDefault="005E738F"/>
        </w:tc>
        <w:tc>
          <w:tcPr>
            <w:tcW w:w="567" w:type="auto"/>
          </w:tcPr>
          <w:p w14:paraId="73F7201F" w14:textId="77777777" w:rsidR="005E738F" w:rsidRDefault="00000000">
            <w:pPr>
              <w:pStyle w:val="TAC6"/>
            </w:pPr>
            <w:r>
              <w:t>2</w:t>
            </w:r>
          </w:p>
        </w:tc>
        <w:tc>
          <w:tcPr>
            <w:tcW w:w="567" w:type="auto"/>
          </w:tcPr>
          <w:p w14:paraId="6A9829F7" w14:textId="77777777" w:rsidR="005E738F" w:rsidRDefault="00000000">
            <w:pPr>
              <w:pStyle w:val="TAC6"/>
            </w:pPr>
            <w:r>
              <w:t>48</w:t>
            </w:r>
          </w:p>
        </w:tc>
        <w:tc>
          <w:tcPr>
            <w:tcW w:w="567" w:type="auto"/>
          </w:tcPr>
          <w:p w14:paraId="6A8EC75D" w14:textId="77777777" w:rsidR="005E738F" w:rsidRDefault="00000000">
            <w:pPr>
              <w:pStyle w:val="TAC6"/>
            </w:pPr>
            <w:r>
              <w:t>off</w:t>
            </w:r>
          </w:p>
        </w:tc>
        <w:tc>
          <w:tcPr>
            <w:tcW w:w="567" w:type="auto"/>
          </w:tcPr>
          <w:p w14:paraId="02832470" w14:textId="77777777" w:rsidR="005E738F" w:rsidRDefault="00000000">
            <w:pPr>
              <w:pStyle w:val="TAC6"/>
            </w:pPr>
            <w:r>
              <w:t>5%</w:t>
            </w:r>
          </w:p>
        </w:tc>
        <w:tc>
          <w:tcPr>
            <w:tcW w:w="567" w:type="auto"/>
          </w:tcPr>
          <w:p w14:paraId="7C199481" w14:textId="77777777" w:rsidR="005E738F" w:rsidRDefault="00000000">
            <w:pPr>
              <w:pStyle w:val="TAC6"/>
            </w:pPr>
            <w:r>
              <w:t>BT</w:t>
            </w:r>
          </w:p>
        </w:tc>
        <w:tc>
          <w:tcPr>
            <w:tcW w:w="567" w:type="auto"/>
          </w:tcPr>
          <w:p w14:paraId="7C63256E" w14:textId="77777777" w:rsidR="005E738F" w:rsidRDefault="00000000">
            <w:pPr>
              <w:pStyle w:val="TAC6"/>
            </w:pPr>
            <w:r>
              <w:t>3.91</w:t>
            </w:r>
          </w:p>
        </w:tc>
        <w:tc>
          <w:tcPr>
            <w:tcW w:w="567" w:type="auto"/>
          </w:tcPr>
          <w:p w14:paraId="029FD497" w14:textId="77777777" w:rsidR="005E738F" w:rsidRDefault="00000000">
            <w:pPr>
              <w:pStyle w:val="TAC6"/>
            </w:pPr>
            <w:r>
              <w:t>0.94</w:t>
            </w:r>
          </w:p>
        </w:tc>
        <w:tc>
          <w:tcPr>
            <w:tcW w:w="567" w:type="auto"/>
          </w:tcPr>
          <w:p w14:paraId="48AB606C" w14:textId="77777777" w:rsidR="005E738F" w:rsidRDefault="00000000">
            <w:pPr>
              <w:pStyle w:val="TAC6"/>
            </w:pPr>
            <w:r>
              <w:t>c22</w:t>
            </w:r>
          </w:p>
        </w:tc>
        <w:tc>
          <w:tcPr>
            <w:tcW w:w="567" w:type="auto"/>
          </w:tcPr>
          <w:p w14:paraId="719EF895" w14:textId="77777777" w:rsidR="005E738F" w:rsidRDefault="00000000">
            <w:pPr>
              <w:pStyle w:val="TAC6"/>
            </w:pPr>
            <w:r>
              <w:t>2x24.4</w:t>
            </w:r>
          </w:p>
        </w:tc>
        <w:tc>
          <w:tcPr>
            <w:tcW w:w="567" w:type="auto"/>
          </w:tcPr>
          <w:p w14:paraId="7AB36BCE" w14:textId="77777777" w:rsidR="005E738F" w:rsidRDefault="005E738F">
            <w:pPr>
              <w:pStyle w:val="TAC6"/>
            </w:pPr>
          </w:p>
        </w:tc>
        <w:tc>
          <w:tcPr>
            <w:tcW w:w="567" w:type="auto"/>
          </w:tcPr>
          <w:p w14:paraId="503BAB75" w14:textId="77777777" w:rsidR="005E738F" w:rsidRDefault="00000000">
            <w:pPr>
              <w:pStyle w:val="TAC6"/>
            </w:pPr>
            <w:r>
              <w:t>3.33</w:t>
            </w:r>
          </w:p>
        </w:tc>
        <w:tc>
          <w:tcPr>
            <w:tcW w:w="567" w:type="auto"/>
          </w:tcPr>
          <w:p w14:paraId="1C2D7774" w14:textId="77777777" w:rsidR="005E738F" w:rsidRDefault="00000000">
            <w:pPr>
              <w:pStyle w:val="TAC6"/>
            </w:pPr>
            <w:r>
              <w:t>1.12</w:t>
            </w:r>
          </w:p>
        </w:tc>
        <w:tc>
          <w:tcPr>
            <w:tcW w:w="567" w:type="auto"/>
          </w:tcPr>
          <w:p w14:paraId="174C6FB7" w14:textId="77777777" w:rsidR="005E738F" w:rsidRDefault="00000000">
            <w:pPr>
              <w:pStyle w:val="TAC6"/>
            </w:pPr>
            <w:r>
              <w:t>5.3</w:t>
            </w:r>
          </w:p>
        </w:tc>
        <w:tc>
          <w:tcPr>
            <w:tcW w:w="567" w:type="auto"/>
          </w:tcPr>
          <w:p w14:paraId="6A667966" w14:textId="77777777" w:rsidR="005E738F" w:rsidRDefault="00000000">
            <w:pPr>
              <w:pStyle w:val="TAC6"/>
            </w:pPr>
            <w:r>
              <w:t>BT</w:t>
            </w:r>
          </w:p>
        </w:tc>
        <w:tc>
          <w:tcPr>
            <w:tcW w:w="567" w:type="auto"/>
          </w:tcPr>
          <w:p w14:paraId="784C278D" w14:textId="77777777" w:rsidR="005E738F" w:rsidRDefault="00000000">
            <w:pPr>
              <w:pStyle w:val="TAC6"/>
            </w:pPr>
            <w:r>
              <w:t>PASS</w:t>
            </w:r>
          </w:p>
        </w:tc>
      </w:tr>
      <w:tr w:rsidR="005E738F" w14:paraId="7F130F86" w14:textId="77777777">
        <w:trPr>
          <w:jc w:val="center"/>
        </w:trPr>
        <w:tc>
          <w:tcPr>
            <w:tcW w:w="567" w:type="auto"/>
            <w:vMerge/>
          </w:tcPr>
          <w:p w14:paraId="4B8ED3E6" w14:textId="77777777" w:rsidR="005E738F" w:rsidRDefault="005E738F"/>
        </w:tc>
        <w:tc>
          <w:tcPr>
            <w:tcW w:w="567" w:type="auto"/>
            <w:vMerge w:val="restart"/>
          </w:tcPr>
          <w:p w14:paraId="4163F552" w14:textId="77777777" w:rsidR="005E738F" w:rsidRDefault="00000000">
            <w:pPr>
              <w:pStyle w:val="TAC6"/>
            </w:pPr>
            <w:r>
              <w:t>c35</w:t>
            </w:r>
          </w:p>
        </w:tc>
        <w:tc>
          <w:tcPr>
            <w:tcW w:w="567" w:type="auto"/>
          </w:tcPr>
          <w:p w14:paraId="32C731AB" w14:textId="77777777" w:rsidR="005E738F" w:rsidRDefault="00000000">
            <w:pPr>
              <w:pStyle w:val="TAC6"/>
            </w:pPr>
            <w:r>
              <w:t>1</w:t>
            </w:r>
          </w:p>
        </w:tc>
        <w:tc>
          <w:tcPr>
            <w:tcW w:w="567" w:type="auto"/>
          </w:tcPr>
          <w:p w14:paraId="1EC92FA9" w14:textId="77777777" w:rsidR="005E738F" w:rsidRDefault="00000000">
            <w:pPr>
              <w:pStyle w:val="TAC6"/>
            </w:pPr>
            <w:r>
              <w:t>24.4</w:t>
            </w:r>
          </w:p>
        </w:tc>
        <w:tc>
          <w:tcPr>
            <w:tcW w:w="567" w:type="auto"/>
          </w:tcPr>
          <w:p w14:paraId="27362543" w14:textId="77777777" w:rsidR="005E738F" w:rsidRDefault="00000000">
            <w:pPr>
              <w:pStyle w:val="TAC6"/>
            </w:pPr>
            <w:r>
              <w:t>on</w:t>
            </w:r>
          </w:p>
        </w:tc>
        <w:tc>
          <w:tcPr>
            <w:tcW w:w="567" w:type="auto"/>
          </w:tcPr>
          <w:p w14:paraId="63403E06" w14:textId="77777777" w:rsidR="005E738F" w:rsidRDefault="005E738F">
            <w:pPr>
              <w:pStyle w:val="TAC6"/>
            </w:pPr>
          </w:p>
        </w:tc>
        <w:tc>
          <w:tcPr>
            <w:tcW w:w="567" w:type="auto"/>
          </w:tcPr>
          <w:p w14:paraId="32985F58" w14:textId="77777777" w:rsidR="005E738F" w:rsidRDefault="00000000">
            <w:pPr>
              <w:pStyle w:val="TAC6"/>
            </w:pPr>
            <w:r>
              <w:t>NWT</w:t>
            </w:r>
          </w:p>
        </w:tc>
        <w:tc>
          <w:tcPr>
            <w:tcW w:w="567" w:type="auto"/>
          </w:tcPr>
          <w:p w14:paraId="1A8E93C7" w14:textId="77777777" w:rsidR="005E738F" w:rsidRDefault="00000000">
            <w:pPr>
              <w:pStyle w:val="TAC6"/>
            </w:pPr>
            <w:r>
              <w:t>4.17</w:t>
            </w:r>
          </w:p>
        </w:tc>
        <w:tc>
          <w:tcPr>
            <w:tcW w:w="567" w:type="auto"/>
          </w:tcPr>
          <w:p w14:paraId="6AC806D7" w14:textId="77777777" w:rsidR="005E738F" w:rsidRDefault="00000000">
            <w:pPr>
              <w:pStyle w:val="TAC6"/>
            </w:pPr>
            <w:r>
              <w:t>0.87</w:t>
            </w:r>
          </w:p>
        </w:tc>
        <w:tc>
          <w:tcPr>
            <w:tcW w:w="567" w:type="auto"/>
          </w:tcPr>
          <w:p w14:paraId="16BB663C" w14:textId="77777777" w:rsidR="005E738F" w:rsidRDefault="00000000">
            <w:pPr>
              <w:pStyle w:val="TAC6"/>
            </w:pPr>
            <w:r>
              <w:t>c12</w:t>
            </w:r>
          </w:p>
        </w:tc>
        <w:tc>
          <w:tcPr>
            <w:tcW w:w="567" w:type="auto"/>
          </w:tcPr>
          <w:p w14:paraId="2E4DD6A7" w14:textId="77777777" w:rsidR="005E738F" w:rsidRDefault="00000000">
            <w:pPr>
              <w:pStyle w:val="TAC6"/>
            </w:pPr>
            <w:r>
              <w:t>2x13.2</w:t>
            </w:r>
          </w:p>
        </w:tc>
        <w:tc>
          <w:tcPr>
            <w:tcW w:w="567" w:type="auto"/>
          </w:tcPr>
          <w:p w14:paraId="7B3089C0" w14:textId="77777777" w:rsidR="005E738F" w:rsidRDefault="00000000">
            <w:pPr>
              <w:pStyle w:val="TAC6"/>
            </w:pPr>
            <w:r>
              <w:t>off</w:t>
            </w:r>
          </w:p>
        </w:tc>
        <w:tc>
          <w:tcPr>
            <w:tcW w:w="567" w:type="auto"/>
          </w:tcPr>
          <w:p w14:paraId="102176BA" w14:textId="77777777" w:rsidR="005E738F" w:rsidRDefault="00000000">
            <w:pPr>
              <w:pStyle w:val="TAC6"/>
            </w:pPr>
            <w:r>
              <w:t>3.41</w:t>
            </w:r>
          </w:p>
        </w:tc>
        <w:tc>
          <w:tcPr>
            <w:tcW w:w="567" w:type="auto"/>
          </w:tcPr>
          <w:p w14:paraId="6ED4674E" w14:textId="77777777" w:rsidR="005E738F" w:rsidRDefault="00000000">
            <w:pPr>
              <w:pStyle w:val="TAC6"/>
            </w:pPr>
            <w:r>
              <w:t>1.17</w:t>
            </w:r>
          </w:p>
        </w:tc>
        <w:tc>
          <w:tcPr>
            <w:tcW w:w="567" w:type="auto"/>
          </w:tcPr>
          <w:p w14:paraId="658BFBD7" w14:textId="77777777" w:rsidR="005E738F" w:rsidRDefault="00000000">
            <w:pPr>
              <w:pStyle w:val="TAC6"/>
            </w:pPr>
            <w:r>
              <w:t>7</w:t>
            </w:r>
          </w:p>
        </w:tc>
        <w:tc>
          <w:tcPr>
            <w:tcW w:w="567" w:type="auto"/>
          </w:tcPr>
          <w:p w14:paraId="46496582" w14:textId="77777777" w:rsidR="005E738F" w:rsidRDefault="00000000">
            <w:pPr>
              <w:pStyle w:val="TAC6"/>
            </w:pPr>
            <w:r>
              <w:t>BT</w:t>
            </w:r>
          </w:p>
        </w:tc>
        <w:tc>
          <w:tcPr>
            <w:tcW w:w="567" w:type="auto"/>
            <w:shd w:val="clear" w:color="auto" w:fill="ADD8E6"/>
          </w:tcPr>
          <w:p w14:paraId="08C8167B" w14:textId="77777777" w:rsidR="005E738F" w:rsidRDefault="00000000">
            <w:pPr>
              <w:pStyle w:val="TAC6"/>
            </w:pPr>
            <w:r>
              <w:t>EXCEED</w:t>
            </w:r>
          </w:p>
        </w:tc>
      </w:tr>
      <w:tr w:rsidR="005E738F" w14:paraId="3F651281" w14:textId="77777777">
        <w:trPr>
          <w:jc w:val="center"/>
        </w:trPr>
        <w:tc>
          <w:tcPr>
            <w:tcW w:w="567" w:type="auto"/>
            <w:vMerge/>
          </w:tcPr>
          <w:p w14:paraId="19477348" w14:textId="77777777" w:rsidR="005E738F" w:rsidRDefault="005E738F"/>
        </w:tc>
        <w:tc>
          <w:tcPr>
            <w:tcW w:w="567" w:type="auto"/>
            <w:vMerge/>
          </w:tcPr>
          <w:p w14:paraId="651E3E56" w14:textId="77777777" w:rsidR="005E738F" w:rsidRDefault="005E738F"/>
        </w:tc>
        <w:tc>
          <w:tcPr>
            <w:tcW w:w="567" w:type="auto"/>
          </w:tcPr>
          <w:p w14:paraId="544A5763" w14:textId="77777777" w:rsidR="005E738F" w:rsidRDefault="00000000">
            <w:pPr>
              <w:pStyle w:val="TAC6"/>
            </w:pPr>
            <w:r>
              <w:t>2</w:t>
            </w:r>
          </w:p>
        </w:tc>
        <w:tc>
          <w:tcPr>
            <w:tcW w:w="567" w:type="auto"/>
          </w:tcPr>
          <w:p w14:paraId="43074B41" w14:textId="77777777" w:rsidR="005E738F" w:rsidRDefault="00000000">
            <w:pPr>
              <w:pStyle w:val="TAC6"/>
            </w:pPr>
            <w:r>
              <w:t>24.4</w:t>
            </w:r>
          </w:p>
        </w:tc>
        <w:tc>
          <w:tcPr>
            <w:tcW w:w="567" w:type="auto"/>
          </w:tcPr>
          <w:p w14:paraId="09DED1BC" w14:textId="77777777" w:rsidR="005E738F" w:rsidRDefault="00000000">
            <w:pPr>
              <w:pStyle w:val="TAC6"/>
            </w:pPr>
            <w:r>
              <w:t>on</w:t>
            </w:r>
          </w:p>
        </w:tc>
        <w:tc>
          <w:tcPr>
            <w:tcW w:w="567" w:type="auto"/>
          </w:tcPr>
          <w:p w14:paraId="4420D9F6" w14:textId="77777777" w:rsidR="005E738F" w:rsidRDefault="005E738F">
            <w:pPr>
              <w:pStyle w:val="TAC6"/>
            </w:pPr>
          </w:p>
        </w:tc>
        <w:tc>
          <w:tcPr>
            <w:tcW w:w="567" w:type="auto"/>
          </w:tcPr>
          <w:p w14:paraId="3B5682D7" w14:textId="77777777" w:rsidR="005E738F" w:rsidRDefault="00000000">
            <w:pPr>
              <w:pStyle w:val="TAC6"/>
            </w:pPr>
            <w:r>
              <w:t>BT</w:t>
            </w:r>
          </w:p>
        </w:tc>
        <w:tc>
          <w:tcPr>
            <w:tcW w:w="567" w:type="auto"/>
          </w:tcPr>
          <w:p w14:paraId="00E64F18" w14:textId="77777777" w:rsidR="005E738F" w:rsidRDefault="00000000">
            <w:pPr>
              <w:pStyle w:val="TAC6"/>
            </w:pPr>
            <w:r>
              <w:t>4.17</w:t>
            </w:r>
          </w:p>
        </w:tc>
        <w:tc>
          <w:tcPr>
            <w:tcW w:w="567" w:type="auto"/>
          </w:tcPr>
          <w:p w14:paraId="1E750F28" w14:textId="77777777" w:rsidR="005E738F" w:rsidRDefault="00000000">
            <w:pPr>
              <w:pStyle w:val="TAC6"/>
            </w:pPr>
            <w:r>
              <w:t>0.87</w:t>
            </w:r>
          </w:p>
        </w:tc>
        <w:tc>
          <w:tcPr>
            <w:tcW w:w="567" w:type="auto"/>
          </w:tcPr>
          <w:p w14:paraId="0BD3374B" w14:textId="77777777" w:rsidR="005E738F" w:rsidRDefault="00000000">
            <w:pPr>
              <w:pStyle w:val="TAC6"/>
            </w:pPr>
            <w:r>
              <w:t>c11</w:t>
            </w:r>
          </w:p>
        </w:tc>
        <w:tc>
          <w:tcPr>
            <w:tcW w:w="567" w:type="auto"/>
          </w:tcPr>
          <w:p w14:paraId="40FCFB58" w14:textId="77777777" w:rsidR="005E738F" w:rsidRDefault="00000000">
            <w:pPr>
              <w:pStyle w:val="TAC6"/>
            </w:pPr>
            <w:r>
              <w:t>2x9.6</w:t>
            </w:r>
          </w:p>
        </w:tc>
        <w:tc>
          <w:tcPr>
            <w:tcW w:w="567" w:type="auto"/>
          </w:tcPr>
          <w:p w14:paraId="44433EEA" w14:textId="77777777" w:rsidR="005E738F" w:rsidRDefault="00000000">
            <w:pPr>
              <w:pStyle w:val="TAC6"/>
            </w:pPr>
            <w:r>
              <w:t>off</w:t>
            </w:r>
          </w:p>
        </w:tc>
        <w:tc>
          <w:tcPr>
            <w:tcW w:w="567" w:type="auto"/>
          </w:tcPr>
          <w:p w14:paraId="62D1745E" w14:textId="77777777" w:rsidR="005E738F" w:rsidRDefault="00000000">
            <w:pPr>
              <w:pStyle w:val="TAC6"/>
            </w:pPr>
            <w:r>
              <w:t>2.96</w:t>
            </w:r>
          </w:p>
        </w:tc>
        <w:tc>
          <w:tcPr>
            <w:tcW w:w="567" w:type="auto"/>
          </w:tcPr>
          <w:p w14:paraId="186A206E" w14:textId="77777777" w:rsidR="005E738F" w:rsidRDefault="00000000">
            <w:pPr>
              <w:pStyle w:val="TAC6"/>
            </w:pPr>
            <w:r>
              <w:t>1.25</w:t>
            </w:r>
          </w:p>
        </w:tc>
        <w:tc>
          <w:tcPr>
            <w:tcW w:w="567" w:type="auto"/>
          </w:tcPr>
          <w:p w14:paraId="3A6ACD1D" w14:textId="77777777" w:rsidR="005E738F" w:rsidRDefault="00000000">
            <w:pPr>
              <w:pStyle w:val="TAC6"/>
            </w:pPr>
            <w:r>
              <w:t>10.71</w:t>
            </w:r>
          </w:p>
        </w:tc>
        <w:tc>
          <w:tcPr>
            <w:tcW w:w="567" w:type="auto"/>
          </w:tcPr>
          <w:p w14:paraId="2E4BB15F" w14:textId="77777777" w:rsidR="005E738F" w:rsidRDefault="00000000">
            <w:pPr>
              <w:pStyle w:val="TAC6"/>
            </w:pPr>
            <w:r>
              <w:t>BT</w:t>
            </w:r>
          </w:p>
        </w:tc>
        <w:tc>
          <w:tcPr>
            <w:tcW w:w="567" w:type="auto"/>
          </w:tcPr>
          <w:p w14:paraId="28E04934" w14:textId="77777777" w:rsidR="005E738F" w:rsidRDefault="00000000">
            <w:pPr>
              <w:pStyle w:val="TAC6"/>
            </w:pPr>
            <w:r>
              <w:t>PASS</w:t>
            </w:r>
          </w:p>
        </w:tc>
      </w:tr>
      <w:tr w:rsidR="005E738F" w14:paraId="7138C7D8" w14:textId="77777777">
        <w:trPr>
          <w:jc w:val="center"/>
        </w:trPr>
        <w:tc>
          <w:tcPr>
            <w:tcW w:w="567" w:type="auto"/>
            <w:vMerge/>
          </w:tcPr>
          <w:p w14:paraId="2383A4B3" w14:textId="77777777" w:rsidR="005E738F" w:rsidRDefault="005E738F"/>
        </w:tc>
        <w:tc>
          <w:tcPr>
            <w:tcW w:w="567" w:type="auto"/>
            <w:vMerge w:val="restart"/>
          </w:tcPr>
          <w:p w14:paraId="0C522599" w14:textId="77777777" w:rsidR="005E738F" w:rsidRDefault="00000000">
            <w:pPr>
              <w:pStyle w:val="TAC6"/>
            </w:pPr>
            <w:r>
              <w:t>c36</w:t>
            </w:r>
          </w:p>
        </w:tc>
        <w:tc>
          <w:tcPr>
            <w:tcW w:w="567" w:type="auto"/>
          </w:tcPr>
          <w:p w14:paraId="46790565" w14:textId="77777777" w:rsidR="005E738F" w:rsidRDefault="00000000">
            <w:pPr>
              <w:pStyle w:val="TAC6"/>
            </w:pPr>
            <w:r>
              <w:t>1</w:t>
            </w:r>
          </w:p>
        </w:tc>
        <w:tc>
          <w:tcPr>
            <w:tcW w:w="567" w:type="auto"/>
          </w:tcPr>
          <w:p w14:paraId="2BD0D0FB" w14:textId="77777777" w:rsidR="005E738F" w:rsidRDefault="00000000">
            <w:pPr>
              <w:pStyle w:val="TAC6"/>
            </w:pPr>
            <w:r>
              <w:t>13.2</w:t>
            </w:r>
          </w:p>
        </w:tc>
        <w:tc>
          <w:tcPr>
            <w:tcW w:w="567" w:type="auto"/>
          </w:tcPr>
          <w:p w14:paraId="04EDE622" w14:textId="77777777" w:rsidR="005E738F" w:rsidRDefault="00000000">
            <w:pPr>
              <w:pStyle w:val="TAC6"/>
            </w:pPr>
            <w:r>
              <w:t>on</w:t>
            </w:r>
          </w:p>
        </w:tc>
        <w:tc>
          <w:tcPr>
            <w:tcW w:w="567" w:type="auto"/>
          </w:tcPr>
          <w:p w14:paraId="35A25BA0" w14:textId="77777777" w:rsidR="005E738F" w:rsidRDefault="00000000">
            <w:pPr>
              <w:pStyle w:val="TAC6"/>
            </w:pPr>
            <w:r>
              <w:t>5%</w:t>
            </w:r>
          </w:p>
        </w:tc>
        <w:tc>
          <w:tcPr>
            <w:tcW w:w="567" w:type="auto"/>
          </w:tcPr>
          <w:p w14:paraId="30A1E896" w14:textId="77777777" w:rsidR="005E738F" w:rsidRDefault="00000000">
            <w:pPr>
              <w:pStyle w:val="TAC6"/>
            </w:pPr>
            <w:r>
              <w:t>NWT</w:t>
            </w:r>
          </w:p>
        </w:tc>
        <w:tc>
          <w:tcPr>
            <w:tcW w:w="567" w:type="auto"/>
          </w:tcPr>
          <w:p w14:paraId="4E6485B4" w14:textId="77777777" w:rsidR="005E738F" w:rsidRDefault="00000000">
            <w:pPr>
              <w:pStyle w:val="TAC6"/>
            </w:pPr>
            <w:r>
              <w:t>2.76</w:t>
            </w:r>
          </w:p>
        </w:tc>
        <w:tc>
          <w:tcPr>
            <w:tcW w:w="567" w:type="auto"/>
          </w:tcPr>
          <w:p w14:paraId="016A219C" w14:textId="77777777" w:rsidR="005E738F" w:rsidRDefault="00000000">
            <w:pPr>
              <w:pStyle w:val="TAC6"/>
            </w:pPr>
            <w:r>
              <w:t>1.16</w:t>
            </w:r>
          </w:p>
        </w:tc>
        <w:tc>
          <w:tcPr>
            <w:tcW w:w="567" w:type="auto"/>
          </w:tcPr>
          <w:p w14:paraId="5F9821A1" w14:textId="77777777" w:rsidR="005E738F" w:rsidRDefault="00000000">
            <w:pPr>
              <w:pStyle w:val="TAC6"/>
            </w:pPr>
            <w:r>
              <w:t>c18</w:t>
            </w:r>
          </w:p>
        </w:tc>
        <w:tc>
          <w:tcPr>
            <w:tcW w:w="567" w:type="auto"/>
          </w:tcPr>
          <w:p w14:paraId="6A4F1406" w14:textId="77777777" w:rsidR="005E738F" w:rsidRDefault="00000000">
            <w:pPr>
              <w:pStyle w:val="TAC6"/>
            </w:pPr>
            <w:r>
              <w:t>2x8</w:t>
            </w:r>
          </w:p>
        </w:tc>
        <w:tc>
          <w:tcPr>
            <w:tcW w:w="567" w:type="auto"/>
          </w:tcPr>
          <w:p w14:paraId="76C01D1E" w14:textId="77777777" w:rsidR="005E738F" w:rsidRDefault="00000000">
            <w:pPr>
              <w:pStyle w:val="TAC6"/>
            </w:pPr>
            <w:r>
              <w:t>off</w:t>
            </w:r>
          </w:p>
        </w:tc>
        <w:tc>
          <w:tcPr>
            <w:tcW w:w="567" w:type="auto"/>
          </w:tcPr>
          <w:p w14:paraId="4329FA2A" w14:textId="77777777" w:rsidR="005E738F" w:rsidRDefault="00000000">
            <w:pPr>
              <w:pStyle w:val="TAC6"/>
            </w:pPr>
            <w:r>
              <w:t>1.66</w:t>
            </w:r>
          </w:p>
        </w:tc>
        <w:tc>
          <w:tcPr>
            <w:tcW w:w="567" w:type="auto"/>
          </w:tcPr>
          <w:p w14:paraId="3C6EF73F" w14:textId="77777777" w:rsidR="005E738F" w:rsidRDefault="00000000">
            <w:pPr>
              <w:pStyle w:val="TAC6"/>
            </w:pPr>
            <w:r>
              <w:t>0.94</w:t>
            </w:r>
          </w:p>
        </w:tc>
        <w:tc>
          <w:tcPr>
            <w:tcW w:w="567" w:type="auto"/>
          </w:tcPr>
          <w:p w14:paraId="08100B80" w14:textId="77777777" w:rsidR="005E738F" w:rsidRDefault="00000000">
            <w:pPr>
              <w:pStyle w:val="TAC6"/>
            </w:pPr>
            <w:r>
              <w:t>9.98</w:t>
            </w:r>
          </w:p>
        </w:tc>
        <w:tc>
          <w:tcPr>
            <w:tcW w:w="567" w:type="auto"/>
          </w:tcPr>
          <w:p w14:paraId="6A95D848" w14:textId="77777777" w:rsidR="005E738F" w:rsidRDefault="00000000">
            <w:pPr>
              <w:pStyle w:val="TAC6"/>
            </w:pPr>
            <w:r>
              <w:t>BT</w:t>
            </w:r>
          </w:p>
        </w:tc>
        <w:tc>
          <w:tcPr>
            <w:tcW w:w="567" w:type="auto"/>
            <w:shd w:val="clear" w:color="auto" w:fill="ADD8E6"/>
          </w:tcPr>
          <w:p w14:paraId="1197377F" w14:textId="77777777" w:rsidR="005E738F" w:rsidRDefault="00000000">
            <w:pPr>
              <w:pStyle w:val="TAC6"/>
            </w:pPr>
            <w:r>
              <w:t>EXCEED</w:t>
            </w:r>
          </w:p>
        </w:tc>
      </w:tr>
      <w:tr w:rsidR="005E738F" w14:paraId="4A7B902B" w14:textId="77777777">
        <w:trPr>
          <w:jc w:val="center"/>
        </w:trPr>
        <w:tc>
          <w:tcPr>
            <w:tcW w:w="567" w:type="auto"/>
            <w:vMerge/>
          </w:tcPr>
          <w:p w14:paraId="2A5798F7" w14:textId="77777777" w:rsidR="005E738F" w:rsidRDefault="005E738F"/>
        </w:tc>
        <w:tc>
          <w:tcPr>
            <w:tcW w:w="567" w:type="auto"/>
            <w:vMerge/>
          </w:tcPr>
          <w:p w14:paraId="7D93F9FE" w14:textId="77777777" w:rsidR="005E738F" w:rsidRDefault="005E738F"/>
        </w:tc>
        <w:tc>
          <w:tcPr>
            <w:tcW w:w="567" w:type="auto"/>
          </w:tcPr>
          <w:p w14:paraId="30EA834E" w14:textId="77777777" w:rsidR="005E738F" w:rsidRDefault="00000000">
            <w:pPr>
              <w:pStyle w:val="TAC6"/>
            </w:pPr>
            <w:r>
              <w:t>2</w:t>
            </w:r>
          </w:p>
        </w:tc>
        <w:tc>
          <w:tcPr>
            <w:tcW w:w="567" w:type="auto"/>
          </w:tcPr>
          <w:p w14:paraId="2FBC0EE5" w14:textId="77777777" w:rsidR="005E738F" w:rsidRDefault="00000000">
            <w:pPr>
              <w:pStyle w:val="TAC6"/>
            </w:pPr>
            <w:r>
              <w:t>13.2</w:t>
            </w:r>
          </w:p>
        </w:tc>
        <w:tc>
          <w:tcPr>
            <w:tcW w:w="567" w:type="auto"/>
          </w:tcPr>
          <w:p w14:paraId="5C942C93" w14:textId="77777777" w:rsidR="005E738F" w:rsidRDefault="00000000">
            <w:pPr>
              <w:pStyle w:val="TAC6"/>
            </w:pPr>
            <w:r>
              <w:t>on</w:t>
            </w:r>
          </w:p>
        </w:tc>
        <w:tc>
          <w:tcPr>
            <w:tcW w:w="567" w:type="auto"/>
          </w:tcPr>
          <w:p w14:paraId="3B7EE4E2" w14:textId="77777777" w:rsidR="005E738F" w:rsidRDefault="00000000">
            <w:pPr>
              <w:pStyle w:val="TAC6"/>
            </w:pPr>
            <w:r>
              <w:t>5%</w:t>
            </w:r>
          </w:p>
        </w:tc>
        <w:tc>
          <w:tcPr>
            <w:tcW w:w="567" w:type="auto"/>
          </w:tcPr>
          <w:p w14:paraId="0E1F9802" w14:textId="77777777" w:rsidR="005E738F" w:rsidRDefault="00000000">
            <w:pPr>
              <w:pStyle w:val="TAC6"/>
            </w:pPr>
            <w:r>
              <w:t>BT</w:t>
            </w:r>
          </w:p>
        </w:tc>
        <w:tc>
          <w:tcPr>
            <w:tcW w:w="567" w:type="auto"/>
          </w:tcPr>
          <w:p w14:paraId="6D173966" w14:textId="77777777" w:rsidR="005E738F" w:rsidRDefault="00000000">
            <w:pPr>
              <w:pStyle w:val="TAC6"/>
            </w:pPr>
            <w:r>
              <w:t>2.76</w:t>
            </w:r>
          </w:p>
        </w:tc>
        <w:tc>
          <w:tcPr>
            <w:tcW w:w="567" w:type="auto"/>
          </w:tcPr>
          <w:p w14:paraId="2F01F27F" w14:textId="77777777" w:rsidR="005E738F" w:rsidRDefault="00000000">
            <w:pPr>
              <w:pStyle w:val="TAC6"/>
            </w:pPr>
            <w:r>
              <w:t>1.16</w:t>
            </w:r>
          </w:p>
        </w:tc>
        <w:tc>
          <w:tcPr>
            <w:tcW w:w="567" w:type="auto"/>
          </w:tcPr>
          <w:p w14:paraId="78C0B019" w14:textId="77777777" w:rsidR="005E738F" w:rsidRDefault="00000000">
            <w:pPr>
              <w:pStyle w:val="TAC6"/>
            </w:pPr>
            <w:r>
              <w:t>c17</w:t>
            </w:r>
          </w:p>
        </w:tc>
        <w:tc>
          <w:tcPr>
            <w:tcW w:w="567" w:type="auto"/>
          </w:tcPr>
          <w:p w14:paraId="1330B79B" w14:textId="77777777" w:rsidR="005E738F" w:rsidRDefault="00000000">
            <w:pPr>
              <w:pStyle w:val="TAC6"/>
            </w:pPr>
            <w:r>
              <w:t>2x7.2</w:t>
            </w:r>
          </w:p>
        </w:tc>
        <w:tc>
          <w:tcPr>
            <w:tcW w:w="567" w:type="auto"/>
          </w:tcPr>
          <w:p w14:paraId="4F0066FC" w14:textId="77777777" w:rsidR="005E738F" w:rsidRDefault="00000000">
            <w:pPr>
              <w:pStyle w:val="TAC6"/>
            </w:pPr>
            <w:r>
              <w:t>off</w:t>
            </w:r>
          </w:p>
        </w:tc>
        <w:tc>
          <w:tcPr>
            <w:tcW w:w="567" w:type="auto"/>
          </w:tcPr>
          <w:p w14:paraId="5D7BBBCB" w14:textId="77777777" w:rsidR="005E738F" w:rsidRDefault="00000000">
            <w:pPr>
              <w:pStyle w:val="TAC6"/>
            </w:pPr>
            <w:r>
              <w:t>1.6</w:t>
            </w:r>
          </w:p>
        </w:tc>
        <w:tc>
          <w:tcPr>
            <w:tcW w:w="567" w:type="auto"/>
          </w:tcPr>
          <w:p w14:paraId="6EE04A50" w14:textId="77777777" w:rsidR="005E738F" w:rsidRDefault="00000000">
            <w:pPr>
              <w:pStyle w:val="TAC6"/>
            </w:pPr>
            <w:r>
              <w:t>0.84</w:t>
            </w:r>
          </w:p>
        </w:tc>
        <w:tc>
          <w:tcPr>
            <w:tcW w:w="567" w:type="auto"/>
          </w:tcPr>
          <w:p w14:paraId="2D8FCAA9" w14:textId="77777777" w:rsidR="005E738F" w:rsidRDefault="00000000">
            <w:pPr>
              <w:pStyle w:val="TAC6"/>
            </w:pPr>
            <w:r>
              <w:t>10.92</w:t>
            </w:r>
          </w:p>
        </w:tc>
        <w:tc>
          <w:tcPr>
            <w:tcW w:w="567" w:type="auto"/>
          </w:tcPr>
          <w:p w14:paraId="005E88F2" w14:textId="77777777" w:rsidR="005E738F" w:rsidRDefault="00000000">
            <w:pPr>
              <w:pStyle w:val="TAC6"/>
            </w:pPr>
            <w:r>
              <w:t>BT</w:t>
            </w:r>
          </w:p>
        </w:tc>
        <w:tc>
          <w:tcPr>
            <w:tcW w:w="567" w:type="auto"/>
          </w:tcPr>
          <w:p w14:paraId="45B84D55" w14:textId="77777777" w:rsidR="005E738F" w:rsidRDefault="00000000">
            <w:pPr>
              <w:pStyle w:val="TAC6"/>
            </w:pPr>
            <w:r>
              <w:t>PASS</w:t>
            </w:r>
          </w:p>
        </w:tc>
      </w:tr>
      <w:tr w:rsidR="005E738F" w14:paraId="72A28E7F" w14:textId="77777777">
        <w:trPr>
          <w:jc w:val="center"/>
        </w:trPr>
        <w:tc>
          <w:tcPr>
            <w:tcW w:w="567" w:type="auto"/>
            <w:vMerge w:val="restart"/>
          </w:tcPr>
          <w:p w14:paraId="0156A521" w14:textId="77777777" w:rsidR="005E738F" w:rsidRDefault="00000000">
            <w:pPr>
              <w:pStyle w:val="TAC6"/>
            </w:pPr>
            <w:r>
              <w:t>d</w:t>
            </w:r>
          </w:p>
        </w:tc>
        <w:tc>
          <w:tcPr>
            <w:tcW w:w="567" w:type="auto"/>
            <w:vMerge w:val="restart"/>
          </w:tcPr>
          <w:p w14:paraId="74099EDA" w14:textId="77777777" w:rsidR="005E738F" w:rsidRDefault="00000000">
            <w:pPr>
              <w:pStyle w:val="TAC6"/>
            </w:pPr>
            <w:r>
              <w:t>c24</w:t>
            </w:r>
          </w:p>
        </w:tc>
        <w:tc>
          <w:tcPr>
            <w:tcW w:w="567" w:type="auto"/>
          </w:tcPr>
          <w:p w14:paraId="3020166C" w14:textId="77777777" w:rsidR="005E738F" w:rsidRDefault="00000000">
            <w:pPr>
              <w:pStyle w:val="TAC6"/>
            </w:pPr>
            <w:r>
              <w:t>1</w:t>
            </w:r>
          </w:p>
        </w:tc>
        <w:tc>
          <w:tcPr>
            <w:tcW w:w="567" w:type="auto"/>
          </w:tcPr>
          <w:p w14:paraId="5A08EA99" w14:textId="77777777" w:rsidR="005E738F" w:rsidRDefault="00000000">
            <w:pPr>
              <w:pStyle w:val="TAC6"/>
            </w:pPr>
            <w:r>
              <w:t>13.2</w:t>
            </w:r>
          </w:p>
        </w:tc>
        <w:tc>
          <w:tcPr>
            <w:tcW w:w="567" w:type="auto"/>
          </w:tcPr>
          <w:p w14:paraId="231CE6B8" w14:textId="77777777" w:rsidR="005E738F" w:rsidRDefault="00000000">
            <w:pPr>
              <w:pStyle w:val="TAC6"/>
            </w:pPr>
            <w:r>
              <w:t>off</w:t>
            </w:r>
          </w:p>
        </w:tc>
        <w:tc>
          <w:tcPr>
            <w:tcW w:w="567" w:type="auto"/>
          </w:tcPr>
          <w:p w14:paraId="26CBF357" w14:textId="77777777" w:rsidR="005E738F" w:rsidRDefault="005E738F">
            <w:pPr>
              <w:pStyle w:val="TAC6"/>
            </w:pPr>
          </w:p>
        </w:tc>
        <w:tc>
          <w:tcPr>
            <w:tcW w:w="567" w:type="auto"/>
          </w:tcPr>
          <w:p w14:paraId="794329EB" w14:textId="77777777" w:rsidR="005E738F" w:rsidRDefault="00000000">
            <w:pPr>
              <w:pStyle w:val="TAC6"/>
            </w:pPr>
            <w:r>
              <w:t>NWT</w:t>
            </w:r>
          </w:p>
        </w:tc>
        <w:tc>
          <w:tcPr>
            <w:tcW w:w="567" w:type="auto"/>
          </w:tcPr>
          <w:p w14:paraId="20AC09FE" w14:textId="77777777" w:rsidR="005E738F" w:rsidRDefault="00000000">
            <w:pPr>
              <w:pStyle w:val="TAC6"/>
            </w:pPr>
            <w:r>
              <w:t>3.46</w:t>
            </w:r>
          </w:p>
        </w:tc>
        <w:tc>
          <w:tcPr>
            <w:tcW w:w="567" w:type="auto"/>
          </w:tcPr>
          <w:p w14:paraId="0308253A" w14:textId="77777777" w:rsidR="005E738F" w:rsidRDefault="00000000">
            <w:pPr>
              <w:pStyle w:val="TAC6"/>
            </w:pPr>
            <w:r>
              <w:t>1.05</w:t>
            </w:r>
          </w:p>
        </w:tc>
        <w:tc>
          <w:tcPr>
            <w:tcW w:w="567" w:type="auto"/>
          </w:tcPr>
          <w:p w14:paraId="6A88CE47" w14:textId="77777777" w:rsidR="005E738F" w:rsidRDefault="00000000">
            <w:pPr>
              <w:pStyle w:val="TAC6"/>
            </w:pPr>
            <w:r>
              <w:t>c10</w:t>
            </w:r>
          </w:p>
        </w:tc>
        <w:tc>
          <w:tcPr>
            <w:tcW w:w="567" w:type="auto"/>
          </w:tcPr>
          <w:p w14:paraId="1D5E5A15" w14:textId="77777777" w:rsidR="005E738F" w:rsidRDefault="00000000">
            <w:pPr>
              <w:pStyle w:val="TAC6"/>
            </w:pPr>
            <w:r>
              <w:t>2x8</w:t>
            </w:r>
          </w:p>
        </w:tc>
        <w:tc>
          <w:tcPr>
            <w:tcW w:w="567" w:type="auto"/>
          </w:tcPr>
          <w:p w14:paraId="47B28B67" w14:textId="77777777" w:rsidR="005E738F" w:rsidRDefault="005E738F">
            <w:pPr>
              <w:pStyle w:val="TAC6"/>
            </w:pPr>
          </w:p>
        </w:tc>
        <w:tc>
          <w:tcPr>
            <w:tcW w:w="567" w:type="auto"/>
          </w:tcPr>
          <w:p w14:paraId="279ADBF7" w14:textId="77777777" w:rsidR="005E738F" w:rsidRDefault="00000000">
            <w:pPr>
              <w:pStyle w:val="TAC6"/>
            </w:pPr>
            <w:r>
              <w:t>2.18</w:t>
            </w:r>
          </w:p>
        </w:tc>
        <w:tc>
          <w:tcPr>
            <w:tcW w:w="567" w:type="auto"/>
          </w:tcPr>
          <w:p w14:paraId="7AF55BA2" w14:textId="77777777" w:rsidR="005E738F" w:rsidRDefault="00000000">
            <w:pPr>
              <w:pStyle w:val="TAC6"/>
            </w:pPr>
            <w:r>
              <w:t>0.98</w:t>
            </w:r>
          </w:p>
        </w:tc>
        <w:tc>
          <w:tcPr>
            <w:tcW w:w="567" w:type="auto"/>
          </w:tcPr>
          <w:p w14:paraId="31C94BF1" w14:textId="77777777" w:rsidR="005E738F" w:rsidRDefault="00000000">
            <w:pPr>
              <w:pStyle w:val="TAC6"/>
            </w:pPr>
            <w:r>
              <w:t>11.97</w:t>
            </w:r>
          </w:p>
        </w:tc>
        <w:tc>
          <w:tcPr>
            <w:tcW w:w="567" w:type="auto"/>
          </w:tcPr>
          <w:p w14:paraId="12731A38" w14:textId="77777777" w:rsidR="005E738F" w:rsidRDefault="00000000">
            <w:pPr>
              <w:pStyle w:val="TAC6"/>
            </w:pPr>
            <w:r>
              <w:t>BT</w:t>
            </w:r>
          </w:p>
        </w:tc>
        <w:tc>
          <w:tcPr>
            <w:tcW w:w="567" w:type="auto"/>
            <w:shd w:val="clear" w:color="auto" w:fill="ADD8E6"/>
          </w:tcPr>
          <w:p w14:paraId="64C19CA0" w14:textId="77777777" w:rsidR="005E738F" w:rsidRDefault="00000000">
            <w:pPr>
              <w:pStyle w:val="TAC6"/>
            </w:pPr>
            <w:r>
              <w:t>EXCEED</w:t>
            </w:r>
          </w:p>
        </w:tc>
      </w:tr>
      <w:tr w:rsidR="005E738F" w14:paraId="3D055BEB" w14:textId="77777777">
        <w:trPr>
          <w:jc w:val="center"/>
        </w:trPr>
        <w:tc>
          <w:tcPr>
            <w:tcW w:w="567" w:type="auto"/>
            <w:vMerge/>
          </w:tcPr>
          <w:p w14:paraId="61419F50" w14:textId="77777777" w:rsidR="005E738F" w:rsidRDefault="005E738F"/>
        </w:tc>
        <w:tc>
          <w:tcPr>
            <w:tcW w:w="567" w:type="auto"/>
            <w:vMerge/>
          </w:tcPr>
          <w:p w14:paraId="2D899F99" w14:textId="77777777" w:rsidR="005E738F" w:rsidRDefault="005E738F"/>
        </w:tc>
        <w:tc>
          <w:tcPr>
            <w:tcW w:w="567" w:type="auto"/>
          </w:tcPr>
          <w:p w14:paraId="13BC7AC4" w14:textId="77777777" w:rsidR="005E738F" w:rsidRDefault="00000000">
            <w:pPr>
              <w:pStyle w:val="TAC6"/>
            </w:pPr>
            <w:r>
              <w:t>2</w:t>
            </w:r>
          </w:p>
        </w:tc>
        <w:tc>
          <w:tcPr>
            <w:tcW w:w="567" w:type="auto"/>
          </w:tcPr>
          <w:p w14:paraId="40BE5DF0" w14:textId="77777777" w:rsidR="005E738F" w:rsidRDefault="00000000">
            <w:pPr>
              <w:pStyle w:val="TAC6"/>
            </w:pPr>
            <w:r>
              <w:t>13.2</w:t>
            </w:r>
          </w:p>
        </w:tc>
        <w:tc>
          <w:tcPr>
            <w:tcW w:w="567" w:type="auto"/>
          </w:tcPr>
          <w:p w14:paraId="62268485" w14:textId="77777777" w:rsidR="005E738F" w:rsidRDefault="00000000">
            <w:pPr>
              <w:pStyle w:val="TAC6"/>
            </w:pPr>
            <w:r>
              <w:t>off</w:t>
            </w:r>
          </w:p>
        </w:tc>
        <w:tc>
          <w:tcPr>
            <w:tcW w:w="567" w:type="auto"/>
          </w:tcPr>
          <w:p w14:paraId="7AB6D554" w14:textId="77777777" w:rsidR="005E738F" w:rsidRDefault="005E738F">
            <w:pPr>
              <w:pStyle w:val="TAC6"/>
            </w:pPr>
          </w:p>
        </w:tc>
        <w:tc>
          <w:tcPr>
            <w:tcW w:w="567" w:type="auto"/>
          </w:tcPr>
          <w:p w14:paraId="5322F0C0" w14:textId="77777777" w:rsidR="005E738F" w:rsidRDefault="00000000">
            <w:pPr>
              <w:pStyle w:val="TAC6"/>
            </w:pPr>
            <w:r>
              <w:t>BT</w:t>
            </w:r>
          </w:p>
        </w:tc>
        <w:tc>
          <w:tcPr>
            <w:tcW w:w="567" w:type="auto"/>
          </w:tcPr>
          <w:p w14:paraId="7E7ACBB0" w14:textId="77777777" w:rsidR="005E738F" w:rsidRDefault="00000000">
            <w:pPr>
              <w:pStyle w:val="TAC6"/>
            </w:pPr>
            <w:r>
              <w:t>3.46</w:t>
            </w:r>
          </w:p>
        </w:tc>
        <w:tc>
          <w:tcPr>
            <w:tcW w:w="567" w:type="auto"/>
          </w:tcPr>
          <w:p w14:paraId="47E52C41" w14:textId="77777777" w:rsidR="005E738F" w:rsidRDefault="00000000">
            <w:pPr>
              <w:pStyle w:val="TAC6"/>
            </w:pPr>
            <w:r>
              <w:t>1.05</w:t>
            </w:r>
          </w:p>
        </w:tc>
        <w:tc>
          <w:tcPr>
            <w:tcW w:w="567" w:type="auto"/>
          </w:tcPr>
          <w:p w14:paraId="3DDF8345" w14:textId="77777777" w:rsidR="005E738F" w:rsidRDefault="00000000">
            <w:pPr>
              <w:pStyle w:val="TAC6"/>
            </w:pPr>
            <w:r>
              <w:t>c09</w:t>
            </w:r>
          </w:p>
        </w:tc>
        <w:tc>
          <w:tcPr>
            <w:tcW w:w="567" w:type="auto"/>
          </w:tcPr>
          <w:p w14:paraId="42BBB6BF" w14:textId="77777777" w:rsidR="005E738F" w:rsidRDefault="00000000">
            <w:pPr>
              <w:pStyle w:val="TAC6"/>
            </w:pPr>
            <w:r>
              <w:t>2x7.2</w:t>
            </w:r>
          </w:p>
        </w:tc>
        <w:tc>
          <w:tcPr>
            <w:tcW w:w="567" w:type="auto"/>
          </w:tcPr>
          <w:p w14:paraId="365E9E92" w14:textId="77777777" w:rsidR="005E738F" w:rsidRDefault="005E738F">
            <w:pPr>
              <w:pStyle w:val="TAC6"/>
            </w:pPr>
          </w:p>
        </w:tc>
        <w:tc>
          <w:tcPr>
            <w:tcW w:w="567" w:type="auto"/>
          </w:tcPr>
          <w:p w14:paraId="66F61111" w14:textId="77777777" w:rsidR="005E738F" w:rsidRDefault="00000000">
            <w:pPr>
              <w:pStyle w:val="TAC6"/>
            </w:pPr>
            <w:r>
              <w:t>2.04</w:t>
            </w:r>
          </w:p>
        </w:tc>
        <w:tc>
          <w:tcPr>
            <w:tcW w:w="567" w:type="auto"/>
          </w:tcPr>
          <w:p w14:paraId="08F9A4B4" w14:textId="77777777" w:rsidR="005E738F" w:rsidRDefault="00000000">
            <w:pPr>
              <w:pStyle w:val="TAC6"/>
            </w:pPr>
            <w:r>
              <w:t>0.95</w:t>
            </w:r>
          </w:p>
        </w:tc>
        <w:tc>
          <w:tcPr>
            <w:tcW w:w="567" w:type="auto"/>
          </w:tcPr>
          <w:p w14:paraId="6C30339A" w14:textId="77777777" w:rsidR="005E738F" w:rsidRDefault="00000000">
            <w:pPr>
              <w:pStyle w:val="TAC6"/>
            </w:pPr>
            <w:r>
              <w:t>13.44</w:t>
            </w:r>
          </w:p>
        </w:tc>
        <w:tc>
          <w:tcPr>
            <w:tcW w:w="567" w:type="auto"/>
          </w:tcPr>
          <w:p w14:paraId="10388D37" w14:textId="77777777" w:rsidR="005E738F" w:rsidRDefault="00000000">
            <w:pPr>
              <w:pStyle w:val="TAC6"/>
            </w:pPr>
            <w:r>
              <w:t>BT</w:t>
            </w:r>
          </w:p>
        </w:tc>
        <w:tc>
          <w:tcPr>
            <w:tcW w:w="567" w:type="auto"/>
          </w:tcPr>
          <w:p w14:paraId="648E2A9B" w14:textId="77777777" w:rsidR="005E738F" w:rsidRDefault="00000000">
            <w:pPr>
              <w:pStyle w:val="TAC6"/>
            </w:pPr>
            <w:r>
              <w:t>PASS</w:t>
            </w:r>
          </w:p>
        </w:tc>
      </w:tr>
      <w:tr w:rsidR="005E738F" w14:paraId="2C130A5E" w14:textId="77777777">
        <w:trPr>
          <w:jc w:val="center"/>
        </w:trPr>
        <w:tc>
          <w:tcPr>
            <w:tcW w:w="567" w:type="auto"/>
            <w:vMerge/>
          </w:tcPr>
          <w:p w14:paraId="11A41786" w14:textId="77777777" w:rsidR="005E738F" w:rsidRDefault="005E738F"/>
        </w:tc>
        <w:tc>
          <w:tcPr>
            <w:tcW w:w="567" w:type="auto"/>
            <w:vMerge w:val="restart"/>
          </w:tcPr>
          <w:p w14:paraId="5F27184A" w14:textId="77777777" w:rsidR="005E738F" w:rsidRDefault="00000000">
            <w:pPr>
              <w:pStyle w:val="TAC6"/>
            </w:pPr>
            <w:r>
              <w:t>c25</w:t>
            </w:r>
          </w:p>
        </w:tc>
        <w:tc>
          <w:tcPr>
            <w:tcW w:w="567" w:type="auto"/>
          </w:tcPr>
          <w:p w14:paraId="79DBB9F4" w14:textId="77777777" w:rsidR="005E738F" w:rsidRDefault="00000000">
            <w:pPr>
              <w:pStyle w:val="TAC6"/>
            </w:pPr>
            <w:r>
              <w:t>1</w:t>
            </w:r>
          </w:p>
        </w:tc>
        <w:tc>
          <w:tcPr>
            <w:tcW w:w="567" w:type="auto"/>
          </w:tcPr>
          <w:p w14:paraId="7D79B521" w14:textId="77777777" w:rsidR="005E738F" w:rsidRDefault="00000000">
            <w:pPr>
              <w:pStyle w:val="TAC6"/>
            </w:pPr>
            <w:r>
              <w:t>16.4</w:t>
            </w:r>
          </w:p>
        </w:tc>
        <w:tc>
          <w:tcPr>
            <w:tcW w:w="567" w:type="auto"/>
          </w:tcPr>
          <w:p w14:paraId="4126BDFB" w14:textId="77777777" w:rsidR="005E738F" w:rsidRDefault="00000000">
            <w:pPr>
              <w:pStyle w:val="TAC6"/>
            </w:pPr>
            <w:r>
              <w:t>off</w:t>
            </w:r>
          </w:p>
        </w:tc>
        <w:tc>
          <w:tcPr>
            <w:tcW w:w="567" w:type="auto"/>
          </w:tcPr>
          <w:p w14:paraId="06531DEE" w14:textId="77777777" w:rsidR="005E738F" w:rsidRDefault="005E738F">
            <w:pPr>
              <w:pStyle w:val="TAC6"/>
            </w:pPr>
          </w:p>
        </w:tc>
        <w:tc>
          <w:tcPr>
            <w:tcW w:w="567" w:type="auto"/>
          </w:tcPr>
          <w:p w14:paraId="3DAFDB79" w14:textId="77777777" w:rsidR="005E738F" w:rsidRDefault="00000000">
            <w:pPr>
              <w:pStyle w:val="TAC6"/>
            </w:pPr>
            <w:r>
              <w:t>NWT</w:t>
            </w:r>
          </w:p>
        </w:tc>
        <w:tc>
          <w:tcPr>
            <w:tcW w:w="567" w:type="auto"/>
          </w:tcPr>
          <w:p w14:paraId="1E838AA6" w14:textId="77777777" w:rsidR="005E738F" w:rsidRDefault="00000000">
            <w:pPr>
              <w:pStyle w:val="TAC6"/>
            </w:pPr>
            <w:r>
              <w:t>4.06</w:t>
            </w:r>
          </w:p>
        </w:tc>
        <w:tc>
          <w:tcPr>
            <w:tcW w:w="567" w:type="auto"/>
          </w:tcPr>
          <w:p w14:paraId="376AC60A" w14:textId="77777777" w:rsidR="005E738F" w:rsidRDefault="00000000">
            <w:pPr>
              <w:pStyle w:val="TAC6"/>
            </w:pPr>
            <w:r>
              <w:t>0.85</w:t>
            </w:r>
          </w:p>
        </w:tc>
        <w:tc>
          <w:tcPr>
            <w:tcW w:w="567" w:type="auto"/>
          </w:tcPr>
          <w:p w14:paraId="163C4F44" w14:textId="77777777" w:rsidR="005E738F" w:rsidRDefault="00000000">
            <w:pPr>
              <w:pStyle w:val="TAC6"/>
            </w:pPr>
            <w:r>
              <w:t>c11</w:t>
            </w:r>
          </w:p>
        </w:tc>
        <w:tc>
          <w:tcPr>
            <w:tcW w:w="567" w:type="auto"/>
          </w:tcPr>
          <w:p w14:paraId="22B9B12E" w14:textId="77777777" w:rsidR="005E738F" w:rsidRDefault="00000000">
            <w:pPr>
              <w:pStyle w:val="TAC6"/>
            </w:pPr>
            <w:r>
              <w:t>2x9.6</w:t>
            </w:r>
          </w:p>
        </w:tc>
        <w:tc>
          <w:tcPr>
            <w:tcW w:w="567" w:type="auto"/>
          </w:tcPr>
          <w:p w14:paraId="48CF0482" w14:textId="77777777" w:rsidR="005E738F" w:rsidRDefault="005E738F">
            <w:pPr>
              <w:pStyle w:val="TAC6"/>
            </w:pPr>
          </w:p>
        </w:tc>
        <w:tc>
          <w:tcPr>
            <w:tcW w:w="567" w:type="auto"/>
          </w:tcPr>
          <w:p w14:paraId="48ECBE0D" w14:textId="77777777" w:rsidR="005E738F" w:rsidRDefault="00000000">
            <w:pPr>
              <w:pStyle w:val="TAC6"/>
            </w:pPr>
            <w:r>
              <w:t>3.29</w:t>
            </w:r>
          </w:p>
        </w:tc>
        <w:tc>
          <w:tcPr>
            <w:tcW w:w="567" w:type="auto"/>
          </w:tcPr>
          <w:p w14:paraId="3D43D5DC" w14:textId="77777777" w:rsidR="005E738F" w:rsidRDefault="00000000">
            <w:pPr>
              <w:pStyle w:val="TAC6"/>
            </w:pPr>
            <w:r>
              <w:t>1.2</w:t>
            </w:r>
          </w:p>
        </w:tc>
        <w:tc>
          <w:tcPr>
            <w:tcW w:w="567" w:type="auto"/>
          </w:tcPr>
          <w:p w14:paraId="6E702A4B" w14:textId="77777777" w:rsidR="005E738F" w:rsidRDefault="00000000">
            <w:pPr>
              <w:pStyle w:val="TAC6"/>
            </w:pPr>
            <w:r>
              <w:t>6.97</w:t>
            </w:r>
          </w:p>
        </w:tc>
        <w:tc>
          <w:tcPr>
            <w:tcW w:w="567" w:type="auto"/>
          </w:tcPr>
          <w:p w14:paraId="60136320" w14:textId="77777777" w:rsidR="005E738F" w:rsidRDefault="00000000">
            <w:pPr>
              <w:pStyle w:val="TAC6"/>
            </w:pPr>
            <w:r>
              <w:t>BT</w:t>
            </w:r>
          </w:p>
        </w:tc>
        <w:tc>
          <w:tcPr>
            <w:tcW w:w="567" w:type="auto"/>
            <w:shd w:val="clear" w:color="auto" w:fill="ADD8E6"/>
          </w:tcPr>
          <w:p w14:paraId="62CEA168" w14:textId="77777777" w:rsidR="005E738F" w:rsidRDefault="00000000">
            <w:pPr>
              <w:pStyle w:val="TAC6"/>
            </w:pPr>
            <w:r>
              <w:t>EXCEED</w:t>
            </w:r>
          </w:p>
        </w:tc>
      </w:tr>
      <w:tr w:rsidR="005E738F" w14:paraId="168C8808" w14:textId="77777777">
        <w:trPr>
          <w:jc w:val="center"/>
        </w:trPr>
        <w:tc>
          <w:tcPr>
            <w:tcW w:w="567" w:type="auto"/>
            <w:vMerge/>
          </w:tcPr>
          <w:p w14:paraId="71818E17" w14:textId="77777777" w:rsidR="005E738F" w:rsidRDefault="005E738F"/>
        </w:tc>
        <w:tc>
          <w:tcPr>
            <w:tcW w:w="567" w:type="auto"/>
            <w:vMerge/>
          </w:tcPr>
          <w:p w14:paraId="1234EF4F" w14:textId="77777777" w:rsidR="005E738F" w:rsidRDefault="005E738F"/>
        </w:tc>
        <w:tc>
          <w:tcPr>
            <w:tcW w:w="567" w:type="auto"/>
          </w:tcPr>
          <w:p w14:paraId="13CD735B" w14:textId="77777777" w:rsidR="005E738F" w:rsidRDefault="00000000">
            <w:pPr>
              <w:pStyle w:val="TAC6"/>
            </w:pPr>
            <w:r>
              <w:t>2</w:t>
            </w:r>
          </w:p>
        </w:tc>
        <w:tc>
          <w:tcPr>
            <w:tcW w:w="567" w:type="auto"/>
          </w:tcPr>
          <w:p w14:paraId="4BCF32BD" w14:textId="77777777" w:rsidR="005E738F" w:rsidRDefault="00000000">
            <w:pPr>
              <w:pStyle w:val="TAC6"/>
            </w:pPr>
            <w:r>
              <w:t>16.4</w:t>
            </w:r>
          </w:p>
        </w:tc>
        <w:tc>
          <w:tcPr>
            <w:tcW w:w="567" w:type="auto"/>
          </w:tcPr>
          <w:p w14:paraId="66DA5DD7" w14:textId="77777777" w:rsidR="005E738F" w:rsidRDefault="00000000">
            <w:pPr>
              <w:pStyle w:val="TAC6"/>
            </w:pPr>
            <w:r>
              <w:t>off</w:t>
            </w:r>
          </w:p>
        </w:tc>
        <w:tc>
          <w:tcPr>
            <w:tcW w:w="567" w:type="auto"/>
          </w:tcPr>
          <w:p w14:paraId="624EF17F" w14:textId="77777777" w:rsidR="005E738F" w:rsidRDefault="005E738F">
            <w:pPr>
              <w:pStyle w:val="TAC6"/>
            </w:pPr>
          </w:p>
        </w:tc>
        <w:tc>
          <w:tcPr>
            <w:tcW w:w="567" w:type="auto"/>
          </w:tcPr>
          <w:p w14:paraId="099380AA" w14:textId="77777777" w:rsidR="005E738F" w:rsidRDefault="00000000">
            <w:pPr>
              <w:pStyle w:val="TAC6"/>
            </w:pPr>
            <w:r>
              <w:t>BT</w:t>
            </w:r>
          </w:p>
        </w:tc>
        <w:tc>
          <w:tcPr>
            <w:tcW w:w="567" w:type="auto"/>
          </w:tcPr>
          <w:p w14:paraId="7ABB9FF8" w14:textId="77777777" w:rsidR="005E738F" w:rsidRDefault="00000000">
            <w:pPr>
              <w:pStyle w:val="TAC6"/>
            </w:pPr>
            <w:r>
              <w:t>4.06</w:t>
            </w:r>
          </w:p>
        </w:tc>
        <w:tc>
          <w:tcPr>
            <w:tcW w:w="567" w:type="auto"/>
          </w:tcPr>
          <w:p w14:paraId="0AF4DF5D" w14:textId="77777777" w:rsidR="005E738F" w:rsidRDefault="00000000">
            <w:pPr>
              <w:pStyle w:val="TAC6"/>
            </w:pPr>
            <w:r>
              <w:t>0.85</w:t>
            </w:r>
          </w:p>
        </w:tc>
        <w:tc>
          <w:tcPr>
            <w:tcW w:w="567" w:type="auto"/>
          </w:tcPr>
          <w:p w14:paraId="6F29A668" w14:textId="77777777" w:rsidR="005E738F" w:rsidRDefault="00000000">
            <w:pPr>
              <w:pStyle w:val="TAC6"/>
            </w:pPr>
            <w:r>
              <w:t>c10</w:t>
            </w:r>
          </w:p>
        </w:tc>
        <w:tc>
          <w:tcPr>
            <w:tcW w:w="567" w:type="auto"/>
          </w:tcPr>
          <w:p w14:paraId="2BE1E9C1" w14:textId="77777777" w:rsidR="005E738F" w:rsidRDefault="00000000">
            <w:pPr>
              <w:pStyle w:val="TAC6"/>
            </w:pPr>
            <w:r>
              <w:t>2x8</w:t>
            </w:r>
          </w:p>
        </w:tc>
        <w:tc>
          <w:tcPr>
            <w:tcW w:w="567" w:type="auto"/>
          </w:tcPr>
          <w:p w14:paraId="14D16243" w14:textId="77777777" w:rsidR="005E738F" w:rsidRDefault="005E738F">
            <w:pPr>
              <w:pStyle w:val="TAC6"/>
            </w:pPr>
          </w:p>
        </w:tc>
        <w:tc>
          <w:tcPr>
            <w:tcW w:w="567" w:type="auto"/>
          </w:tcPr>
          <w:p w14:paraId="3FB37351" w14:textId="77777777" w:rsidR="005E738F" w:rsidRDefault="00000000">
            <w:pPr>
              <w:pStyle w:val="TAC6"/>
            </w:pPr>
            <w:r>
              <w:t>2.18</w:t>
            </w:r>
          </w:p>
        </w:tc>
        <w:tc>
          <w:tcPr>
            <w:tcW w:w="567" w:type="auto"/>
          </w:tcPr>
          <w:p w14:paraId="625BAF22" w14:textId="77777777" w:rsidR="005E738F" w:rsidRDefault="00000000">
            <w:pPr>
              <w:pStyle w:val="TAC6"/>
            </w:pPr>
            <w:r>
              <w:t>0.98</w:t>
            </w:r>
          </w:p>
        </w:tc>
        <w:tc>
          <w:tcPr>
            <w:tcW w:w="567" w:type="auto"/>
          </w:tcPr>
          <w:p w14:paraId="725A9AD8" w14:textId="77777777" w:rsidR="005E738F" w:rsidRDefault="00000000">
            <w:pPr>
              <w:pStyle w:val="TAC6"/>
            </w:pPr>
            <w:r>
              <w:t>19.43</w:t>
            </w:r>
          </w:p>
        </w:tc>
        <w:tc>
          <w:tcPr>
            <w:tcW w:w="567" w:type="auto"/>
          </w:tcPr>
          <w:p w14:paraId="18F3351A" w14:textId="77777777" w:rsidR="005E738F" w:rsidRDefault="00000000">
            <w:pPr>
              <w:pStyle w:val="TAC6"/>
            </w:pPr>
            <w:r>
              <w:t>BT</w:t>
            </w:r>
          </w:p>
        </w:tc>
        <w:tc>
          <w:tcPr>
            <w:tcW w:w="567" w:type="auto"/>
          </w:tcPr>
          <w:p w14:paraId="4548D7D3" w14:textId="77777777" w:rsidR="005E738F" w:rsidRDefault="00000000">
            <w:pPr>
              <w:pStyle w:val="TAC6"/>
            </w:pPr>
            <w:r>
              <w:t>PASS</w:t>
            </w:r>
          </w:p>
        </w:tc>
      </w:tr>
      <w:tr w:rsidR="005E738F" w14:paraId="4F8FC3C5" w14:textId="77777777">
        <w:trPr>
          <w:jc w:val="center"/>
        </w:trPr>
        <w:tc>
          <w:tcPr>
            <w:tcW w:w="567" w:type="auto"/>
            <w:vMerge/>
          </w:tcPr>
          <w:p w14:paraId="284B4E3C" w14:textId="77777777" w:rsidR="005E738F" w:rsidRDefault="005E738F"/>
        </w:tc>
        <w:tc>
          <w:tcPr>
            <w:tcW w:w="567" w:type="auto"/>
            <w:vMerge w:val="restart"/>
          </w:tcPr>
          <w:p w14:paraId="6C051788" w14:textId="77777777" w:rsidR="005E738F" w:rsidRDefault="00000000">
            <w:pPr>
              <w:pStyle w:val="TAC6"/>
            </w:pPr>
            <w:r>
              <w:t>c26</w:t>
            </w:r>
          </w:p>
        </w:tc>
        <w:tc>
          <w:tcPr>
            <w:tcW w:w="567" w:type="auto"/>
          </w:tcPr>
          <w:p w14:paraId="1A649E0A" w14:textId="77777777" w:rsidR="005E738F" w:rsidRDefault="00000000">
            <w:pPr>
              <w:pStyle w:val="TAC6"/>
            </w:pPr>
            <w:r>
              <w:t>1</w:t>
            </w:r>
          </w:p>
        </w:tc>
        <w:tc>
          <w:tcPr>
            <w:tcW w:w="567" w:type="auto"/>
          </w:tcPr>
          <w:p w14:paraId="210FB330" w14:textId="77777777" w:rsidR="005E738F" w:rsidRDefault="00000000">
            <w:pPr>
              <w:pStyle w:val="TAC6"/>
            </w:pPr>
            <w:r>
              <w:t>24.4</w:t>
            </w:r>
          </w:p>
        </w:tc>
        <w:tc>
          <w:tcPr>
            <w:tcW w:w="567" w:type="auto"/>
          </w:tcPr>
          <w:p w14:paraId="7259EBD6" w14:textId="77777777" w:rsidR="005E738F" w:rsidRDefault="00000000">
            <w:pPr>
              <w:pStyle w:val="TAC6"/>
            </w:pPr>
            <w:r>
              <w:t>off</w:t>
            </w:r>
          </w:p>
        </w:tc>
        <w:tc>
          <w:tcPr>
            <w:tcW w:w="567" w:type="auto"/>
          </w:tcPr>
          <w:p w14:paraId="7EB961CE" w14:textId="77777777" w:rsidR="005E738F" w:rsidRDefault="005E738F">
            <w:pPr>
              <w:pStyle w:val="TAC6"/>
            </w:pPr>
          </w:p>
        </w:tc>
        <w:tc>
          <w:tcPr>
            <w:tcW w:w="567" w:type="auto"/>
          </w:tcPr>
          <w:p w14:paraId="28EA1FC9" w14:textId="77777777" w:rsidR="005E738F" w:rsidRDefault="00000000">
            <w:pPr>
              <w:pStyle w:val="TAC6"/>
            </w:pPr>
            <w:r>
              <w:t>NWT</w:t>
            </w:r>
          </w:p>
        </w:tc>
        <w:tc>
          <w:tcPr>
            <w:tcW w:w="567" w:type="auto"/>
          </w:tcPr>
          <w:p w14:paraId="38D236EA" w14:textId="77777777" w:rsidR="005E738F" w:rsidRDefault="00000000">
            <w:pPr>
              <w:pStyle w:val="TAC6"/>
            </w:pPr>
            <w:r>
              <w:t>4.29</w:t>
            </w:r>
          </w:p>
        </w:tc>
        <w:tc>
          <w:tcPr>
            <w:tcW w:w="567" w:type="auto"/>
          </w:tcPr>
          <w:p w14:paraId="73918120" w14:textId="77777777" w:rsidR="005E738F" w:rsidRDefault="00000000">
            <w:pPr>
              <w:pStyle w:val="TAC6"/>
            </w:pPr>
            <w:r>
              <w:t>0.72</w:t>
            </w:r>
          </w:p>
        </w:tc>
        <w:tc>
          <w:tcPr>
            <w:tcW w:w="567" w:type="auto"/>
          </w:tcPr>
          <w:p w14:paraId="3013ABD3" w14:textId="77777777" w:rsidR="005E738F" w:rsidRDefault="00000000">
            <w:pPr>
              <w:pStyle w:val="TAC6"/>
            </w:pPr>
            <w:r>
              <w:t>c12</w:t>
            </w:r>
          </w:p>
        </w:tc>
        <w:tc>
          <w:tcPr>
            <w:tcW w:w="567" w:type="auto"/>
          </w:tcPr>
          <w:p w14:paraId="7DB39996" w14:textId="77777777" w:rsidR="005E738F" w:rsidRDefault="00000000">
            <w:pPr>
              <w:pStyle w:val="TAC6"/>
            </w:pPr>
            <w:r>
              <w:t>2x13.2</w:t>
            </w:r>
          </w:p>
        </w:tc>
        <w:tc>
          <w:tcPr>
            <w:tcW w:w="567" w:type="auto"/>
          </w:tcPr>
          <w:p w14:paraId="6E180AD2" w14:textId="77777777" w:rsidR="005E738F" w:rsidRDefault="005E738F">
            <w:pPr>
              <w:pStyle w:val="TAC6"/>
            </w:pPr>
          </w:p>
        </w:tc>
        <w:tc>
          <w:tcPr>
            <w:tcW w:w="567" w:type="auto"/>
          </w:tcPr>
          <w:p w14:paraId="2B6419E5" w14:textId="77777777" w:rsidR="005E738F" w:rsidRDefault="00000000">
            <w:pPr>
              <w:pStyle w:val="TAC6"/>
            </w:pPr>
            <w:r>
              <w:t>3.64</w:t>
            </w:r>
          </w:p>
        </w:tc>
        <w:tc>
          <w:tcPr>
            <w:tcW w:w="567" w:type="auto"/>
          </w:tcPr>
          <w:p w14:paraId="3A42268E" w14:textId="77777777" w:rsidR="005E738F" w:rsidRDefault="00000000">
            <w:pPr>
              <w:pStyle w:val="TAC6"/>
            </w:pPr>
            <w:r>
              <w:t>1.04</w:t>
            </w:r>
          </w:p>
        </w:tc>
        <w:tc>
          <w:tcPr>
            <w:tcW w:w="567" w:type="auto"/>
          </w:tcPr>
          <w:p w14:paraId="16CDF08D" w14:textId="77777777" w:rsidR="005E738F" w:rsidRDefault="00000000">
            <w:pPr>
              <w:pStyle w:val="TAC6"/>
            </w:pPr>
            <w:r>
              <w:t>6.89</w:t>
            </w:r>
          </w:p>
        </w:tc>
        <w:tc>
          <w:tcPr>
            <w:tcW w:w="567" w:type="auto"/>
          </w:tcPr>
          <w:p w14:paraId="75921854" w14:textId="77777777" w:rsidR="005E738F" w:rsidRDefault="00000000">
            <w:pPr>
              <w:pStyle w:val="TAC6"/>
            </w:pPr>
            <w:r>
              <w:t>BT</w:t>
            </w:r>
          </w:p>
        </w:tc>
        <w:tc>
          <w:tcPr>
            <w:tcW w:w="567" w:type="auto"/>
            <w:shd w:val="clear" w:color="auto" w:fill="ADD8E6"/>
          </w:tcPr>
          <w:p w14:paraId="00BC36D2" w14:textId="77777777" w:rsidR="005E738F" w:rsidRDefault="00000000">
            <w:pPr>
              <w:pStyle w:val="TAC6"/>
            </w:pPr>
            <w:r>
              <w:t>EXCEED</w:t>
            </w:r>
          </w:p>
        </w:tc>
      </w:tr>
      <w:tr w:rsidR="005E738F" w14:paraId="46E02997" w14:textId="77777777">
        <w:trPr>
          <w:jc w:val="center"/>
        </w:trPr>
        <w:tc>
          <w:tcPr>
            <w:tcW w:w="567" w:type="auto"/>
            <w:vMerge/>
          </w:tcPr>
          <w:p w14:paraId="59564039" w14:textId="77777777" w:rsidR="005E738F" w:rsidRDefault="005E738F"/>
        </w:tc>
        <w:tc>
          <w:tcPr>
            <w:tcW w:w="567" w:type="auto"/>
            <w:vMerge/>
          </w:tcPr>
          <w:p w14:paraId="5CEA9FF9" w14:textId="77777777" w:rsidR="005E738F" w:rsidRDefault="005E738F"/>
        </w:tc>
        <w:tc>
          <w:tcPr>
            <w:tcW w:w="567" w:type="auto"/>
          </w:tcPr>
          <w:p w14:paraId="3008086C" w14:textId="77777777" w:rsidR="005E738F" w:rsidRDefault="00000000">
            <w:pPr>
              <w:pStyle w:val="TAC6"/>
            </w:pPr>
            <w:r>
              <w:t>2</w:t>
            </w:r>
          </w:p>
        </w:tc>
        <w:tc>
          <w:tcPr>
            <w:tcW w:w="567" w:type="auto"/>
          </w:tcPr>
          <w:p w14:paraId="3F37DF77" w14:textId="77777777" w:rsidR="005E738F" w:rsidRDefault="00000000">
            <w:pPr>
              <w:pStyle w:val="TAC6"/>
            </w:pPr>
            <w:r>
              <w:t>24.4</w:t>
            </w:r>
          </w:p>
        </w:tc>
        <w:tc>
          <w:tcPr>
            <w:tcW w:w="567" w:type="auto"/>
          </w:tcPr>
          <w:p w14:paraId="5D84B5F7" w14:textId="77777777" w:rsidR="005E738F" w:rsidRDefault="00000000">
            <w:pPr>
              <w:pStyle w:val="TAC6"/>
            </w:pPr>
            <w:r>
              <w:t>off</w:t>
            </w:r>
          </w:p>
        </w:tc>
        <w:tc>
          <w:tcPr>
            <w:tcW w:w="567" w:type="auto"/>
          </w:tcPr>
          <w:p w14:paraId="4745A77C" w14:textId="77777777" w:rsidR="005E738F" w:rsidRDefault="005E738F">
            <w:pPr>
              <w:pStyle w:val="TAC6"/>
            </w:pPr>
          </w:p>
        </w:tc>
        <w:tc>
          <w:tcPr>
            <w:tcW w:w="567" w:type="auto"/>
          </w:tcPr>
          <w:p w14:paraId="56372952" w14:textId="77777777" w:rsidR="005E738F" w:rsidRDefault="00000000">
            <w:pPr>
              <w:pStyle w:val="TAC6"/>
            </w:pPr>
            <w:r>
              <w:t>BT</w:t>
            </w:r>
          </w:p>
        </w:tc>
        <w:tc>
          <w:tcPr>
            <w:tcW w:w="567" w:type="auto"/>
          </w:tcPr>
          <w:p w14:paraId="1D39107F" w14:textId="77777777" w:rsidR="005E738F" w:rsidRDefault="00000000">
            <w:pPr>
              <w:pStyle w:val="TAC6"/>
            </w:pPr>
            <w:r>
              <w:t>4.29</w:t>
            </w:r>
          </w:p>
        </w:tc>
        <w:tc>
          <w:tcPr>
            <w:tcW w:w="567" w:type="auto"/>
          </w:tcPr>
          <w:p w14:paraId="313AAC95" w14:textId="77777777" w:rsidR="005E738F" w:rsidRDefault="00000000">
            <w:pPr>
              <w:pStyle w:val="TAC6"/>
            </w:pPr>
            <w:r>
              <w:t>0.72</w:t>
            </w:r>
          </w:p>
        </w:tc>
        <w:tc>
          <w:tcPr>
            <w:tcW w:w="567" w:type="auto"/>
          </w:tcPr>
          <w:p w14:paraId="32FB9ECE" w14:textId="77777777" w:rsidR="005E738F" w:rsidRDefault="00000000">
            <w:pPr>
              <w:pStyle w:val="TAC6"/>
            </w:pPr>
            <w:r>
              <w:t>c11</w:t>
            </w:r>
          </w:p>
        </w:tc>
        <w:tc>
          <w:tcPr>
            <w:tcW w:w="567" w:type="auto"/>
          </w:tcPr>
          <w:p w14:paraId="7A081408" w14:textId="77777777" w:rsidR="005E738F" w:rsidRDefault="00000000">
            <w:pPr>
              <w:pStyle w:val="TAC6"/>
            </w:pPr>
            <w:r>
              <w:t>2x9.6</w:t>
            </w:r>
          </w:p>
        </w:tc>
        <w:tc>
          <w:tcPr>
            <w:tcW w:w="567" w:type="auto"/>
          </w:tcPr>
          <w:p w14:paraId="22F576E3" w14:textId="77777777" w:rsidR="005E738F" w:rsidRDefault="005E738F">
            <w:pPr>
              <w:pStyle w:val="TAC6"/>
            </w:pPr>
          </w:p>
        </w:tc>
        <w:tc>
          <w:tcPr>
            <w:tcW w:w="567" w:type="auto"/>
          </w:tcPr>
          <w:p w14:paraId="3DDE9F3B" w14:textId="77777777" w:rsidR="005E738F" w:rsidRDefault="00000000">
            <w:pPr>
              <w:pStyle w:val="TAC6"/>
            </w:pPr>
            <w:r>
              <w:t>3.29</w:t>
            </w:r>
          </w:p>
        </w:tc>
        <w:tc>
          <w:tcPr>
            <w:tcW w:w="567" w:type="auto"/>
          </w:tcPr>
          <w:p w14:paraId="208F8030" w14:textId="77777777" w:rsidR="005E738F" w:rsidRDefault="00000000">
            <w:pPr>
              <w:pStyle w:val="TAC6"/>
            </w:pPr>
            <w:r>
              <w:t>1.2</w:t>
            </w:r>
          </w:p>
        </w:tc>
        <w:tc>
          <w:tcPr>
            <w:tcW w:w="567" w:type="auto"/>
          </w:tcPr>
          <w:p w14:paraId="3C357E8A" w14:textId="77777777" w:rsidR="005E738F" w:rsidRDefault="00000000">
            <w:pPr>
              <w:pStyle w:val="TAC6"/>
            </w:pPr>
            <w:r>
              <w:t>9.51</w:t>
            </w:r>
          </w:p>
        </w:tc>
        <w:tc>
          <w:tcPr>
            <w:tcW w:w="567" w:type="auto"/>
          </w:tcPr>
          <w:p w14:paraId="6B444A73" w14:textId="77777777" w:rsidR="005E738F" w:rsidRDefault="00000000">
            <w:pPr>
              <w:pStyle w:val="TAC6"/>
            </w:pPr>
            <w:r>
              <w:t>BT</w:t>
            </w:r>
          </w:p>
        </w:tc>
        <w:tc>
          <w:tcPr>
            <w:tcW w:w="567" w:type="auto"/>
          </w:tcPr>
          <w:p w14:paraId="35E90135" w14:textId="77777777" w:rsidR="005E738F" w:rsidRDefault="00000000">
            <w:pPr>
              <w:pStyle w:val="TAC6"/>
            </w:pPr>
            <w:r>
              <w:t>PASS</w:t>
            </w:r>
          </w:p>
        </w:tc>
      </w:tr>
      <w:tr w:rsidR="005E738F" w14:paraId="272E10F5" w14:textId="77777777">
        <w:trPr>
          <w:jc w:val="center"/>
        </w:trPr>
        <w:tc>
          <w:tcPr>
            <w:tcW w:w="567" w:type="auto"/>
            <w:vMerge/>
          </w:tcPr>
          <w:p w14:paraId="20A86FCE" w14:textId="77777777" w:rsidR="005E738F" w:rsidRDefault="005E738F"/>
        </w:tc>
        <w:tc>
          <w:tcPr>
            <w:tcW w:w="567" w:type="auto"/>
            <w:vMerge w:val="restart"/>
          </w:tcPr>
          <w:p w14:paraId="78D60587" w14:textId="77777777" w:rsidR="005E738F" w:rsidRDefault="00000000">
            <w:pPr>
              <w:pStyle w:val="TAC6"/>
            </w:pPr>
            <w:r>
              <w:t>c27</w:t>
            </w:r>
          </w:p>
        </w:tc>
        <w:tc>
          <w:tcPr>
            <w:tcW w:w="567" w:type="auto"/>
          </w:tcPr>
          <w:p w14:paraId="459F0820" w14:textId="77777777" w:rsidR="005E738F" w:rsidRDefault="00000000">
            <w:pPr>
              <w:pStyle w:val="TAC6"/>
            </w:pPr>
            <w:r>
              <w:t>1</w:t>
            </w:r>
          </w:p>
        </w:tc>
        <w:tc>
          <w:tcPr>
            <w:tcW w:w="567" w:type="auto"/>
          </w:tcPr>
          <w:p w14:paraId="010785AD" w14:textId="77777777" w:rsidR="005E738F" w:rsidRDefault="00000000">
            <w:pPr>
              <w:pStyle w:val="TAC6"/>
            </w:pPr>
            <w:r>
              <w:t>32</w:t>
            </w:r>
          </w:p>
        </w:tc>
        <w:tc>
          <w:tcPr>
            <w:tcW w:w="567" w:type="auto"/>
          </w:tcPr>
          <w:p w14:paraId="189FED5B" w14:textId="77777777" w:rsidR="005E738F" w:rsidRDefault="00000000">
            <w:pPr>
              <w:pStyle w:val="TAC6"/>
            </w:pPr>
            <w:r>
              <w:t>off</w:t>
            </w:r>
          </w:p>
        </w:tc>
        <w:tc>
          <w:tcPr>
            <w:tcW w:w="567" w:type="auto"/>
          </w:tcPr>
          <w:p w14:paraId="4A6175AE" w14:textId="77777777" w:rsidR="005E738F" w:rsidRDefault="005E738F">
            <w:pPr>
              <w:pStyle w:val="TAC6"/>
            </w:pPr>
          </w:p>
        </w:tc>
        <w:tc>
          <w:tcPr>
            <w:tcW w:w="567" w:type="auto"/>
          </w:tcPr>
          <w:p w14:paraId="17EC6D57" w14:textId="77777777" w:rsidR="005E738F" w:rsidRDefault="00000000">
            <w:pPr>
              <w:pStyle w:val="TAC6"/>
            </w:pPr>
            <w:r>
              <w:t>NWT</w:t>
            </w:r>
          </w:p>
        </w:tc>
        <w:tc>
          <w:tcPr>
            <w:tcW w:w="567" w:type="auto"/>
          </w:tcPr>
          <w:p w14:paraId="642B6B95" w14:textId="77777777" w:rsidR="005E738F" w:rsidRDefault="00000000">
            <w:pPr>
              <w:pStyle w:val="TAC6"/>
            </w:pPr>
            <w:r>
              <w:t>4.42</w:t>
            </w:r>
          </w:p>
        </w:tc>
        <w:tc>
          <w:tcPr>
            <w:tcW w:w="567" w:type="auto"/>
          </w:tcPr>
          <w:p w14:paraId="70CB302E" w14:textId="77777777" w:rsidR="005E738F" w:rsidRDefault="00000000">
            <w:pPr>
              <w:pStyle w:val="TAC6"/>
            </w:pPr>
            <w:r>
              <w:t>0.67</w:t>
            </w:r>
          </w:p>
        </w:tc>
        <w:tc>
          <w:tcPr>
            <w:tcW w:w="567" w:type="auto"/>
          </w:tcPr>
          <w:p w14:paraId="3E045AFC" w14:textId="77777777" w:rsidR="005E738F" w:rsidRDefault="00000000">
            <w:pPr>
              <w:pStyle w:val="TAC6"/>
            </w:pPr>
            <w:r>
              <w:t>c13</w:t>
            </w:r>
          </w:p>
        </w:tc>
        <w:tc>
          <w:tcPr>
            <w:tcW w:w="567" w:type="auto"/>
          </w:tcPr>
          <w:p w14:paraId="48233C34" w14:textId="77777777" w:rsidR="005E738F" w:rsidRDefault="00000000">
            <w:pPr>
              <w:pStyle w:val="TAC6"/>
            </w:pPr>
            <w:r>
              <w:t>2x16.4</w:t>
            </w:r>
          </w:p>
        </w:tc>
        <w:tc>
          <w:tcPr>
            <w:tcW w:w="567" w:type="auto"/>
          </w:tcPr>
          <w:p w14:paraId="0AC97BBF" w14:textId="77777777" w:rsidR="005E738F" w:rsidRDefault="005E738F">
            <w:pPr>
              <w:pStyle w:val="TAC6"/>
            </w:pPr>
          </w:p>
        </w:tc>
        <w:tc>
          <w:tcPr>
            <w:tcW w:w="567" w:type="auto"/>
          </w:tcPr>
          <w:p w14:paraId="6E9D1498" w14:textId="77777777" w:rsidR="005E738F" w:rsidRDefault="00000000">
            <w:pPr>
              <w:pStyle w:val="TAC6"/>
            </w:pPr>
            <w:r>
              <w:t>3.97</w:t>
            </w:r>
          </w:p>
        </w:tc>
        <w:tc>
          <w:tcPr>
            <w:tcW w:w="567" w:type="auto"/>
          </w:tcPr>
          <w:p w14:paraId="1B2BECA1" w14:textId="77777777" w:rsidR="005E738F" w:rsidRDefault="00000000">
            <w:pPr>
              <w:pStyle w:val="TAC6"/>
            </w:pPr>
            <w:r>
              <w:t>0.89</w:t>
            </w:r>
          </w:p>
        </w:tc>
        <w:tc>
          <w:tcPr>
            <w:tcW w:w="567" w:type="auto"/>
          </w:tcPr>
          <w:p w14:paraId="7F21950E" w14:textId="77777777" w:rsidR="005E738F" w:rsidRDefault="00000000">
            <w:pPr>
              <w:pStyle w:val="TAC6"/>
            </w:pPr>
            <w:r>
              <w:t>5.41</w:t>
            </w:r>
          </w:p>
        </w:tc>
        <w:tc>
          <w:tcPr>
            <w:tcW w:w="567" w:type="auto"/>
          </w:tcPr>
          <w:p w14:paraId="46603F9C" w14:textId="77777777" w:rsidR="005E738F" w:rsidRDefault="00000000">
            <w:pPr>
              <w:pStyle w:val="TAC6"/>
            </w:pPr>
            <w:r>
              <w:t>BT</w:t>
            </w:r>
          </w:p>
        </w:tc>
        <w:tc>
          <w:tcPr>
            <w:tcW w:w="567" w:type="auto"/>
            <w:shd w:val="clear" w:color="auto" w:fill="ADD8E6"/>
          </w:tcPr>
          <w:p w14:paraId="75751185" w14:textId="77777777" w:rsidR="005E738F" w:rsidRDefault="00000000">
            <w:pPr>
              <w:pStyle w:val="TAC6"/>
            </w:pPr>
            <w:r>
              <w:t>EXCEED</w:t>
            </w:r>
          </w:p>
        </w:tc>
      </w:tr>
      <w:tr w:rsidR="005E738F" w14:paraId="2F0B1175" w14:textId="77777777">
        <w:trPr>
          <w:jc w:val="center"/>
        </w:trPr>
        <w:tc>
          <w:tcPr>
            <w:tcW w:w="567" w:type="auto"/>
            <w:vMerge/>
          </w:tcPr>
          <w:p w14:paraId="2D4D4160" w14:textId="77777777" w:rsidR="005E738F" w:rsidRDefault="005E738F"/>
        </w:tc>
        <w:tc>
          <w:tcPr>
            <w:tcW w:w="567" w:type="auto"/>
            <w:vMerge/>
          </w:tcPr>
          <w:p w14:paraId="07D1C676" w14:textId="77777777" w:rsidR="005E738F" w:rsidRDefault="005E738F"/>
        </w:tc>
        <w:tc>
          <w:tcPr>
            <w:tcW w:w="567" w:type="auto"/>
          </w:tcPr>
          <w:p w14:paraId="15B75464" w14:textId="77777777" w:rsidR="005E738F" w:rsidRDefault="00000000">
            <w:pPr>
              <w:pStyle w:val="TAC6"/>
            </w:pPr>
            <w:r>
              <w:t>2</w:t>
            </w:r>
          </w:p>
        </w:tc>
        <w:tc>
          <w:tcPr>
            <w:tcW w:w="567" w:type="auto"/>
          </w:tcPr>
          <w:p w14:paraId="352D4AA8" w14:textId="77777777" w:rsidR="005E738F" w:rsidRDefault="00000000">
            <w:pPr>
              <w:pStyle w:val="TAC6"/>
            </w:pPr>
            <w:r>
              <w:t>32</w:t>
            </w:r>
          </w:p>
        </w:tc>
        <w:tc>
          <w:tcPr>
            <w:tcW w:w="567" w:type="auto"/>
          </w:tcPr>
          <w:p w14:paraId="2595F011" w14:textId="77777777" w:rsidR="005E738F" w:rsidRDefault="00000000">
            <w:pPr>
              <w:pStyle w:val="TAC6"/>
            </w:pPr>
            <w:r>
              <w:t>off</w:t>
            </w:r>
          </w:p>
        </w:tc>
        <w:tc>
          <w:tcPr>
            <w:tcW w:w="567" w:type="auto"/>
          </w:tcPr>
          <w:p w14:paraId="04277846" w14:textId="77777777" w:rsidR="005E738F" w:rsidRDefault="005E738F">
            <w:pPr>
              <w:pStyle w:val="TAC6"/>
            </w:pPr>
          </w:p>
        </w:tc>
        <w:tc>
          <w:tcPr>
            <w:tcW w:w="567" w:type="auto"/>
          </w:tcPr>
          <w:p w14:paraId="793DBC77" w14:textId="77777777" w:rsidR="005E738F" w:rsidRDefault="00000000">
            <w:pPr>
              <w:pStyle w:val="TAC6"/>
            </w:pPr>
            <w:r>
              <w:t>BT</w:t>
            </w:r>
          </w:p>
        </w:tc>
        <w:tc>
          <w:tcPr>
            <w:tcW w:w="567" w:type="auto"/>
          </w:tcPr>
          <w:p w14:paraId="5074136C" w14:textId="77777777" w:rsidR="005E738F" w:rsidRDefault="00000000">
            <w:pPr>
              <w:pStyle w:val="TAC6"/>
            </w:pPr>
            <w:r>
              <w:t>4.42</w:t>
            </w:r>
          </w:p>
        </w:tc>
        <w:tc>
          <w:tcPr>
            <w:tcW w:w="567" w:type="auto"/>
          </w:tcPr>
          <w:p w14:paraId="1019E92F" w14:textId="77777777" w:rsidR="005E738F" w:rsidRDefault="00000000">
            <w:pPr>
              <w:pStyle w:val="TAC6"/>
            </w:pPr>
            <w:r>
              <w:t>0.67</w:t>
            </w:r>
          </w:p>
        </w:tc>
        <w:tc>
          <w:tcPr>
            <w:tcW w:w="567" w:type="auto"/>
          </w:tcPr>
          <w:p w14:paraId="4D136679" w14:textId="77777777" w:rsidR="005E738F" w:rsidRDefault="00000000">
            <w:pPr>
              <w:pStyle w:val="TAC6"/>
            </w:pPr>
            <w:r>
              <w:t>c12</w:t>
            </w:r>
          </w:p>
        </w:tc>
        <w:tc>
          <w:tcPr>
            <w:tcW w:w="567" w:type="auto"/>
          </w:tcPr>
          <w:p w14:paraId="7C4F04D9" w14:textId="77777777" w:rsidR="005E738F" w:rsidRDefault="00000000">
            <w:pPr>
              <w:pStyle w:val="TAC6"/>
            </w:pPr>
            <w:r>
              <w:t>2x13.2</w:t>
            </w:r>
          </w:p>
        </w:tc>
        <w:tc>
          <w:tcPr>
            <w:tcW w:w="567" w:type="auto"/>
          </w:tcPr>
          <w:p w14:paraId="7E79F150" w14:textId="77777777" w:rsidR="005E738F" w:rsidRDefault="005E738F">
            <w:pPr>
              <w:pStyle w:val="TAC6"/>
            </w:pPr>
          </w:p>
        </w:tc>
        <w:tc>
          <w:tcPr>
            <w:tcW w:w="567" w:type="auto"/>
          </w:tcPr>
          <w:p w14:paraId="272B8D44" w14:textId="77777777" w:rsidR="005E738F" w:rsidRDefault="00000000">
            <w:pPr>
              <w:pStyle w:val="TAC6"/>
            </w:pPr>
            <w:r>
              <w:t>3.64</w:t>
            </w:r>
          </w:p>
        </w:tc>
        <w:tc>
          <w:tcPr>
            <w:tcW w:w="567" w:type="auto"/>
          </w:tcPr>
          <w:p w14:paraId="4CD71F47" w14:textId="77777777" w:rsidR="005E738F" w:rsidRDefault="00000000">
            <w:pPr>
              <w:pStyle w:val="TAC6"/>
            </w:pPr>
            <w:r>
              <w:t>1.04</w:t>
            </w:r>
          </w:p>
        </w:tc>
        <w:tc>
          <w:tcPr>
            <w:tcW w:w="567" w:type="auto"/>
          </w:tcPr>
          <w:p w14:paraId="73D7BBC2" w14:textId="77777777" w:rsidR="005E738F" w:rsidRDefault="00000000">
            <w:pPr>
              <w:pStyle w:val="TAC6"/>
            </w:pPr>
            <w:r>
              <w:t>8.5</w:t>
            </w:r>
          </w:p>
        </w:tc>
        <w:tc>
          <w:tcPr>
            <w:tcW w:w="567" w:type="auto"/>
          </w:tcPr>
          <w:p w14:paraId="364B00EE" w14:textId="77777777" w:rsidR="005E738F" w:rsidRDefault="00000000">
            <w:pPr>
              <w:pStyle w:val="TAC6"/>
            </w:pPr>
            <w:r>
              <w:t>BT</w:t>
            </w:r>
          </w:p>
        </w:tc>
        <w:tc>
          <w:tcPr>
            <w:tcW w:w="567" w:type="auto"/>
          </w:tcPr>
          <w:p w14:paraId="766F833F" w14:textId="77777777" w:rsidR="005E738F" w:rsidRDefault="00000000">
            <w:pPr>
              <w:pStyle w:val="TAC6"/>
            </w:pPr>
            <w:r>
              <w:t>PASS</w:t>
            </w:r>
          </w:p>
        </w:tc>
      </w:tr>
      <w:tr w:rsidR="005E738F" w14:paraId="108531AE" w14:textId="77777777">
        <w:trPr>
          <w:jc w:val="center"/>
        </w:trPr>
        <w:tc>
          <w:tcPr>
            <w:tcW w:w="567" w:type="auto"/>
            <w:vMerge/>
          </w:tcPr>
          <w:p w14:paraId="56A97BDC" w14:textId="77777777" w:rsidR="005E738F" w:rsidRDefault="005E738F"/>
        </w:tc>
        <w:tc>
          <w:tcPr>
            <w:tcW w:w="567" w:type="auto"/>
            <w:vMerge w:val="restart"/>
          </w:tcPr>
          <w:p w14:paraId="3F019644" w14:textId="77777777" w:rsidR="005E738F" w:rsidRDefault="00000000">
            <w:pPr>
              <w:pStyle w:val="TAC6"/>
            </w:pPr>
            <w:r>
              <w:t>c28</w:t>
            </w:r>
          </w:p>
        </w:tc>
        <w:tc>
          <w:tcPr>
            <w:tcW w:w="567" w:type="auto"/>
          </w:tcPr>
          <w:p w14:paraId="3AEE8565" w14:textId="77777777" w:rsidR="005E738F" w:rsidRDefault="00000000">
            <w:pPr>
              <w:pStyle w:val="TAC6"/>
            </w:pPr>
            <w:r>
              <w:t>1</w:t>
            </w:r>
          </w:p>
        </w:tc>
        <w:tc>
          <w:tcPr>
            <w:tcW w:w="567" w:type="auto"/>
          </w:tcPr>
          <w:p w14:paraId="6B805399" w14:textId="77777777" w:rsidR="005E738F" w:rsidRDefault="00000000">
            <w:pPr>
              <w:pStyle w:val="TAC6"/>
            </w:pPr>
            <w:r>
              <w:t>48</w:t>
            </w:r>
          </w:p>
        </w:tc>
        <w:tc>
          <w:tcPr>
            <w:tcW w:w="567" w:type="auto"/>
          </w:tcPr>
          <w:p w14:paraId="3514019B" w14:textId="77777777" w:rsidR="005E738F" w:rsidRDefault="00000000">
            <w:pPr>
              <w:pStyle w:val="TAC6"/>
            </w:pPr>
            <w:r>
              <w:t>off</w:t>
            </w:r>
          </w:p>
        </w:tc>
        <w:tc>
          <w:tcPr>
            <w:tcW w:w="567" w:type="auto"/>
          </w:tcPr>
          <w:p w14:paraId="5B8E55DF" w14:textId="77777777" w:rsidR="005E738F" w:rsidRDefault="005E738F">
            <w:pPr>
              <w:pStyle w:val="TAC6"/>
            </w:pPr>
          </w:p>
        </w:tc>
        <w:tc>
          <w:tcPr>
            <w:tcW w:w="567" w:type="auto"/>
          </w:tcPr>
          <w:p w14:paraId="7E813F8C" w14:textId="77777777" w:rsidR="005E738F" w:rsidRDefault="00000000">
            <w:pPr>
              <w:pStyle w:val="TAC6"/>
            </w:pPr>
            <w:r>
              <w:t>NWT</w:t>
            </w:r>
          </w:p>
        </w:tc>
        <w:tc>
          <w:tcPr>
            <w:tcW w:w="567" w:type="auto"/>
          </w:tcPr>
          <w:p w14:paraId="3F6FE182" w14:textId="77777777" w:rsidR="005E738F" w:rsidRDefault="00000000">
            <w:pPr>
              <w:pStyle w:val="TAC6"/>
            </w:pPr>
            <w:r>
              <w:t>4.58</w:t>
            </w:r>
          </w:p>
        </w:tc>
        <w:tc>
          <w:tcPr>
            <w:tcW w:w="567" w:type="auto"/>
          </w:tcPr>
          <w:p w14:paraId="422B179C" w14:textId="77777777" w:rsidR="005E738F" w:rsidRDefault="00000000">
            <w:pPr>
              <w:pStyle w:val="TAC6"/>
            </w:pPr>
            <w:r>
              <w:t>0.56</w:t>
            </w:r>
          </w:p>
        </w:tc>
        <w:tc>
          <w:tcPr>
            <w:tcW w:w="567" w:type="auto"/>
          </w:tcPr>
          <w:p w14:paraId="0A359E48" w14:textId="77777777" w:rsidR="005E738F" w:rsidRDefault="00000000">
            <w:pPr>
              <w:pStyle w:val="TAC6"/>
            </w:pPr>
            <w:r>
              <w:t>c15</w:t>
            </w:r>
          </w:p>
        </w:tc>
        <w:tc>
          <w:tcPr>
            <w:tcW w:w="567" w:type="auto"/>
          </w:tcPr>
          <w:p w14:paraId="4605E521" w14:textId="77777777" w:rsidR="005E738F" w:rsidRDefault="00000000">
            <w:pPr>
              <w:pStyle w:val="TAC6"/>
            </w:pPr>
            <w:r>
              <w:t>2x32</w:t>
            </w:r>
          </w:p>
        </w:tc>
        <w:tc>
          <w:tcPr>
            <w:tcW w:w="567" w:type="auto"/>
          </w:tcPr>
          <w:p w14:paraId="6B340CEF" w14:textId="77777777" w:rsidR="005E738F" w:rsidRDefault="005E738F">
            <w:pPr>
              <w:pStyle w:val="TAC6"/>
            </w:pPr>
          </w:p>
        </w:tc>
        <w:tc>
          <w:tcPr>
            <w:tcW w:w="567" w:type="auto"/>
          </w:tcPr>
          <w:p w14:paraId="46E126E2" w14:textId="77777777" w:rsidR="005E738F" w:rsidRDefault="00000000">
            <w:pPr>
              <w:pStyle w:val="TAC6"/>
            </w:pPr>
            <w:r>
              <w:t>4.33</w:t>
            </w:r>
          </w:p>
        </w:tc>
        <w:tc>
          <w:tcPr>
            <w:tcW w:w="567" w:type="auto"/>
          </w:tcPr>
          <w:p w14:paraId="469D81E5" w14:textId="77777777" w:rsidR="005E738F" w:rsidRDefault="00000000">
            <w:pPr>
              <w:pStyle w:val="TAC6"/>
            </w:pPr>
            <w:r>
              <w:t>0.79</w:t>
            </w:r>
          </w:p>
        </w:tc>
        <w:tc>
          <w:tcPr>
            <w:tcW w:w="567" w:type="auto"/>
          </w:tcPr>
          <w:p w14:paraId="238D0735" w14:textId="77777777" w:rsidR="005E738F" w:rsidRDefault="00000000">
            <w:pPr>
              <w:pStyle w:val="TAC6"/>
            </w:pPr>
            <w:r>
              <w:t>3.46</w:t>
            </w:r>
          </w:p>
        </w:tc>
        <w:tc>
          <w:tcPr>
            <w:tcW w:w="567" w:type="auto"/>
          </w:tcPr>
          <w:p w14:paraId="745A4DFF" w14:textId="77777777" w:rsidR="005E738F" w:rsidRDefault="00000000">
            <w:pPr>
              <w:pStyle w:val="TAC6"/>
            </w:pPr>
            <w:r>
              <w:t>BT</w:t>
            </w:r>
          </w:p>
        </w:tc>
        <w:tc>
          <w:tcPr>
            <w:tcW w:w="567" w:type="auto"/>
            <w:shd w:val="clear" w:color="auto" w:fill="ADD8E6"/>
          </w:tcPr>
          <w:p w14:paraId="476F365C" w14:textId="77777777" w:rsidR="005E738F" w:rsidRDefault="00000000">
            <w:pPr>
              <w:pStyle w:val="TAC6"/>
            </w:pPr>
            <w:r>
              <w:t>EXCEED</w:t>
            </w:r>
          </w:p>
        </w:tc>
      </w:tr>
      <w:tr w:rsidR="005E738F" w14:paraId="7C01C6A3" w14:textId="77777777">
        <w:trPr>
          <w:jc w:val="center"/>
        </w:trPr>
        <w:tc>
          <w:tcPr>
            <w:tcW w:w="567" w:type="auto"/>
            <w:vMerge/>
          </w:tcPr>
          <w:p w14:paraId="60CF93E9" w14:textId="77777777" w:rsidR="005E738F" w:rsidRDefault="005E738F"/>
        </w:tc>
        <w:tc>
          <w:tcPr>
            <w:tcW w:w="567" w:type="auto"/>
            <w:vMerge/>
          </w:tcPr>
          <w:p w14:paraId="166A3839" w14:textId="77777777" w:rsidR="005E738F" w:rsidRDefault="005E738F"/>
        </w:tc>
        <w:tc>
          <w:tcPr>
            <w:tcW w:w="567" w:type="auto"/>
          </w:tcPr>
          <w:p w14:paraId="03FBAFBD" w14:textId="77777777" w:rsidR="005E738F" w:rsidRDefault="00000000">
            <w:pPr>
              <w:pStyle w:val="TAC6"/>
            </w:pPr>
            <w:r>
              <w:t>2</w:t>
            </w:r>
          </w:p>
        </w:tc>
        <w:tc>
          <w:tcPr>
            <w:tcW w:w="567" w:type="auto"/>
          </w:tcPr>
          <w:p w14:paraId="69918EA5" w14:textId="77777777" w:rsidR="005E738F" w:rsidRDefault="00000000">
            <w:pPr>
              <w:pStyle w:val="TAC6"/>
            </w:pPr>
            <w:r>
              <w:t>48</w:t>
            </w:r>
          </w:p>
        </w:tc>
        <w:tc>
          <w:tcPr>
            <w:tcW w:w="567" w:type="auto"/>
          </w:tcPr>
          <w:p w14:paraId="101A377F" w14:textId="77777777" w:rsidR="005E738F" w:rsidRDefault="00000000">
            <w:pPr>
              <w:pStyle w:val="TAC6"/>
            </w:pPr>
            <w:r>
              <w:t>off</w:t>
            </w:r>
          </w:p>
        </w:tc>
        <w:tc>
          <w:tcPr>
            <w:tcW w:w="567" w:type="auto"/>
          </w:tcPr>
          <w:p w14:paraId="58CFB7A9" w14:textId="77777777" w:rsidR="005E738F" w:rsidRDefault="005E738F">
            <w:pPr>
              <w:pStyle w:val="TAC6"/>
            </w:pPr>
          </w:p>
        </w:tc>
        <w:tc>
          <w:tcPr>
            <w:tcW w:w="567" w:type="auto"/>
          </w:tcPr>
          <w:p w14:paraId="33C5B4E6" w14:textId="77777777" w:rsidR="005E738F" w:rsidRDefault="00000000">
            <w:pPr>
              <w:pStyle w:val="TAC6"/>
            </w:pPr>
            <w:r>
              <w:t>BT</w:t>
            </w:r>
          </w:p>
        </w:tc>
        <w:tc>
          <w:tcPr>
            <w:tcW w:w="567" w:type="auto"/>
          </w:tcPr>
          <w:p w14:paraId="42B9A19D" w14:textId="77777777" w:rsidR="005E738F" w:rsidRDefault="00000000">
            <w:pPr>
              <w:pStyle w:val="TAC6"/>
            </w:pPr>
            <w:r>
              <w:t>4.58</w:t>
            </w:r>
          </w:p>
        </w:tc>
        <w:tc>
          <w:tcPr>
            <w:tcW w:w="567" w:type="auto"/>
          </w:tcPr>
          <w:p w14:paraId="6679D781" w14:textId="77777777" w:rsidR="005E738F" w:rsidRDefault="00000000">
            <w:pPr>
              <w:pStyle w:val="TAC6"/>
            </w:pPr>
            <w:r>
              <w:t>0.56</w:t>
            </w:r>
          </w:p>
        </w:tc>
        <w:tc>
          <w:tcPr>
            <w:tcW w:w="567" w:type="auto"/>
          </w:tcPr>
          <w:p w14:paraId="6B4D570A" w14:textId="77777777" w:rsidR="005E738F" w:rsidRDefault="00000000">
            <w:pPr>
              <w:pStyle w:val="TAC6"/>
            </w:pPr>
            <w:r>
              <w:t>c14</w:t>
            </w:r>
          </w:p>
        </w:tc>
        <w:tc>
          <w:tcPr>
            <w:tcW w:w="567" w:type="auto"/>
          </w:tcPr>
          <w:p w14:paraId="1110F90C" w14:textId="77777777" w:rsidR="005E738F" w:rsidRDefault="00000000">
            <w:pPr>
              <w:pStyle w:val="TAC6"/>
            </w:pPr>
            <w:r>
              <w:t>2x24.4</w:t>
            </w:r>
          </w:p>
        </w:tc>
        <w:tc>
          <w:tcPr>
            <w:tcW w:w="567" w:type="auto"/>
          </w:tcPr>
          <w:p w14:paraId="532EEFBD" w14:textId="77777777" w:rsidR="005E738F" w:rsidRDefault="005E738F">
            <w:pPr>
              <w:pStyle w:val="TAC6"/>
            </w:pPr>
          </w:p>
        </w:tc>
        <w:tc>
          <w:tcPr>
            <w:tcW w:w="567" w:type="auto"/>
          </w:tcPr>
          <w:p w14:paraId="4AB01035" w14:textId="77777777" w:rsidR="005E738F" w:rsidRDefault="00000000">
            <w:pPr>
              <w:pStyle w:val="TAC6"/>
            </w:pPr>
            <w:r>
              <w:t>4.43</w:t>
            </w:r>
          </w:p>
        </w:tc>
        <w:tc>
          <w:tcPr>
            <w:tcW w:w="567" w:type="auto"/>
          </w:tcPr>
          <w:p w14:paraId="5F6AA655" w14:textId="77777777" w:rsidR="005E738F" w:rsidRDefault="00000000">
            <w:pPr>
              <w:pStyle w:val="TAC6"/>
            </w:pPr>
            <w:r>
              <w:t>0.67</w:t>
            </w:r>
          </w:p>
        </w:tc>
        <w:tc>
          <w:tcPr>
            <w:tcW w:w="567" w:type="auto"/>
          </w:tcPr>
          <w:p w14:paraId="197BE5FF" w14:textId="77777777" w:rsidR="005E738F" w:rsidRDefault="00000000">
            <w:pPr>
              <w:pStyle w:val="TAC6"/>
            </w:pPr>
            <w:r>
              <w:t>2.39</w:t>
            </w:r>
          </w:p>
        </w:tc>
        <w:tc>
          <w:tcPr>
            <w:tcW w:w="567" w:type="auto"/>
          </w:tcPr>
          <w:p w14:paraId="41331651" w14:textId="77777777" w:rsidR="005E738F" w:rsidRDefault="00000000">
            <w:pPr>
              <w:pStyle w:val="TAC6"/>
            </w:pPr>
            <w:r>
              <w:t>BT</w:t>
            </w:r>
          </w:p>
        </w:tc>
        <w:tc>
          <w:tcPr>
            <w:tcW w:w="567" w:type="auto"/>
          </w:tcPr>
          <w:p w14:paraId="5FEC017B" w14:textId="77777777" w:rsidR="005E738F" w:rsidRDefault="00000000">
            <w:pPr>
              <w:pStyle w:val="TAC6"/>
            </w:pPr>
            <w:r>
              <w:t>PASS</w:t>
            </w:r>
          </w:p>
        </w:tc>
      </w:tr>
      <w:tr w:rsidR="005E738F" w14:paraId="06594FF8" w14:textId="77777777">
        <w:trPr>
          <w:jc w:val="center"/>
        </w:trPr>
        <w:tc>
          <w:tcPr>
            <w:tcW w:w="567" w:type="auto"/>
            <w:vMerge/>
          </w:tcPr>
          <w:p w14:paraId="6B2E5E30" w14:textId="77777777" w:rsidR="005E738F" w:rsidRDefault="005E738F"/>
        </w:tc>
        <w:tc>
          <w:tcPr>
            <w:tcW w:w="567" w:type="auto"/>
            <w:vMerge w:val="restart"/>
          </w:tcPr>
          <w:p w14:paraId="6CE044C1" w14:textId="77777777" w:rsidR="005E738F" w:rsidRDefault="00000000">
            <w:pPr>
              <w:pStyle w:val="TAC6"/>
            </w:pPr>
            <w:r>
              <w:t>c29</w:t>
            </w:r>
          </w:p>
        </w:tc>
        <w:tc>
          <w:tcPr>
            <w:tcW w:w="567" w:type="auto"/>
          </w:tcPr>
          <w:p w14:paraId="72BAA0EA" w14:textId="77777777" w:rsidR="005E738F" w:rsidRDefault="00000000">
            <w:pPr>
              <w:pStyle w:val="TAC6"/>
            </w:pPr>
            <w:r>
              <w:t>1</w:t>
            </w:r>
          </w:p>
        </w:tc>
        <w:tc>
          <w:tcPr>
            <w:tcW w:w="567" w:type="auto"/>
          </w:tcPr>
          <w:p w14:paraId="7CBC1422" w14:textId="77777777" w:rsidR="005E738F" w:rsidRDefault="00000000">
            <w:pPr>
              <w:pStyle w:val="TAC6"/>
            </w:pPr>
            <w:r>
              <w:t>64</w:t>
            </w:r>
          </w:p>
        </w:tc>
        <w:tc>
          <w:tcPr>
            <w:tcW w:w="567" w:type="auto"/>
          </w:tcPr>
          <w:p w14:paraId="565D688B" w14:textId="77777777" w:rsidR="005E738F" w:rsidRDefault="00000000">
            <w:pPr>
              <w:pStyle w:val="TAC6"/>
            </w:pPr>
            <w:r>
              <w:t>off</w:t>
            </w:r>
          </w:p>
        </w:tc>
        <w:tc>
          <w:tcPr>
            <w:tcW w:w="567" w:type="auto"/>
          </w:tcPr>
          <w:p w14:paraId="588070A4" w14:textId="77777777" w:rsidR="005E738F" w:rsidRDefault="005E738F">
            <w:pPr>
              <w:pStyle w:val="TAC6"/>
            </w:pPr>
          </w:p>
        </w:tc>
        <w:tc>
          <w:tcPr>
            <w:tcW w:w="567" w:type="auto"/>
          </w:tcPr>
          <w:p w14:paraId="526E1CBE" w14:textId="77777777" w:rsidR="005E738F" w:rsidRDefault="00000000">
            <w:pPr>
              <w:pStyle w:val="TAC6"/>
            </w:pPr>
            <w:r>
              <w:t>NWT</w:t>
            </w:r>
          </w:p>
        </w:tc>
        <w:tc>
          <w:tcPr>
            <w:tcW w:w="567" w:type="auto"/>
          </w:tcPr>
          <w:p w14:paraId="655184B4" w14:textId="77777777" w:rsidR="005E738F" w:rsidRDefault="00000000">
            <w:pPr>
              <w:pStyle w:val="TAC6"/>
            </w:pPr>
            <w:r>
              <w:t>4.63</w:t>
            </w:r>
          </w:p>
        </w:tc>
        <w:tc>
          <w:tcPr>
            <w:tcW w:w="567" w:type="auto"/>
          </w:tcPr>
          <w:p w14:paraId="035CEBE0" w14:textId="77777777" w:rsidR="005E738F" w:rsidRDefault="00000000">
            <w:pPr>
              <w:pStyle w:val="TAC6"/>
            </w:pPr>
            <w:r>
              <w:t>0.57</w:t>
            </w:r>
          </w:p>
        </w:tc>
        <w:tc>
          <w:tcPr>
            <w:tcW w:w="567" w:type="auto"/>
          </w:tcPr>
          <w:p w14:paraId="1ED194DE" w14:textId="77777777" w:rsidR="005E738F" w:rsidRDefault="00000000">
            <w:pPr>
              <w:pStyle w:val="TAC6"/>
            </w:pPr>
            <w:r>
              <w:t>c16</w:t>
            </w:r>
          </w:p>
        </w:tc>
        <w:tc>
          <w:tcPr>
            <w:tcW w:w="567" w:type="auto"/>
          </w:tcPr>
          <w:p w14:paraId="6948CDBB" w14:textId="77777777" w:rsidR="005E738F" w:rsidRDefault="00000000">
            <w:pPr>
              <w:pStyle w:val="TAC6"/>
            </w:pPr>
            <w:r>
              <w:t>2x48</w:t>
            </w:r>
          </w:p>
        </w:tc>
        <w:tc>
          <w:tcPr>
            <w:tcW w:w="567" w:type="auto"/>
          </w:tcPr>
          <w:p w14:paraId="29096AE8" w14:textId="77777777" w:rsidR="005E738F" w:rsidRDefault="005E738F">
            <w:pPr>
              <w:pStyle w:val="TAC6"/>
            </w:pPr>
          </w:p>
        </w:tc>
        <w:tc>
          <w:tcPr>
            <w:tcW w:w="567" w:type="auto"/>
          </w:tcPr>
          <w:p w14:paraId="6957164D" w14:textId="77777777" w:rsidR="005E738F" w:rsidRDefault="00000000">
            <w:pPr>
              <w:pStyle w:val="TAC6"/>
            </w:pPr>
            <w:r>
              <w:t>4.61</w:t>
            </w:r>
          </w:p>
        </w:tc>
        <w:tc>
          <w:tcPr>
            <w:tcW w:w="567" w:type="auto"/>
          </w:tcPr>
          <w:p w14:paraId="4CFF87E0" w14:textId="77777777" w:rsidR="005E738F" w:rsidRDefault="00000000">
            <w:pPr>
              <w:pStyle w:val="TAC6"/>
            </w:pPr>
            <w:r>
              <w:t>0.53</w:t>
            </w:r>
          </w:p>
        </w:tc>
        <w:tc>
          <w:tcPr>
            <w:tcW w:w="567" w:type="auto"/>
          </w:tcPr>
          <w:p w14:paraId="020C788A" w14:textId="77777777" w:rsidR="005E738F" w:rsidRDefault="00000000">
            <w:pPr>
              <w:pStyle w:val="TAC6"/>
            </w:pPr>
            <w:r>
              <w:t>0.46</w:t>
            </w:r>
          </w:p>
        </w:tc>
        <w:tc>
          <w:tcPr>
            <w:tcW w:w="567" w:type="auto"/>
          </w:tcPr>
          <w:p w14:paraId="337909A5" w14:textId="77777777" w:rsidR="005E738F" w:rsidRDefault="00000000">
            <w:pPr>
              <w:pStyle w:val="TAC6"/>
            </w:pPr>
            <w:r>
              <w:t>NWT</w:t>
            </w:r>
          </w:p>
        </w:tc>
        <w:tc>
          <w:tcPr>
            <w:tcW w:w="567" w:type="auto"/>
          </w:tcPr>
          <w:p w14:paraId="4573CBAC" w14:textId="77777777" w:rsidR="005E738F" w:rsidRDefault="00000000">
            <w:pPr>
              <w:pStyle w:val="TAC6"/>
            </w:pPr>
            <w:r>
              <w:t>PASS</w:t>
            </w:r>
          </w:p>
        </w:tc>
      </w:tr>
      <w:tr w:rsidR="005E738F" w14:paraId="25536ED8" w14:textId="77777777">
        <w:trPr>
          <w:jc w:val="center"/>
        </w:trPr>
        <w:tc>
          <w:tcPr>
            <w:tcW w:w="567" w:type="auto"/>
            <w:vMerge/>
          </w:tcPr>
          <w:p w14:paraId="2B5D7F56" w14:textId="77777777" w:rsidR="005E738F" w:rsidRDefault="005E738F"/>
        </w:tc>
        <w:tc>
          <w:tcPr>
            <w:tcW w:w="567" w:type="auto"/>
            <w:vMerge/>
          </w:tcPr>
          <w:p w14:paraId="3CEAE075" w14:textId="77777777" w:rsidR="005E738F" w:rsidRDefault="005E738F"/>
        </w:tc>
        <w:tc>
          <w:tcPr>
            <w:tcW w:w="567" w:type="auto"/>
          </w:tcPr>
          <w:p w14:paraId="19B1B6A8" w14:textId="77777777" w:rsidR="005E738F" w:rsidRDefault="00000000">
            <w:pPr>
              <w:pStyle w:val="TAC6"/>
            </w:pPr>
            <w:r>
              <w:t>2</w:t>
            </w:r>
          </w:p>
        </w:tc>
        <w:tc>
          <w:tcPr>
            <w:tcW w:w="567" w:type="auto"/>
          </w:tcPr>
          <w:p w14:paraId="51B90FD1" w14:textId="77777777" w:rsidR="005E738F" w:rsidRDefault="00000000">
            <w:pPr>
              <w:pStyle w:val="TAC6"/>
            </w:pPr>
            <w:r>
              <w:t>64</w:t>
            </w:r>
          </w:p>
        </w:tc>
        <w:tc>
          <w:tcPr>
            <w:tcW w:w="567" w:type="auto"/>
          </w:tcPr>
          <w:p w14:paraId="43A09506" w14:textId="77777777" w:rsidR="005E738F" w:rsidRDefault="00000000">
            <w:pPr>
              <w:pStyle w:val="TAC6"/>
            </w:pPr>
            <w:r>
              <w:t>off</w:t>
            </w:r>
          </w:p>
        </w:tc>
        <w:tc>
          <w:tcPr>
            <w:tcW w:w="567" w:type="auto"/>
          </w:tcPr>
          <w:p w14:paraId="0281E7B1" w14:textId="77777777" w:rsidR="005E738F" w:rsidRDefault="005E738F">
            <w:pPr>
              <w:pStyle w:val="TAC6"/>
            </w:pPr>
          </w:p>
        </w:tc>
        <w:tc>
          <w:tcPr>
            <w:tcW w:w="567" w:type="auto"/>
          </w:tcPr>
          <w:p w14:paraId="4CA222FA" w14:textId="77777777" w:rsidR="005E738F" w:rsidRDefault="00000000">
            <w:pPr>
              <w:pStyle w:val="TAC6"/>
            </w:pPr>
            <w:r>
              <w:t>BT</w:t>
            </w:r>
          </w:p>
        </w:tc>
        <w:tc>
          <w:tcPr>
            <w:tcW w:w="567" w:type="auto"/>
          </w:tcPr>
          <w:p w14:paraId="0324BB13" w14:textId="77777777" w:rsidR="005E738F" w:rsidRDefault="00000000">
            <w:pPr>
              <w:pStyle w:val="TAC6"/>
            </w:pPr>
            <w:r>
              <w:t>4.63</w:t>
            </w:r>
          </w:p>
        </w:tc>
        <w:tc>
          <w:tcPr>
            <w:tcW w:w="567" w:type="auto"/>
          </w:tcPr>
          <w:p w14:paraId="332981C0" w14:textId="77777777" w:rsidR="005E738F" w:rsidRDefault="00000000">
            <w:pPr>
              <w:pStyle w:val="TAC6"/>
            </w:pPr>
            <w:r>
              <w:t>0.57</w:t>
            </w:r>
          </w:p>
        </w:tc>
        <w:tc>
          <w:tcPr>
            <w:tcW w:w="567" w:type="auto"/>
          </w:tcPr>
          <w:p w14:paraId="5A635EEB" w14:textId="77777777" w:rsidR="005E738F" w:rsidRDefault="00000000">
            <w:pPr>
              <w:pStyle w:val="TAC6"/>
            </w:pPr>
            <w:r>
              <w:t>c15</w:t>
            </w:r>
          </w:p>
        </w:tc>
        <w:tc>
          <w:tcPr>
            <w:tcW w:w="567" w:type="auto"/>
          </w:tcPr>
          <w:p w14:paraId="313D48BF" w14:textId="77777777" w:rsidR="005E738F" w:rsidRDefault="00000000">
            <w:pPr>
              <w:pStyle w:val="TAC6"/>
            </w:pPr>
            <w:r>
              <w:t>2x32</w:t>
            </w:r>
          </w:p>
        </w:tc>
        <w:tc>
          <w:tcPr>
            <w:tcW w:w="567" w:type="auto"/>
          </w:tcPr>
          <w:p w14:paraId="171C8608" w14:textId="77777777" w:rsidR="005E738F" w:rsidRDefault="005E738F">
            <w:pPr>
              <w:pStyle w:val="TAC6"/>
            </w:pPr>
          </w:p>
        </w:tc>
        <w:tc>
          <w:tcPr>
            <w:tcW w:w="567" w:type="auto"/>
          </w:tcPr>
          <w:p w14:paraId="3C4E8EB0" w14:textId="77777777" w:rsidR="005E738F" w:rsidRDefault="00000000">
            <w:pPr>
              <w:pStyle w:val="TAC6"/>
            </w:pPr>
            <w:r>
              <w:t>4.33</w:t>
            </w:r>
          </w:p>
        </w:tc>
        <w:tc>
          <w:tcPr>
            <w:tcW w:w="567" w:type="auto"/>
          </w:tcPr>
          <w:p w14:paraId="2CC4CF1B" w14:textId="77777777" w:rsidR="005E738F" w:rsidRDefault="00000000">
            <w:pPr>
              <w:pStyle w:val="TAC6"/>
            </w:pPr>
            <w:r>
              <w:t>0.79</w:t>
            </w:r>
          </w:p>
        </w:tc>
        <w:tc>
          <w:tcPr>
            <w:tcW w:w="567" w:type="auto"/>
          </w:tcPr>
          <w:p w14:paraId="1549F822" w14:textId="77777777" w:rsidR="005E738F" w:rsidRDefault="00000000">
            <w:pPr>
              <w:pStyle w:val="TAC6"/>
            </w:pPr>
            <w:r>
              <w:t>4.13</w:t>
            </w:r>
          </w:p>
        </w:tc>
        <w:tc>
          <w:tcPr>
            <w:tcW w:w="567" w:type="auto"/>
          </w:tcPr>
          <w:p w14:paraId="51C0E21A" w14:textId="77777777" w:rsidR="005E738F" w:rsidRDefault="00000000">
            <w:pPr>
              <w:pStyle w:val="TAC6"/>
            </w:pPr>
            <w:r>
              <w:t>BT</w:t>
            </w:r>
          </w:p>
        </w:tc>
        <w:tc>
          <w:tcPr>
            <w:tcW w:w="567" w:type="auto"/>
          </w:tcPr>
          <w:p w14:paraId="6FAEF0A9" w14:textId="77777777" w:rsidR="005E738F" w:rsidRDefault="00000000">
            <w:pPr>
              <w:pStyle w:val="TAC6"/>
            </w:pPr>
            <w:r>
              <w:t>PASS</w:t>
            </w:r>
          </w:p>
        </w:tc>
      </w:tr>
      <w:tr w:rsidR="005E738F" w14:paraId="58299991" w14:textId="77777777">
        <w:trPr>
          <w:jc w:val="center"/>
        </w:trPr>
        <w:tc>
          <w:tcPr>
            <w:tcW w:w="567" w:type="auto"/>
            <w:vMerge/>
          </w:tcPr>
          <w:p w14:paraId="0CD01A3B" w14:textId="77777777" w:rsidR="005E738F" w:rsidRDefault="005E738F"/>
        </w:tc>
        <w:tc>
          <w:tcPr>
            <w:tcW w:w="567" w:type="auto"/>
            <w:vMerge w:val="restart"/>
          </w:tcPr>
          <w:p w14:paraId="268B0108" w14:textId="77777777" w:rsidR="005E738F" w:rsidRDefault="00000000">
            <w:pPr>
              <w:pStyle w:val="TAC6"/>
            </w:pPr>
            <w:r>
              <w:t>c30</w:t>
            </w:r>
          </w:p>
        </w:tc>
        <w:tc>
          <w:tcPr>
            <w:tcW w:w="567" w:type="auto"/>
          </w:tcPr>
          <w:p w14:paraId="3DB36134" w14:textId="77777777" w:rsidR="005E738F" w:rsidRDefault="00000000">
            <w:pPr>
              <w:pStyle w:val="TAC6"/>
            </w:pPr>
            <w:r>
              <w:t>1</w:t>
            </w:r>
          </w:p>
        </w:tc>
        <w:tc>
          <w:tcPr>
            <w:tcW w:w="567" w:type="auto"/>
          </w:tcPr>
          <w:p w14:paraId="25A4E4CE" w14:textId="77777777" w:rsidR="005E738F" w:rsidRDefault="00000000">
            <w:pPr>
              <w:pStyle w:val="TAC6"/>
            </w:pPr>
            <w:r>
              <w:t>13.2</w:t>
            </w:r>
          </w:p>
        </w:tc>
        <w:tc>
          <w:tcPr>
            <w:tcW w:w="567" w:type="auto"/>
          </w:tcPr>
          <w:p w14:paraId="41EA6F4E" w14:textId="77777777" w:rsidR="005E738F" w:rsidRDefault="00000000">
            <w:pPr>
              <w:pStyle w:val="TAC6"/>
            </w:pPr>
            <w:r>
              <w:t>off</w:t>
            </w:r>
          </w:p>
        </w:tc>
        <w:tc>
          <w:tcPr>
            <w:tcW w:w="567" w:type="auto"/>
          </w:tcPr>
          <w:p w14:paraId="59BCCD37" w14:textId="77777777" w:rsidR="005E738F" w:rsidRDefault="00000000">
            <w:pPr>
              <w:pStyle w:val="TAC6"/>
            </w:pPr>
            <w:r>
              <w:t>5%</w:t>
            </w:r>
          </w:p>
        </w:tc>
        <w:tc>
          <w:tcPr>
            <w:tcW w:w="567" w:type="auto"/>
          </w:tcPr>
          <w:p w14:paraId="3B199491" w14:textId="77777777" w:rsidR="005E738F" w:rsidRDefault="00000000">
            <w:pPr>
              <w:pStyle w:val="TAC6"/>
            </w:pPr>
            <w:r>
              <w:t>NWT</w:t>
            </w:r>
          </w:p>
        </w:tc>
        <w:tc>
          <w:tcPr>
            <w:tcW w:w="567" w:type="auto"/>
          </w:tcPr>
          <w:p w14:paraId="5F65537E" w14:textId="77777777" w:rsidR="005E738F" w:rsidRDefault="00000000">
            <w:pPr>
              <w:pStyle w:val="TAC6"/>
            </w:pPr>
            <w:r>
              <w:t>3.12</w:t>
            </w:r>
          </w:p>
        </w:tc>
        <w:tc>
          <w:tcPr>
            <w:tcW w:w="567" w:type="auto"/>
          </w:tcPr>
          <w:p w14:paraId="4D40FA4A" w14:textId="77777777" w:rsidR="005E738F" w:rsidRDefault="00000000">
            <w:pPr>
              <w:pStyle w:val="TAC6"/>
            </w:pPr>
            <w:r>
              <w:t>1.17</w:t>
            </w:r>
          </w:p>
        </w:tc>
        <w:tc>
          <w:tcPr>
            <w:tcW w:w="567" w:type="auto"/>
          </w:tcPr>
          <w:p w14:paraId="50CEC9D7" w14:textId="77777777" w:rsidR="005E738F" w:rsidRDefault="00000000">
            <w:pPr>
              <w:pStyle w:val="TAC6"/>
            </w:pPr>
            <w:r>
              <w:t>c18</w:t>
            </w:r>
          </w:p>
        </w:tc>
        <w:tc>
          <w:tcPr>
            <w:tcW w:w="567" w:type="auto"/>
          </w:tcPr>
          <w:p w14:paraId="28221898" w14:textId="77777777" w:rsidR="005E738F" w:rsidRDefault="00000000">
            <w:pPr>
              <w:pStyle w:val="TAC6"/>
            </w:pPr>
            <w:r>
              <w:t>2x8</w:t>
            </w:r>
          </w:p>
        </w:tc>
        <w:tc>
          <w:tcPr>
            <w:tcW w:w="567" w:type="auto"/>
          </w:tcPr>
          <w:p w14:paraId="3F1650BE" w14:textId="77777777" w:rsidR="005E738F" w:rsidRDefault="005E738F">
            <w:pPr>
              <w:pStyle w:val="TAC6"/>
            </w:pPr>
          </w:p>
        </w:tc>
        <w:tc>
          <w:tcPr>
            <w:tcW w:w="567" w:type="auto"/>
          </w:tcPr>
          <w:p w14:paraId="5624547A" w14:textId="77777777" w:rsidR="005E738F" w:rsidRDefault="00000000">
            <w:pPr>
              <w:pStyle w:val="TAC6"/>
            </w:pPr>
            <w:r>
              <w:t>1.88</w:t>
            </w:r>
          </w:p>
        </w:tc>
        <w:tc>
          <w:tcPr>
            <w:tcW w:w="567" w:type="auto"/>
          </w:tcPr>
          <w:p w14:paraId="4AC9A2CA" w14:textId="77777777" w:rsidR="005E738F" w:rsidRDefault="00000000">
            <w:pPr>
              <w:pStyle w:val="TAC6"/>
            </w:pPr>
            <w:r>
              <w:t>0.99</w:t>
            </w:r>
          </w:p>
        </w:tc>
        <w:tc>
          <w:tcPr>
            <w:tcW w:w="567" w:type="auto"/>
          </w:tcPr>
          <w:p w14:paraId="3476EA63" w14:textId="77777777" w:rsidR="005E738F" w:rsidRDefault="00000000">
            <w:pPr>
              <w:pStyle w:val="TAC6"/>
            </w:pPr>
            <w:r>
              <w:t>10.85</w:t>
            </w:r>
          </w:p>
        </w:tc>
        <w:tc>
          <w:tcPr>
            <w:tcW w:w="567" w:type="auto"/>
          </w:tcPr>
          <w:p w14:paraId="510AAAFC" w14:textId="77777777" w:rsidR="005E738F" w:rsidRDefault="00000000">
            <w:pPr>
              <w:pStyle w:val="TAC6"/>
            </w:pPr>
            <w:r>
              <w:t>BT</w:t>
            </w:r>
          </w:p>
        </w:tc>
        <w:tc>
          <w:tcPr>
            <w:tcW w:w="567" w:type="auto"/>
            <w:shd w:val="clear" w:color="auto" w:fill="ADD8E6"/>
          </w:tcPr>
          <w:p w14:paraId="214E6947" w14:textId="77777777" w:rsidR="005E738F" w:rsidRDefault="00000000">
            <w:pPr>
              <w:pStyle w:val="TAC6"/>
            </w:pPr>
            <w:r>
              <w:t>EXCEED</w:t>
            </w:r>
          </w:p>
        </w:tc>
      </w:tr>
      <w:tr w:rsidR="005E738F" w14:paraId="4CF07A83" w14:textId="77777777">
        <w:trPr>
          <w:jc w:val="center"/>
        </w:trPr>
        <w:tc>
          <w:tcPr>
            <w:tcW w:w="567" w:type="auto"/>
            <w:vMerge/>
          </w:tcPr>
          <w:p w14:paraId="4EF5222C" w14:textId="77777777" w:rsidR="005E738F" w:rsidRDefault="005E738F"/>
        </w:tc>
        <w:tc>
          <w:tcPr>
            <w:tcW w:w="567" w:type="auto"/>
            <w:vMerge/>
          </w:tcPr>
          <w:p w14:paraId="2D2CCB4D" w14:textId="77777777" w:rsidR="005E738F" w:rsidRDefault="005E738F"/>
        </w:tc>
        <w:tc>
          <w:tcPr>
            <w:tcW w:w="567" w:type="auto"/>
          </w:tcPr>
          <w:p w14:paraId="2A80103B" w14:textId="77777777" w:rsidR="005E738F" w:rsidRDefault="00000000">
            <w:pPr>
              <w:pStyle w:val="TAC6"/>
            </w:pPr>
            <w:r>
              <w:t>2</w:t>
            </w:r>
          </w:p>
        </w:tc>
        <w:tc>
          <w:tcPr>
            <w:tcW w:w="567" w:type="auto"/>
          </w:tcPr>
          <w:p w14:paraId="0DFB774F" w14:textId="77777777" w:rsidR="005E738F" w:rsidRDefault="00000000">
            <w:pPr>
              <w:pStyle w:val="TAC6"/>
            </w:pPr>
            <w:r>
              <w:t>13.2</w:t>
            </w:r>
          </w:p>
        </w:tc>
        <w:tc>
          <w:tcPr>
            <w:tcW w:w="567" w:type="auto"/>
          </w:tcPr>
          <w:p w14:paraId="031CDD4E" w14:textId="77777777" w:rsidR="005E738F" w:rsidRDefault="00000000">
            <w:pPr>
              <w:pStyle w:val="TAC6"/>
            </w:pPr>
            <w:r>
              <w:t>off</w:t>
            </w:r>
          </w:p>
        </w:tc>
        <w:tc>
          <w:tcPr>
            <w:tcW w:w="567" w:type="auto"/>
          </w:tcPr>
          <w:p w14:paraId="0562B761" w14:textId="77777777" w:rsidR="005E738F" w:rsidRDefault="00000000">
            <w:pPr>
              <w:pStyle w:val="TAC6"/>
            </w:pPr>
            <w:r>
              <w:t>5%</w:t>
            </w:r>
          </w:p>
        </w:tc>
        <w:tc>
          <w:tcPr>
            <w:tcW w:w="567" w:type="auto"/>
          </w:tcPr>
          <w:p w14:paraId="3721C701" w14:textId="77777777" w:rsidR="005E738F" w:rsidRDefault="00000000">
            <w:pPr>
              <w:pStyle w:val="TAC6"/>
            </w:pPr>
            <w:r>
              <w:t>BT</w:t>
            </w:r>
          </w:p>
        </w:tc>
        <w:tc>
          <w:tcPr>
            <w:tcW w:w="567" w:type="auto"/>
          </w:tcPr>
          <w:p w14:paraId="25DC35C4" w14:textId="77777777" w:rsidR="005E738F" w:rsidRDefault="00000000">
            <w:pPr>
              <w:pStyle w:val="TAC6"/>
            </w:pPr>
            <w:r>
              <w:t>3.12</w:t>
            </w:r>
          </w:p>
        </w:tc>
        <w:tc>
          <w:tcPr>
            <w:tcW w:w="567" w:type="auto"/>
          </w:tcPr>
          <w:p w14:paraId="0C07648B" w14:textId="77777777" w:rsidR="005E738F" w:rsidRDefault="00000000">
            <w:pPr>
              <w:pStyle w:val="TAC6"/>
            </w:pPr>
            <w:r>
              <w:t>1.17</w:t>
            </w:r>
          </w:p>
        </w:tc>
        <w:tc>
          <w:tcPr>
            <w:tcW w:w="567" w:type="auto"/>
          </w:tcPr>
          <w:p w14:paraId="12A8CECA" w14:textId="77777777" w:rsidR="005E738F" w:rsidRDefault="00000000">
            <w:pPr>
              <w:pStyle w:val="TAC6"/>
            </w:pPr>
            <w:r>
              <w:t>c17</w:t>
            </w:r>
          </w:p>
        </w:tc>
        <w:tc>
          <w:tcPr>
            <w:tcW w:w="567" w:type="auto"/>
          </w:tcPr>
          <w:p w14:paraId="7111C7E3" w14:textId="77777777" w:rsidR="005E738F" w:rsidRDefault="00000000">
            <w:pPr>
              <w:pStyle w:val="TAC6"/>
            </w:pPr>
            <w:r>
              <w:t>2x7.2</w:t>
            </w:r>
          </w:p>
        </w:tc>
        <w:tc>
          <w:tcPr>
            <w:tcW w:w="567" w:type="auto"/>
          </w:tcPr>
          <w:p w14:paraId="522E4B9F" w14:textId="77777777" w:rsidR="005E738F" w:rsidRDefault="005E738F">
            <w:pPr>
              <w:pStyle w:val="TAC6"/>
            </w:pPr>
          </w:p>
        </w:tc>
        <w:tc>
          <w:tcPr>
            <w:tcW w:w="567" w:type="auto"/>
          </w:tcPr>
          <w:p w14:paraId="5517EBDA" w14:textId="77777777" w:rsidR="005E738F" w:rsidRDefault="00000000">
            <w:pPr>
              <w:pStyle w:val="TAC6"/>
            </w:pPr>
            <w:r>
              <w:t>1.83</w:t>
            </w:r>
          </w:p>
        </w:tc>
        <w:tc>
          <w:tcPr>
            <w:tcW w:w="567" w:type="auto"/>
          </w:tcPr>
          <w:p w14:paraId="11BFE2EA" w14:textId="77777777" w:rsidR="005E738F" w:rsidRDefault="00000000">
            <w:pPr>
              <w:pStyle w:val="TAC6"/>
            </w:pPr>
            <w:r>
              <w:t>1</w:t>
            </w:r>
          </w:p>
        </w:tc>
        <w:tc>
          <w:tcPr>
            <w:tcW w:w="567" w:type="auto"/>
          </w:tcPr>
          <w:p w14:paraId="0970E0E3" w14:textId="77777777" w:rsidR="005E738F" w:rsidRDefault="00000000">
            <w:pPr>
              <w:pStyle w:val="TAC6"/>
            </w:pPr>
            <w:r>
              <w:t>11.29</w:t>
            </w:r>
          </w:p>
        </w:tc>
        <w:tc>
          <w:tcPr>
            <w:tcW w:w="567" w:type="auto"/>
          </w:tcPr>
          <w:p w14:paraId="4A700894" w14:textId="77777777" w:rsidR="005E738F" w:rsidRDefault="00000000">
            <w:pPr>
              <w:pStyle w:val="TAC6"/>
            </w:pPr>
            <w:r>
              <w:t>BT</w:t>
            </w:r>
          </w:p>
        </w:tc>
        <w:tc>
          <w:tcPr>
            <w:tcW w:w="567" w:type="auto"/>
          </w:tcPr>
          <w:p w14:paraId="470604BC" w14:textId="77777777" w:rsidR="005E738F" w:rsidRDefault="00000000">
            <w:pPr>
              <w:pStyle w:val="TAC6"/>
            </w:pPr>
            <w:r>
              <w:t>PASS</w:t>
            </w:r>
          </w:p>
        </w:tc>
      </w:tr>
      <w:tr w:rsidR="005E738F" w14:paraId="4A8ED14A" w14:textId="77777777">
        <w:trPr>
          <w:jc w:val="center"/>
        </w:trPr>
        <w:tc>
          <w:tcPr>
            <w:tcW w:w="567" w:type="auto"/>
            <w:vMerge/>
          </w:tcPr>
          <w:p w14:paraId="4098C1BE" w14:textId="77777777" w:rsidR="005E738F" w:rsidRDefault="005E738F"/>
        </w:tc>
        <w:tc>
          <w:tcPr>
            <w:tcW w:w="567" w:type="auto"/>
            <w:vMerge w:val="restart"/>
          </w:tcPr>
          <w:p w14:paraId="3F4D5ACF" w14:textId="77777777" w:rsidR="005E738F" w:rsidRDefault="00000000">
            <w:pPr>
              <w:pStyle w:val="TAC6"/>
            </w:pPr>
            <w:r>
              <w:t>c31</w:t>
            </w:r>
          </w:p>
        </w:tc>
        <w:tc>
          <w:tcPr>
            <w:tcW w:w="567" w:type="auto"/>
          </w:tcPr>
          <w:p w14:paraId="15A1874D" w14:textId="77777777" w:rsidR="005E738F" w:rsidRDefault="00000000">
            <w:pPr>
              <w:pStyle w:val="TAC6"/>
            </w:pPr>
            <w:r>
              <w:t>1</w:t>
            </w:r>
          </w:p>
        </w:tc>
        <w:tc>
          <w:tcPr>
            <w:tcW w:w="567" w:type="auto"/>
          </w:tcPr>
          <w:p w14:paraId="70D04F1D" w14:textId="77777777" w:rsidR="005E738F" w:rsidRDefault="00000000">
            <w:pPr>
              <w:pStyle w:val="TAC6"/>
            </w:pPr>
            <w:r>
              <w:t>16.4</w:t>
            </w:r>
          </w:p>
        </w:tc>
        <w:tc>
          <w:tcPr>
            <w:tcW w:w="567" w:type="auto"/>
          </w:tcPr>
          <w:p w14:paraId="027809F1" w14:textId="77777777" w:rsidR="005E738F" w:rsidRDefault="00000000">
            <w:pPr>
              <w:pStyle w:val="TAC6"/>
            </w:pPr>
            <w:r>
              <w:t>off</w:t>
            </w:r>
          </w:p>
        </w:tc>
        <w:tc>
          <w:tcPr>
            <w:tcW w:w="567" w:type="auto"/>
          </w:tcPr>
          <w:p w14:paraId="52222683" w14:textId="77777777" w:rsidR="005E738F" w:rsidRDefault="00000000">
            <w:pPr>
              <w:pStyle w:val="TAC6"/>
            </w:pPr>
            <w:r>
              <w:t>5%</w:t>
            </w:r>
          </w:p>
        </w:tc>
        <w:tc>
          <w:tcPr>
            <w:tcW w:w="567" w:type="auto"/>
          </w:tcPr>
          <w:p w14:paraId="032C3FC5" w14:textId="77777777" w:rsidR="005E738F" w:rsidRDefault="00000000">
            <w:pPr>
              <w:pStyle w:val="TAC6"/>
            </w:pPr>
            <w:r>
              <w:t>NWT</w:t>
            </w:r>
          </w:p>
        </w:tc>
        <w:tc>
          <w:tcPr>
            <w:tcW w:w="567" w:type="auto"/>
          </w:tcPr>
          <w:p w14:paraId="53971A51" w14:textId="77777777" w:rsidR="005E738F" w:rsidRDefault="00000000">
            <w:pPr>
              <w:pStyle w:val="TAC6"/>
            </w:pPr>
            <w:r>
              <w:t>3.48</w:t>
            </w:r>
          </w:p>
        </w:tc>
        <w:tc>
          <w:tcPr>
            <w:tcW w:w="567" w:type="auto"/>
          </w:tcPr>
          <w:p w14:paraId="66D986A5" w14:textId="77777777" w:rsidR="005E738F" w:rsidRDefault="00000000">
            <w:pPr>
              <w:pStyle w:val="TAC6"/>
            </w:pPr>
            <w:r>
              <w:t>1.06</w:t>
            </w:r>
          </w:p>
        </w:tc>
        <w:tc>
          <w:tcPr>
            <w:tcW w:w="567" w:type="auto"/>
          </w:tcPr>
          <w:p w14:paraId="420F4407" w14:textId="77777777" w:rsidR="005E738F" w:rsidRDefault="00000000">
            <w:pPr>
              <w:pStyle w:val="TAC6"/>
            </w:pPr>
            <w:r>
              <w:t>c19</w:t>
            </w:r>
          </w:p>
        </w:tc>
        <w:tc>
          <w:tcPr>
            <w:tcW w:w="567" w:type="auto"/>
          </w:tcPr>
          <w:p w14:paraId="5EB1A372" w14:textId="77777777" w:rsidR="005E738F" w:rsidRDefault="00000000">
            <w:pPr>
              <w:pStyle w:val="TAC6"/>
            </w:pPr>
            <w:r>
              <w:t>2x9.6</w:t>
            </w:r>
          </w:p>
        </w:tc>
        <w:tc>
          <w:tcPr>
            <w:tcW w:w="567" w:type="auto"/>
          </w:tcPr>
          <w:p w14:paraId="5FD843A0" w14:textId="77777777" w:rsidR="005E738F" w:rsidRDefault="005E738F">
            <w:pPr>
              <w:pStyle w:val="TAC6"/>
            </w:pPr>
          </w:p>
        </w:tc>
        <w:tc>
          <w:tcPr>
            <w:tcW w:w="567" w:type="auto"/>
          </w:tcPr>
          <w:p w14:paraId="06A72A98" w14:textId="77777777" w:rsidR="005E738F" w:rsidRDefault="00000000">
            <w:pPr>
              <w:pStyle w:val="TAC6"/>
            </w:pPr>
            <w:r>
              <w:t>2.79</w:t>
            </w:r>
          </w:p>
        </w:tc>
        <w:tc>
          <w:tcPr>
            <w:tcW w:w="567" w:type="auto"/>
          </w:tcPr>
          <w:p w14:paraId="5619B80C" w14:textId="77777777" w:rsidR="005E738F" w:rsidRDefault="00000000">
            <w:pPr>
              <w:pStyle w:val="TAC6"/>
            </w:pPr>
            <w:r>
              <w:t>1.25</w:t>
            </w:r>
          </w:p>
        </w:tc>
        <w:tc>
          <w:tcPr>
            <w:tcW w:w="567" w:type="auto"/>
          </w:tcPr>
          <w:p w14:paraId="33B6925B" w14:textId="77777777" w:rsidR="005E738F" w:rsidRDefault="00000000">
            <w:pPr>
              <w:pStyle w:val="TAC6"/>
            </w:pPr>
            <w:r>
              <w:t>5.64</w:t>
            </w:r>
          </w:p>
        </w:tc>
        <w:tc>
          <w:tcPr>
            <w:tcW w:w="567" w:type="auto"/>
          </w:tcPr>
          <w:p w14:paraId="7E197968" w14:textId="77777777" w:rsidR="005E738F" w:rsidRDefault="00000000">
            <w:pPr>
              <w:pStyle w:val="TAC6"/>
            </w:pPr>
            <w:r>
              <w:t>BT</w:t>
            </w:r>
          </w:p>
        </w:tc>
        <w:tc>
          <w:tcPr>
            <w:tcW w:w="567" w:type="auto"/>
            <w:shd w:val="clear" w:color="auto" w:fill="ADD8E6"/>
          </w:tcPr>
          <w:p w14:paraId="32538E82" w14:textId="77777777" w:rsidR="005E738F" w:rsidRDefault="00000000">
            <w:pPr>
              <w:pStyle w:val="TAC6"/>
            </w:pPr>
            <w:r>
              <w:t>EXCEED</w:t>
            </w:r>
          </w:p>
        </w:tc>
      </w:tr>
      <w:tr w:rsidR="005E738F" w14:paraId="52323E18" w14:textId="77777777">
        <w:trPr>
          <w:jc w:val="center"/>
        </w:trPr>
        <w:tc>
          <w:tcPr>
            <w:tcW w:w="567" w:type="auto"/>
            <w:vMerge/>
          </w:tcPr>
          <w:p w14:paraId="63FFE955" w14:textId="77777777" w:rsidR="005E738F" w:rsidRDefault="005E738F"/>
        </w:tc>
        <w:tc>
          <w:tcPr>
            <w:tcW w:w="567" w:type="auto"/>
            <w:vMerge/>
          </w:tcPr>
          <w:p w14:paraId="6BA75FD5" w14:textId="77777777" w:rsidR="005E738F" w:rsidRDefault="005E738F"/>
        </w:tc>
        <w:tc>
          <w:tcPr>
            <w:tcW w:w="567" w:type="auto"/>
          </w:tcPr>
          <w:p w14:paraId="0F14552F" w14:textId="77777777" w:rsidR="005E738F" w:rsidRDefault="00000000">
            <w:pPr>
              <w:pStyle w:val="TAC6"/>
            </w:pPr>
            <w:r>
              <w:t>2</w:t>
            </w:r>
          </w:p>
        </w:tc>
        <w:tc>
          <w:tcPr>
            <w:tcW w:w="567" w:type="auto"/>
          </w:tcPr>
          <w:p w14:paraId="1A14A7A5" w14:textId="77777777" w:rsidR="005E738F" w:rsidRDefault="00000000">
            <w:pPr>
              <w:pStyle w:val="TAC6"/>
            </w:pPr>
            <w:r>
              <w:t>16.4</w:t>
            </w:r>
          </w:p>
        </w:tc>
        <w:tc>
          <w:tcPr>
            <w:tcW w:w="567" w:type="auto"/>
          </w:tcPr>
          <w:p w14:paraId="257027EE" w14:textId="77777777" w:rsidR="005E738F" w:rsidRDefault="00000000">
            <w:pPr>
              <w:pStyle w:val="TAC6"/>
            </w:pPr>
            <w:r>
              <w:t>off</w:t>
            </w:r>
          </w:p>
        </w:tc>
        <w:tc>
          <w:tcPr>
            <w:tcW w:w="567" w:type="auto"/>
          </w:tcPr>
          <w:p w14:paraId="5AB897C5" w14:textId="77777777" w:rsidR="005E738F" w:rsidRDefault="00000000">
            <w:pPr>
              <w:pStyle w:val="TAC6"/>
            </w:pPr>
            <w:r>
              <w:t>5%</w:t>
            </w:r>
          </w:p>
        </w:tc>
        <w:tc>
          <w:tcPr>
            <w:tcW w:w="567" w:type="auto"/>
          </w:tcPr>
          <w:p w14:paraId="76A35740" w14:textId="77777777" w:rsidR="005E738F" w:rsidRDefault="00000000">
            <w:pPr>
              <w:pStyle w:val="TAC6"/>
            </w:pPr>
            <w:r>
              <w:t>BT</w:t>
            </w:r>
          </w:p>
        </w:tc>
        <w:tc>
          <w:tcPr>
            <w:tcW w:w="567" w:type="auto"/>
          </w:tcPr>
          <w:p w14:paraId="735727A9" w14:textId="77777777" w:rsidR="005E738F" w:rsidRDefault="00000000">
            <w:pPr>
              <w:pStyle w:val="TAC6"/>
            </w:pPr>
            <w:r>
              <w:t>3.48</w:t>
            </w:r>
          </w:p>
        </w:tc>
        <w:tc>
          <w:tcPr>
            <w:tcW w:w="567" w:type="auto"/>
          </w:tcPr>
          <w:p w14:paraId="71997082" w14:textId="77777777" w:rsidR="005E738F" w:rsidRDefault="00000000">
            <w:pPr>
              <w:pStyle w:val="TAC6"/>
            </w:pPr>
            <w:r>
              <w:t>1.06</w:t>
            </w:r>
          </w:p>
        </w:tc>
        <w:tc>
          <w:tcPr>
            <w:tcW w:w="567" w:type="auto"/>
          </w:tcPr>
          <w:p w14:paraId="267E1DA5" w14:textId="77777777" w:rsidR="005E738F" w:rsidRDefault="00000000">
            <w:pPr>
              <w:pStyle w:val="TAC6"/>
            </w:pPr>
            <w:r>
              <w:t>c18</w:t>
            </w:r>
          </w:p>
        </w:tc>
        <w:tc>
          <w:tcPr>
            <w:tcW w:w="567" w:type="auto"/>
          </w:tcPr>
          <w:p w14:paraId="4F440481" w14:textId="77777777" w:rsidR="005E738F" w:rsidRDefault="00000000">
            <w:pPr>
              <w:pStyle w:val="TAC6"/>
            </w:pPr>
            <w:r>
              <w:t>2x8</w:t>
            </w:r>
          </w:p>
        </w:tc>
        <w:tc>
          <w:tcPr>
            <w:tcW w:w="567" w:type="auto"/>
          </w:tcPr>
          <w:p w14:paraId="7F6DA03A" w14:textId="77777777" w:rsidR="005E738F" w:rsidRDefault="005E738F">
            <w:pPr>
              <w:pStyle w:val="TAC6"/>
            </w:pPr>
          </w:p>
        </w:tc>
        <w:tc>
          <w:tcPr>
            <w:tcW w:w="567" w:type="auto"/>
          </w:tcPr>
          <w:p w14:paraId="2BA8C955" w14:textId="77777777" w:rsidR="005E738F" w:rsidRDefault="00000000">
            <w:pPr>
              <w:pStyle w:val="TAC6"/>
            </w:pPr>
            <w:r>
              <w:t>1.88</w:t>
            </w:r>
          </w:p>
        </w:tc>
        <w:tc>
          <w:tcPr>
            <w:tcW w:w="567" w:type="auto"/>
          </w:tcPr>
          <w:p w14:paraId="054089E4" w14:textId="77777777" w:rsidR="005E738F" w:rsidRDefault="00000000">
            <w:pPr>
              <w:pStyle w:val="TAC6"/>
            </w:pPr>
            <w:r>
              <w:t>0.99</w:t>
            </w:r>
          </w:p>
        </w:tc>
        <w:tc>
          <w:tcPr>
            <w:tcW w:w="567" w:type="auto"/>
          </w:tcPr>
          <w:p w14:paraId="17F6924C" w14:textId="77777777" w:rsidR="005E738F" w:rsidRDefault="00000000">
            <w:pPr>
              <w:pStyle w:val="TAC6"/>
            </w:pPr>
            <w:r>
              <w:t>14.7</w:t>
            </w:r>
          </w:p>
        </w:tc>
        <w:tc>
          <w:tcPr>
            <w:tcW w:w="567" w:type="auto"/>
          </w:tcPr>
          <w:p w14:paraId="6957365D" w14:textId="77777777" w:rsidR="005E738F" w:rsidRDefault="00000000">
            <w:pPr>
              <w:pStyle w:val="TAC6"/>
            </w:pPr>
            <w:r>
              <w:t>BT</w:t>
            </w:r>
          </w:p>
        </w:tc>
        <w:tc>
          <w:tcPr>
            <w:tcW w:w="567" w:type="auto"/>
          </w:tcPr>
          <w:p w14:paraId="51CD75EF" w14:textId="77777777" w:rsidR="005E738F" w:rsidRDefault="00000000">
            <w:pPr>
              <w:pStyle w:val="TAC6"/>
            </w:pPr>
            <w:r>
              <w:t>PASS</w:t>
            </w:r>
          </w:p>
        </w:tc>
      </w:tr>
      <w:tr w:rsidR="005E738F" w14:paraId="5C97A9ED" w14:textId="77777777">
        <w:trPr>
          <w:jc w:val="center"/>
        </w:trPr>
        <w:tc>
          <w:tcPr>
            <w:tcW w:w="567" w:type="auto"/>
            <w:vMerge/>
          </w:tcPr>
          <w:p w14:paraId="6C850A9D" w14:textId="77777777" w:rsidR="005E738F" w:rsidRDefault="005E738F"/>
        </w:tc>
        <w:tc>
          <w:tcPr>
            <w:tcW w:w="567" w:type="auto"/>
            <w:vMerge w:val="restart"/>
          </w:tcPr>
          <w:p w14:paraId="46F51874" w14:textId="77777777" w:rsidR="005E738F" w:rsidRDefault="00000000">
            <w:pPr>
              <w:pStyle w:val="TAC6"/>
            </w:pPr>
            <w:r>
              <w:t>c32</w:t>
            </w:r>
          </w:p>
        </w:tc>
        <w:tc>
          <w:tcPr>
            <w:tcW w:w="567" w:type="auto"/>
          </w:tcPr>
          <w:p w14:paraId="43B7F7E0" w14:textId="77777777" w:rsidR="005E738F" w:rsidRDefault="00000000">
            <w:pPr>
              <w:pStyle w:val="TAC6"/>
            </w:pPr>
            <w:r>
              <w:t>1</w:t>
            </w:r>
          </w:p>
        </w:tc>
        <w:tc>
          <w:tcPr>
            <w:tcW w:w="567" w:type="auto"/>
          </w:tcPr>
          <w:p w14:paraId="03AD2F22" w14:textId="77777777" w:rsidR="005E738F" w:rsidRDefault="00000000">
            <w:pPr>
              <w:pStyle w:val="TAC6"/>
            </w:pPr>
            <w:r>
              <w:t>24.4</w:t>
            </w:r>
          </w:p>
        </w:tc>
        <w:tc>
          <w:tcPr>
            <w:tcW w:w="567" w:type="auto"/>
          </w:tcPr>
          <w:p w14:paraId="25F5EE44" w14:textId="77777777" w:rsidR="005E738F" w:rsidRDefault="00000000">
            <w:pPr>
              <w:pStyle w:val="TAC6"/>
            </w:pPr>
            <w:r>
              <w:t>off</w:t>
            </w:r>
          </w:p>
        </w:tc>
        <w:tc>
          <w:tcPr>
            <w:tcW w:w="567" w:type="auto"/>
          </w:tcPr>
          <w:p w14:paraId="66C2620B" w14:textId="77777777" w:rsidR="005E738F" w:rsidRDefault="00000000">
            <w:pPr>
              <w:pStyle w:val="TAC6"/>
            </w:pPr>
            <w:r>
              <w:t>5%</w:t>
            </w:r>
          </w:p>
        </w:tc>
        <w:tc>
          <w:tcPr>
            <w:tcW w:w="567" w:type="auto"/>
          </w:tcPr>
          <w:p w14:paraId="4A383ACE" w14:textId="77777777" w:rsidR="005E738F" w:rsidRDefault="00000000">
            <w:pPr>
              <w:pStyle w:val="TAC6"/>
            </w:pPr>
            <w:r>
              <w:t>NWT</w:t>
            </w:r>
          </w:p>
        </w:tc>
        <w:tc>
          <w:tcPr>
            <w:tcW w:w="567" w:type="auto"/>
          </w:tcPr>
          <w:p w14:paraId="6A34BF82" w14:textId="77777777" w:rsidR="005E738F" w:rsidRDefault="00000000">
            <w:pPr>
              <w:pStyle w:val="TAC6"/>
            </w:pPr>
            <w:r>
              <w:t>3.9</w:t>
            </w:r>
          </w:p>
        </w:tc>
        <w:tc>
          <w:tcPr>
            <w:tcW w:w="567" w:type="auto"/>
          </w:tcPr>
          <w:p w14:paraId="04A3D3CB" w14:textId="77777777" w:rsidR="005E738F" w:rsidRDefault="00000000">
            <w:pPr>
              <w:pStyle w:val="TAC6"/>
            </w:pPr>
            <w:r>
              <w:t>0.92</w:t>
            </w:r>
          </w:p>
        </w:tc>
        <w:tc>
          <w:tcPr>
            <w:tcW w:w="567" w:type="auto"/>
          </w:tcPr>
          <w:p w14:paraId="1C00C600" w14:textId="77777777" w:rsidR="005E738F" w:rsidRDefault="00000000">
            <w:pPr>
              <w:pStyle w:val="TAC6"/>
            </w:pPr>
            <w:r>
              <w:t>c20</w:t>
            </w:r>
          </w:p>
        </w:tc>
        <w:tc>
          <w:tcPr>
            <w:tcW w:w="567" w:type="auto"/>
          </w:tcPr>
          <w:p w14:paraId="64B8AAC4" w14:textId="77777777" w:rsidR="005E738F" w:rsidRDefault="00000000">
            <w:pPr>
              <w:pStyle w:val="TAC6"/>
            </w:pPr>
            <w:r>
              <w:t>2x13.2</w:t>
            </w:r>
          </w:p>
        </w:tc>
        <w:tc>
          <w:tcPr>
            <w:tcW w:w="567" w:type="auto"/>
          </w:tcPr>
          <w:p w14:paraId="1B7C06F5" w14:textId="77777777" w:rsidR="005E738F" w:rsidRDefault="005E738F">
            <w:pPr>
              <w:pStyle w:val="TAC6"/>
            </w:pPr>
          </w:p>
        </w:tc>
        <w:tc>
          <w:tcPr>
            <w:tcW w:w="567" w:type="auto"/>
          </w:tcPr>
          <w:p w14:paraId="0023B21C" w14:textId="77777777" w:rsidR="005E738F" w:rsidRDefault="00000000">
            <w:pPr>
              <w:pStyle w:val="TAC6"/>
            </w:pPr>
            <w:r>
              <w:t>3.21</w:t>
            </w:r>
          </w:p>
        </w:tc>
        <w:tc>
          <w:tcPr>
            <w:tcW w:w="567" w:type="auto"/>
          </w:tcPr>
          <w:p w14:paraId="74748C20" w14:textId="77777777" w:rsidR="005E738F" w:rsidRDefault="00000000">
            <w:pPr>
              <w:pStyle w:val="TAC6"/>
            </w:pPr>
            <w:r>
              <w:t>1.16</w:t>
            </w:r>
          </w:p>
        </w:tc>
        <w:tc>
          <w:tcPr>
            <w:tcW w:w="567" w:type="auto"/>
          </w:tcPr>
          <w:p w14:paraId="36308B0F" w14:textId="77777777" w:rsidR="005E738F" w:rsidRDefault="00000000">
            <w:pPr>
              <w:pStyle w:val="TAC6"/>
            </w:pPr>
            <w:r>
              <w:t>6.3</w:t>
            </w:r>
          </w:p>
        </w:tc>
        <w:tc>
          <w:tcPr>
            <w:tcW w:w="567" w:type="auto"/>
          </w:tcPr>
          <w:p w14:paraId="7F5381CE" w14:textId="77777777" w:rsidR="005E738F" w:rsidRDefault="00000000">
            <w:pPr>
              <w:pStyle w:val="TAC6"/>
            </w:pPr>
            <w:r>
              <w:t>BT</w:t>
            </w:r>
          </w:p>
        </w:tc>
        <w:tc>
          <w:tcPr>
            <w:tcW w:w="567" w:type="auto"/>
            <w:shd w:val="clear" w:color="auto" w:fill="ADD8E6"/>
          </w:tcPr>
          <w:p w14:paraId="41A7C75A" w14:textId="77777777" w:rsidR="005E738F" w:rsidRDefault="00000000">
            <w:pPr>
              <w:pStyle w:val="TAC6"/>
            </w:pPr>
            <w:r>
              <w:t>EXCEED</w:t>
            </w:r>
          </w:p>
        </w:tc>
      </w:tr>
      <w:tr w:rsidR="005E738F" w14:paraId="13ED484F" w14:textId="77777777">
        <w:trPr>
          <w:jc w:val="center"/>
        </w:trPr>
        <w:tc>
          <w:tcPr>
            <w:tcW w:w="567" w:type="auto"/>
            <w:vMerge/>
          </w:tcPr>
          <w:p w14:paraId="415EC7F5" w14:textId="77777777" w:rsidR="005E738F" w:rsidRDefault="005E738F"/>
        </w:tc>
        <w:tc>
          <w:tcPr>
            <w:tcW w:w="567" w:type="auto"/>
            <w:vMerge/>
          </w:tcPr>
          <w:p w14:paraId="6C29DA31" w14:textId="77777777" w:rsidR="005E738F" w:rsidRDefault="005E738F"/>
        </w:tc>
        <w:tc>
          <w:tcPr>
            <w:tcW w:w="567" w:type="auto"/>
          </w:tcPr>
          <w:p w14:paraId="1CA481FD" w14:textId="77777777" w:rsidR="005E738F" w:rsidRDefault="00000000">
            <w:pPr>
              <w:pStyle w:val="TAC6"/>
            </w:pPr>
            <w:r>
              <w:t>2</w:t>
            </w:r>
          </w:p>
        </w:tc>
        <w:tc>
          <w:tcPr>
            <w:tcW w:w="567" w:type="auto"/>
          </w:tcPr>
          <w:p w14:paraId="6E1B87DF" w14:textId="77777777" w:rsidR="005E738F" w:rsidRDefault="00000000">
            <w:pPr>
              <w:pStyle w:val="TAC6"/>
            </w:pPr>
            <w:r>
              <w:t>24.4</w:t>
            </w:r>
          </w:p>
        </w:tc>
        <w:tc>
          <w:tcPr>
            <w:tcW w:w="567" w:type="auto"/>
          </w:tcPr>
          <w:p w14:paraId="3138625C" w14:textId="77777777" w:rsidR="005E738F" w:rsidRDefault="00000000">
            <w:pPr>
              <w:pStyle w:val="TAC6"/>
            </w:pPr>
            <w:r>
              <w:t>off</w:t>
            </w:r>
          </w:p>
        </w:tc>
        <w:tc>
          <w:tcPr>
            <w:tcW w:w="567" w:type="auto"/>
          </w:tcPr>
          <w:p w14:paraId="5B223012" w14:textId="77777777" w:rsidR="005E738F" w:rsidRDefault="00000000">
            <w:pPr>
              <w:pStyle w:val="TAC6"/>
            </w:pPr>
            <w:r>
              <w:t>5%</w:t>
            </w:r>
          </w:p>
        </w:tc>
        <w:tc>
          <w:tcPr>
            <w:tcW w:w="567" w:type="auto"/>
          </w:tcPr>
          <w:p w14:paraId="499B1BC6" w14:textId="77777777" w:rsidR="005E738F" w:rsidRDefault="00000000">
            <w:pPr>
              <w:pStyle w:val="TAC6"/>
            </w:pPr>
            <w:r>
              <w:t>BT</w:t>
            </w:r>
          </w:p>
        </w:tc>
        <w:tc>
          <w:tcPr>
            <w:tcW w:w="567" w:type="auto"/>
          </w:tcPr>
          <w:p w14:paraId="5E8550B9" w14:textId="77777777" w:rsidR="005E738F" w:rsidRDefault="00000000">
            <w:pPr>
              <w:pStyle w:val="TAC6"/>
            </w:pPr>
            <w:r>
              <w:t>3.9</w:t>
            </w:r>
          </w:p>
        </w:tc>
        <w:tc>
          <w:tcPr>
            <w:tcW w:w="567" w:type="auto"/>
          </w:tcPr>
          <w:p w14:paraId="3B76A239" w14:textId="77777777" w:rsidR="005E738F" w:rsidRDefault="00000000">
            <w:pPr>
              <w:pStyle w:val="TAC6"/>
            </w:pPr>
            <w:r>
              <w:t>0.92</w:t>
            </w:r>
          </w:p>
        </w:tc>
        <w:tc>
          <w:tcPr>
            <w:tcW w:w="567" w:type="auto"/>
          </w:tcPr>
          <w:p w14:paraId="513A3674" w14:textId="77777777" w:rsidR="005E738F" w:rsidRDefault="00000000">
            <w:pPr>
              <w:pStyle w:val="TAC6"/>
            </w:pPr>
            <w:r>
              <w:t>c19</w:t>
            </w:r>
          </w:p>
        </w:tc>
        <w:tc>
          <w:tcPr>
            <w:tcW w:w="567" w:type="auto"/>
          </w:tcPr>
          <w:p w14:paraId="4147E080" w14:textId="77777777" w:rsidR="005E738F" w:rsidRDefault="00000000">
            <w:pPr>
              <w:pStyle w:val="TAC6"/>
            </w:pPr>
            <w:r>
              <w:t>2x9.6</w:t>
            </w:r>
          </w:p>
        </w:tc>
        <w:tc>
          <w:tcPr>
            <w:tcW w:w="567" w:type="auto"/>
          </w:tcPr>
          <w:p w14:paraId="7D7C589A" w14:textId="77777777" w:rsidR="005E738F" w:rsidRDefault="005E738F">
            <w:pPr>
              <w:pStyle w:val="TAC6"/>
            </w:pPr>
          </w:p>
        </w:tc>
        <w:tc>
          <w:tcPr>
            <w:tcW w:w="567" w:type="auto"/>
          </w:tcPr>
          <w:p w14:paraId="265FFE70" w14:textId="77777777" w:rsidR="005E738F" w:rsidRDefault="00000000">
            <w:pPr>
              <w:pStyle w:val="TAC6"/>
            </w:pPr>
            <w:r>
              <w:t>2.79</w:t>
            </w:r>
          </w:p>
        </w:tc>
        <w:tc>
          <w:tcPr>
            <w:tcW w:w="567" w:type="auto"/>
          </w:tcPr>
          <w:p w14:paraId="4BB0D725" w14:textId="77777777" w:rsidR="005E738F" w:rsidRDefault="00000000">
            <w:pPr>
              <w:pStyle w:val="TAC6"/>
            </w:pPr>
            <w:r>
              <w:t>1.25</w:t>
            </w:r>
          </w:p>
        </w:tc>
        <w:tc>
          <w:tcPr>
            <w:tcW w:w="567" w:type="auto"/>
          </w:tcPr>
          <w:p w14:paraId="5A3A72B8" w14:textId="77777777" w:rsidR="005E738F" w:rsidRDefault="00000000">
            <w:pPr>
              <w:pStyle w:val="TAC6"/>
            </w:pPr>
            <w:r>
              <w:t>9.64</w:t>
            </w:r>
          </w:p>
        </w:tc>
        <w:tc>
          <w:tcPr>
            <w:tcW w:w="567" w:type="auto"/>
          </w:tcPr>
          <w:p w14:paraId="0F4FD33D" w14:textId="77777777" w:rsidR="005E738F" w:rsidRDefault="00000000">
            <w:pPr>
              <w:pStyle w:val="TAC6"/>
            </w:pPr>
            <w:r>
              <w:t>BT</w:t>
            </w:r>
          </w:p>
        </w:tc>
        <w:tc>
          <w:tcPr>
            <w:tcW w:w="567" w:type="auto"/>
          </w:tcPr>
          <w:p w14:paraId="04678F33" w14:textId="77777777" w:rsidR="005E738F" w:rsidRDefault="00000000">
            <w:pPr>
              <w:pStyle w:val="TAC6"/>
            </w:pPr>
            <w:r>
              <w:t>PASS</w:t>
            </w:r>
          </w:p>
        </w:tc>
      </w:tr>
      <w:tr w:rsidR="005E738F" w14:paraId="571F5DBA" w14:textId="77777777">
        <w:trPr>
          <w:jc w:val="center"/>
        </w:trPr>
        <w:tc>
          <w:tcPr>
            <w:tcW w:w="567" w:type="auto"/>
            <w:vMerge/>
          </w:tcPr>
          <w:p w14:paraId="10FBBBB2" w14:textId="77777777" w:rsidR="005E738F" w:rsidRDefault="005E738F"/>
        </w:tc>
        <w:tc>
          <w:tcPr>
            <w:tcW w:w="567" w:type="auto"/>
            <w:vMerge w:val="restart"/>
          </w:tcPr>
          <w:p w14:paraId="245C4999" w14:textId="77777777" w:rsidR="005E738F" w:rsidRDefault="00000000">
            <w:pPr>
              <w:pStyle w:val="TAC6"/>
            </w:pPr>
            <w:r>
              <w:t>c33</w:t>
            </w:r>
          </w:p>
        </w:tc>
        <w:tc>
          <w:tcPr>
            <w:tcW w:w="567" w:type="auto"/>
          </w:tcPr>
          <w:p w14:paraId="03803353" w14:textId="77777777" w:rsidR="005E738F" w:rsidRDefault="00000000">
            <w:pPr>
              <w:pStyle w:val="TAC6"/>
            </w:pPr>
            <w:r>
              <w:t>1</w:t>
            </w:r>
          </w:p>
        </w:tc>
        <w:tc>
          <w:tcPr>
            <w:tcW w:w="567" w:type="auto"/>
          </w:tcPr>
          <w:p w14:paraId="683DA83A" w14:textId="77777777" w:rsidR="005E738F" w:rsidRDefault="00000000">
            <w:pPr>
              <w:pStyle w:val="TAC6"/>
            </w:pPr>
            <w:r>
              <w:t>32</w:t>
            </w:r>
          </w:p>
        </w:tc>
        <w:tc>
          <w:tcPr>
            <w:tcW w:w="567" w:type="auto"/>
          </w:tcPr>
          <w:p w14:paraId="206BB84D" w14:textId="77777777" w:rsidR="005E738F" w:rsidRDefault="00000000">
            <w:pPr>
              <w:pStyle w:val="TAC6"/>
            </w:pPr>
            <w:r>
              <w:t>off</w:t>
            </w:r>
          </w:p>
        </w:tc>
        <w:tc>
          <w:tcPr>
            <w:tcW w:w="567" w:type="auto"/>
          </w:tcPr>
          <w:p w14:paraId="5F8A25C8" w14:textId="77777777" w:rsidR="005E738F" w:rsidRDefault="00000000">
            <w:pPr>
              <w:pStyle w:val="TAC6"/>
            </w:pPr>
            <w:r>
              <w:t>5%</w:t>
            </w:r>
          </w:p>
        </w:tc>
        <w:tc>
          <w:tcPr>
            <w:tcW w:w="567" w:type="auto"/>
          </w:tcPr>
          <w:p w14:paraId="51D85241" w14:textId="77777777" w:rsidR="005E738F" w:rsidRDefault="00000000">
            <w:pPr>
              <w:pStyle w:val="TAC6"/>
            </w:pPr>
            <w:r>
              <w:t>NWT</w:t>
            </w:r>
          </w:p>
        </w:tc>
        <w:tc>
          <w:tcPr>
            <w:tcW w:w="567" w:type="auto"/>
          </w:tcPr>
          <w:p w14:paraId="72D87754" w14:textId="77777777" w:rsidR="005E738F" w:rsidRDefault="00000000">
            <w:pPr>
              <w:pStyle w:val="TAC6"/>
            </w:pPr>
            <w:r>
              <w:t>4.03</w:t>
            </w:r>
          </w:p>
        </w:tc>
        <w:tc>
          <w:tcPr>
            <w:tcW w:w="567" w:type="auto"/>
          </w:tcPr>
          <w:p w14:paraId="7566CB0C" w14:textId="77777777" w:rsidR="005E738F" w:rsidRDefault="00000000">
            <w:pPr>
              <w:pStyle w:val="TAC6"/>
            </w:pPr>
            <w:r>
              <w:t>0.93</w:t>
            </w:r>
          </w:p>
        </w:tc>
        <w:tc>
          <w:tcPr>
            <w:tcW w:w="567" w:type="auto"/>
          </w:tcPr>
          <w:p w14:paraId="03887D2E" w14:textId="77777777" w:rsidR="005E738F" w:rsidRDefault="00000000">
            <w:pPr>
              <w:pStyle w:val="TAC6"/>
            </w:pPr>
            <w:r>
              <w:t>c21</w:t>
            </w:r>
          </w:p>
        </w:tc>
        <w:tc>
          <w:tcPr>
            <w:tcW w:w="567" w:type="auto"/>
          </w:tcPr>
          <w:p w14:paraId="2636FDE4" w14:textId="77777777" w:rsidR="005E738F" w:rsidRDefault="00000000">
            <w:pPr>
              <w:pStyle w:val="TAC6"/>
            </w:pPr>
            <w:r>
              <w:t>2x16.4</w:t>
            </w:r>
          </w:p>
        </w:tc>
        <w:tc>
          <w:tcPr>
            <w:tcW w:w="567" w:type="auto"/>
          </w:tcPr>
          <w:p w14:paraId="26B6E5CD" w14:textId="77777777" w:rsidR="005E738F" w:rsidRDefault="005E738F">
            <w:pPr>
              <w:pStyle w:val="TAC6"/>
            </w:pPr>
          </w:p>
        </w:tc>
        <w:tc>
          <w:tcPr>
            <w:tcW w:w="567" w:type="auto"/>
          </w:tcPr>
          <w:p w14:paraId="519AB85F" w14:textId="77777777" w:rsidR="005E738F" w:rsidRDefault="00000000">
            <w:pPr>
              <w:pStyle w:val="TAC6"/>
            </w:pPr>
            <w:r>
              <w:t>3.52</w:t>
            </w:r>
          </w:p>
        </w:tc>
        <w:tc>
          <w:tcPr>
            <w:tcW w:w="567" w:type="auto"/>
          </w:tcPr>
          <w:p w14:paraId="379FF89E" w14:textId="77777777" w:rsidR="005E738F" w:rsidRDefault="00000000">
            <w:pPr>
              <w:pStyle w:val="TAC6"/>
            </w:pPr>
            <w:r>
              <w:t>1.21</w:t>
            </w:r>
          </w:p>
        </w:tc>
        <w:tc>
          <w:tcPr>
            <w:tcW w:w="567" w:type="auto"/>
          </w:tcPr>
          <w:p w14:paraId="0F1192A7" w14:textId="77777777" w:rsidR="005E738F" w:rsidRDefault="00000000">
            <w:pPr>
              <w:pStyle w:val="TAC6"/>
            </w:pPr>
            <w:r>
              <w:t>4.55</w:t>
            </w:r>
          </w:p>
        </w:tc>
        <w:tc>
          <w:tcPr>
            <w:tcW w:w="567" w:type="auto"/>
          </w:tcPr>
          <w:p w14:paraId="3033CE8F" w14:textId="77777777" w:rsidR="005E738F" w:rsidRDefault="00000000">
            <w:pPr>
              <w:pStyle w:val="TAC6"/>
            </w:pPr>
            <w:r>
              <w:t>BT</w:t>
            </w:r>
          </w:p>
        </w:tc>
        <w:tc>
          <w:tcPr>
            <w:tcW w:w="567" w:type="auto"/>
            <w:shd w:val="clear" w:color="auto" w:fill="ADD8E6"/>
          </w:tcPr>
          <w:p w14:paraId="4E881F23" w14:textId="77777777" w:rsidR="005E738F" w:rsidRDefault="00000000">
            <w:pPr>
              <w:pStyle w:val="TAC6"/>
            </w:pPr>
            <w:r>
              <w:t>EXCEED</w:t>
            </w:r>
          </w:p>
        </w:tc>
      </w:tr>
      <w:tr w:rsidR="005E738F" w14:paraId="50E3A80E" w14:textId="77777777">
        <w:trPr>
          <w:jc w:val="center"/>
        </w:trPr>
        <w:tc>
          <w:tcPr>
            <w:tcW w:w="567" w:type="auto"/>
            <w:vMerge/>
          </w:tcPr>
          <w:p w14:paraId="695B8481" w14:textId="77777777" w:rsidR="005E738F" w:rsidRDefault="005E738F"/>
        </w:tc>
        <w:tc>
          <w:tcPr>
            <w:tcW w:w="567" w:type="auto"/>
            <w:vMerge/>
          </w:tcPr>
          <w:p w14:paraId="76F74431" w14:textId="77777777" w:rsidR="005E738F" w:rsidRDefault="005E738F"/>
        </w:tc>
        <w:tc>
          <w:tcPr>
            <w:tcW w:w="567" w:type="auto"/>
          </w:tcPr>
          <w:p w14:paraId="07000B42" w14:textId="77777777" w:rsidR="005E738F" w:rsidRDefault="00000000">
            <w:pPr>
              <w:pStyle w:val="TAC6"/>
            </w:pPr>
            <w:r>
              <w:t>2</w:t>
            </w:r>
          </w:p>
        </w:tc>
        <w:tc>
          <w:tcPr>
            <w:tcW w:w="567" w:type="auto"/>
          </w:tcPr>
          <w:p w14:paraId="27BC9568" w14:textId="77777777" w:rsidR="005E738F" w:rsidRDefault="00000000">
            <w:pPr>
              <w:pStyle w:val="TAC6"/>
            </w:pPr>
            <w:r>
              <w:t>32</w:t>
            </w:r>
          </w:p>
        </w:tc>
        <w:tc>
          <w:tcPr>
            <w:tcW w:w="567" w:type="auto"/>
          </w:tcPr>
          <w:p w14:paraId="08BC73A0" w14:textId="77777777" w:rsidR="005E738F" w:rsidRDefault="00000000">
            <w:pPr>
              <w:pStyle w:val="TAC6"/>
            </w:pPr>
            <w:r>
              <w:t>off</w:t>
            </w:r>
          </w:p>
        </w:tc>
        <w:tc>
          <w:tcPr>
            <w:tcW w:w="567" w:type="auto"/>
          </w:tcPr>
          <w:p w14:paraId="40AC877C" w14:textId="77777777" w:rsidR="005E738F" w:rsidRDefault="00000000">
            <w:pPr>
              <w:pStyle w:val="TAC6"/>
            </w:pPr>
            <w:r>
              <w:t>5%</w:t>
            </w:r>
          </w:p>
        </w:tc>
        <w:tc>
          <w:tcPr>
            <w:tcW w:w="567" w:type="auto"/>
          </w:tcPr>
          <w:p w14:paraId="35D66907" w14:textId="77777777" w:rsidR="005E738F" w:rsidRDefault="00000000">
            <w:pPr>
              <w:pStyle w:val="TAC6"/>
            </w:pPr>
            <w:r>
              <w:t>BT</w:t>
            </w:r>
          </w:p>
        </w:tc>
        <w:tc>
          <w:tcPr>
            <w:tcW w:w="567" w:type="auto"/>
          </w:tcPr>
          <w:p w14:paraId="7D88083B" w14:textId="77777777" w:rsidR="005E738F" w:rsidRDefault="00000000">
            <w:pPr>
              <w:pStyle w:val="TAC6"/>
            </w:pPr>
            <w:r>
              <w:t>4.03</w:t>
            </w:r>
          </w:p>
        </w:tc>
        <w:tc>
          <w:tcPr>
            <w:tcW w:w="567" w:type="auto"/>
          </w:tcPr>
          <w:p w14:paraId="66B0C5B4" w14:textId="77777777" w:rsidR="005E738F" w:rsidRDefault="00000000">
            <w:pPr>
              <w:pStyle w:val="TAC6"/>
            </w:pPr>
            <w:r>
              <w:t>0.93</w:t>
            </w:r>
          </w:p>
        </w:tc>
        <w:tc>
          <w:tcPr>
            <w:tcW w:w="567" w:type="auto"/>
          </w:tcPr>
          <w:p w14:paraId="269D776A" w14:textId="77777777" w:rsidR="005E738F" w:rsidRDefault="00000000">
            <w:pPr>
              <w:pStyle w:val="TAC6"/>
            </w:pPr>
            <w:r>
              <w:t>c20</w:t>
            </w:r>
          </w:p>
        </w:tc>
        <w:tc>
          <w:tcPr>
            <w:tcW w:w="567" w:type="auto"/>
          </w:tcPr>
          <w:p w14:paraId="01FADC01" w14:textId="77777777" w:rsidR="005E738F" w:rsidRDefault="00000000">
            <w:pPr>
              <w:pStyle w:val="TAC6"/>
            </w:pPr>
            <w:r>
              <w:t>2x13.2</w:t>
            </w:r>
          </w:p>
        </w:tc>
        <w:tc>
          <w:tcPr>
            <w:tcW w:w="567" w:type="auto"/>
          </w:tcPr>
          <w:p w14:paraId="0FD6B236" w14:textId="77777777" w:rsidR="005E738F" w:rsidRDefault="005E738F">
            <w:pPr>
              <w:pStyle w:val="TAC6"/>
            </w:pPr>
          </w:p>
        </w:tc>
        <w:tc>
          <w:tcPr>
            <w:tcW w:w="567" w:type="auto"/>
          </w:tcPr>
          <w:p w14:paraId="3A7F7CAA" w14:textId="77777777" w:rsidR="005E738F" w:rsidRDefault="00000000">
            <w:pPr>
              <w:pStyle w:val="TAC6"/>
            </w:pPr>
            <w:r>
              <w:t>3.21</w:t>
            </w:r>
          </w:p>
        </w:tc>
        <w:tc>
          <w:tcPr>
            <w:tcW w:w="567" w:type="auto"/>
          </w:tcPr>
          <w:p w14:paraId="47DE5555" w14:textId="77777777" w:rsidR="005E738F" w:rsidRDefault="00000000">
            <w:pPr>
              <w:pStyle w:val="TAC6"/>
            </w:pPr>
            <w:r>
              <w:t>1.16</w:t>
            </w:r>
          </w:p>
        </w:tc>
        <w:tc>
          <w:tcPr>
            <w:tcW w:w="567" w:type="auto"/>
          </w:tcPr>
          <w:p w14:paraId="377C73F9" w14:textId="77777777" w:rsidR="005E738F" w:rsidRDefault="00000000">
            <w:pPr>
              <w:pStyle w:val="TAC6"/>
            </w:pPr>
            <w:r>
              <w:t>7.47</w:t>
            </w:r>
          </w:p>
        </w:tc>
        <w:tc>
          <w:tcPr>
            <w:tcW w:w="567" w:type="auto"/>
          </w:tcPr>
          <w:p w14:paraId="3C79E5FC" w14:textId="77777777" w:rsidR="005E738F" w:rsidRDefault="00000000">
            <w:pPr>
              <w:pStyle w:val="TAC6"/>
            </w:pPr>
            <w:r>
              <w:t>BT</w:t>
            </w:r>
          </w:p>
        </w:tc>
        <w:tc>
          <w:tcPr>
            <w:tcW w:w="567" w:type="auto"/>
          </w:tcPr>
          <w:p w14:paraId="2B78B5D0" w14:textId="77777777" w:rsidR="005E738F" w:rsidRDefault="00000000">
            <w:pPr>
              <w:pStyle w:val="TAC6"/>
            </w:pPr>
            <w:r>
              <w:t>PASS</w:t>
            </w:r>
          </w:p>
        </w:tc>
      </w:tr>
      <w:tr w:rsidR="005E738F" w14:paraId="77E05722" w14:textId="77777777">
        <w:trPr>
          <w:jc w:val="center"/>
        </w:trPr>
        <w:tc>
          <w:tcPr>
            <w:tcW w:w="567" w:type="auto"/>
            <w:vMerge/>
          </w:tcPr>
          <w:p w14:paraId="48B30377" w14:textId="77777777" w:rsidR="005E738F" w:rsidRDefault="005E738F"/>
        </w:tc>
        <w:tc>
          <w:tcPr>
            <w:tcW w:w="567" w:type="auto"/>
            <w:vMerge w:val="restart"/>
          </w:tcPr>
          <w:p w14:paraId="1698D907" w14:textId="77777777" w:rsidR="005E738F" w:rsidRDefault="00000000">
            <w:pPr>
              <w:pStyle w:val="TAC6"/>
            </w:pPr>
            <w:r>
              <w:t>c34</w:t>
            </w:r>
          </w:p>
        </w:tc>
        <w:tc>
          <w:tcPr>
            <w:tcW w:w="567" w:type="auto"/>
          </w:tcPr>
          <w:p w14:paraId="00CAB17F" w14:textId="77777777" w:rsidR="005E738F" w:rsidRDefault="00000000">
            <w:pPr>
              <w:pStyle w:val="TAC6"/>
            </w:pPr>
            <w:r>
              <w:t>1</w:t>
            </w:r>
          </w:p>
        </w:tc>
        <w:tc>
          <w:tcPr>
            <w:tcW w:w="567" w:type="auto"/>
          </w:tcPr>
          <w:p w14:paraId="7B080157" w14:textId="77777777" w:rsidR="005E738F" w:rsidRDefault="00000000">
            <w:pPr>
              <w:pStyle w:val="TAC6"/>
            </w:pPr>
            <w:r>
              <w:t>48</w:t>
            </w:r>
          </w:p>
        </w:tc>
        <w:tc>
          <w:tcPr>
            <w:tcW w:w="567" w:type="auto"/>
          </w:tcPr>
          <w:p w14:paraId="7D286D40" w14:textId="77777777" w:rsidR="005E738F" w:rsidRDefault="00000000">
            <w:pPr>
              <w:pStyle w:val="TAC6"/>
            </w:pPr>
            <w:r>
              <w:t>off</w:t>
            </w:r>
          </w:p>
        </w:tc>
        <w:tc>
          <w:tcPr>
            <w:tcW w:w="567" w:type="auto"/>
          </w:tcPr>
          <w:p w14:paraId="12F4255E" w14:textId="77777777" w:rsidR="005E738F" w:rsidRDefault="00000000">
            <w:pPr>
              <w:pStyle w:val="TAC6"/>
            </w:pPr>
            <w:r>
              <w:t>5%</w:t>
            </w:r>
          </w:p>
        </w:tc>
        <w:tc>
          <w:tcPr>
            <w:tcW w:w="567" w:type="auto"/>
          </w:tcPr>
          <w:p w14:paraId="3B4A3707" w14:textId="77777777" w:rsidR="005E738F" w:rsidRDefault="00000000">
            <w:pPr>
              <w:pStyle w:val="TAC6"/>
            </w:pPr>
            <w:r>
              <w:t>NWT</w:t>
            </w:r>
          </w:p>
        </w:tc>
        <w:tc>
          <w:tcPr>
            <w:tcW w:w="567" w:type="auto"/>
          </w:tcPr>
          <w:p w14:paraId="292DE402" w14:textId="77777777" w:rsidR="005E738F" w:rsidRDefault="00000000">
            <w:pPr>
              <w:pStyle w:val="TAC6"/>
            </w:pPr>
            <w:r>
              <w:t>4.14</w:t>
            </w:r>
          </w:p>
        </w:tc>
        <w:tc>
          <w:tcPr>
            <w:tcW w:w="567" w:type="auto"/>
          </w:tcPr>
          <w:p w14:paraId="6090D9BF" w14:textId="77777777" w:rsidR="005E738F" w:rsidRDefault="00000000">
            <w:pPr>
              <w:pStyle w:val="TAC6"/>
            </w:pPr>
            <w:r>
              <w:t>0.84</w:t>
            </w:r>
          </w:p>
        </w:tc>
        <w:tc>
          <w:tcPr>
            <w:tcW w:w="567" w:type="auto"/>
          </w:tcPr>
          <w:p w14:paraId="2FFE56FE" w14:textId="77777777" w:rsidR="005E738F" w:rsidRDefault="00000000">
            <w:pPr>
              <w:pStyle w:val="TAC6"/>
            </w:pPr>
            <w:r>
              <w:t>c23</w:t>
            </w:r>
          </w:p>
        </w:tc>
        <w:tc>
          <w:tcPr>
            <w:tcW w:w="567" w:type="auto"/>
          </w:tcPr>
          <w:p w14:paraId="4B5C299C" w14:textId="77777777" w:rsidR="005E738F" w:rsidRDefault="00000000">
            <w:pPr>
              <w:pStyle w:val="TAC6"/>
            </w:pPr>
            <w:r>
              <w:t>2x32</w:t>
            </w:r>
          </w:p>
        </w:tc>
        <w:tc>
          <w:tcPr>
            <w:tcW w:w="567" w:type="auto"/>
          </w:tcPr>
          <w:p w14:paraId="29B52F9F" w14:textId="77777777" w:rsidR="005E738F" w:rsidRDefault="005E738F">
            <w:pPr>
              <w:pStyle w:val="TAC6"/>
            </w:pPr>
          </w:p>
        </w:tc>
        <w:tc>
          <w:tcPr>
            <w:tcW w:w="567" w:type="auto"/>
          </w:tcPr>
          <w:p w14:paraId="26F0BA75" w14:textId="77777777" w:rsidR="005E738F" w:rsidRDefault="00000000">
            <w:pPr>
              <w:pStyle w:val="TAC6"/>
            </w:pPr>
            <w:r>
              <w:t>3.76</w:t>
            </w:r>
          </w:p>
        </w:tc>
        <w:tc>
          <w:tcPr>
            <w:tcW w:w="567" w:type="auto"/>
          </w:tcPr>
          <w:p w14:paraId="7C2DF038" w14:textId="77777777" w:rsidR="005E738F" w:rsidRDefault="00000000">
            <w:pPr>
              <w:pStyle w:val="TAC6"/>
            </w:pPr>
            <w:r>
              <w:t>1.09</w:t>
            </w:r>
          </w:p>
        </w:tc>
        <w:tc>
          <w:tcPr>
            <w:tcW w:w="567" w:type="auto"/>
          </w:tcPr>
          <w:p w14:paraId="09658CC2" w14:textId="77777777" w:rsidR="005E738F" w:rsidRDefault="00000000">
            <w:pPr>
              <w:pStyle w:val="TAC6"/>
            </w:pPr>
            <w:r>
              <w:t>3.74</w:t>
            </w:r>
          </w:p>
        </w:tc>
        <w:tc>
          <w:tcPr>
            <w:tcW w:w="567" w:type="auto"/>
          </w:tcPr>
          <w:p w14:paraId="17D59E0F" w14:textId="77777777" w:rsidR="005E738F" w:rsidRDefault="00000000">
            <w:pPr>
              <w:pStyle w:val="TAC6"/>
            </w:pPr>
            <w:r>
              <w:t>BT</w:t>
            </w:r>
          </w:p>
        </w:tc>
        <w:tc>
          <w:tcPr>
            <w:tcW w:w="567" w:type="auto"/>
            <w:shd w:val="clear" w:color="auto" w:fill="ADD8E6"/>
          </w:tcPr>
          <w:p w14:paraId="791D6609" w14:textId="77777777" w:rsidR="005E738F" w:rsidRDefault="00000000">
            <w:pPr>
              <w:pStyle w:val="TAC6"/>
            </w:pPr>
            <w:r>
              <w:t>EXCEED</w:t>
            </w:r>
          </w:p>
        </w:tc>
      </w:tr>
      <w:tr w:rsidR="005E738F" w14:paraId="0F7B489F" w14:textId="77777777">
        <w:trPr>
          <w:jc w:val="center"/>
        </w:trPr>
        <w:tc>
          <w:tcPr>
            <w:tcW w:w="567" w:type="auto"/>
            <w:vMerge/>
          </w:tcPr>
          <w:p w14:paraId="747BBAE5" w14:textId="77777777" w:rsidR="005E738F" w:rsidRDefault="005E738F"/>
        </w:tc>
        <w:tc>
          <w:tcPr>
            <w:tcW w:w="567" w:type="auto"/>
            <w:vMerge/>
          </w:tcPr>
          <w:p w14:paraId="49BDD3A9" w14:textId="77777777" w:rsidR="005E738F" w:rsidRDefault="005E738F"/>
        </w:tc>
        <w:tc>
          <w:tcPr>
            <w:tcW w:w="567" w:type="auto"/>
          </w:tcPr>
          <w:p w14:paraId="126DC69A" w14:textId="77777777" w:rsidR="005E738F" w:rsidRDefault="00000000">
            <w:pPr>
              <w:pStyle w:val="TAC6"/>
            </w:pPr>
            <w:r>
              <w:t>2</w:t>
            </w:r>
          </w:p>
        </w:tc>
        <w:tc>
          <w:tcPr>
            <w:tcW w:w="567" w:type="auto"/>
          </w:tcPr>
          <w:p w14:paraId="1868AB02" w14:textId="77777777" w:rsidR="005E738F" w:rsidRDefault="00000000">
            <w:pPr>
              <w:pStyle w:val="TAC6"/>
            </w:pPr>
            <w:r>
              <w:t>48</w:t>
            </w:r>
          </w:p>
        </w:tc>
        <w:tc>
          <w:tcPr>
            <w:tcW w:w="567" w:type="auto"/>
          </w:tcPr>
          <w:p w14:paraId="027533E3" w14:textId="77777777" w:rsidR="005E738F" w:rsidRDefault="00000000">
            <w:pPr>
              <w:pStyle w:val="TAC6"/>
            </w:pPr>
            <w:r>
              <w:t>off</w:t>
            </w:r>
          </w:p>
        </w:tc>
        <w:tc>
          <w:tcPr>
            <w:tcW w:w="567" w:type="auto"/>
          </w:tcPr>
          <w:p w14:paraId="65543BDE" w14:textId="77777777" w:rsidR="005E738F" w:rsidRDefault="00000000">
            <w:pPr>
              <w:pStyle w:val="TAC6"/>
            </w:pPr>
            <w:r>
              <w:t>5%</w:t>
            </w:r>
          </w:p>
        </w:tc>
        <w:tc>
          <w:tcPr>
            <w:tcW w:w="567" w:type="auto"/>
          </w:tcPr>
          <w:p w14:paraId="6B899A86" w14:textId="77777777" w:rsidR="005E738F" w:rsidRDefault="00000000">
            <w:pPr>
              <w:pStyle w:val="TAC6"/>
            </w:pPr>
            <w:r>
              <w:t>BT</w:t>
            </w:r>
          </w:p>
        </w:tc>
        <w:tc>
          <w:tcPr>
            <w:tcW w:w="567" w:type="auto"/>
          </w:tcPr>
          <w:p w14:paraId="18FA0696" w14:textId="77777777" w:rsidR="005E738F" w:rsidRDefault="00000000">
            <w:pPr>
              <w:pStyle w:val="TAC6"/>
            </w:pPr>
            <w:r>
              <w:t>4.14</w:t>
            </w:r>
          </w:p>
        </w:tc>
        <w:tc>
          <w:tcPr>
            <w:tcW w:w="567" w:type="auto"/>
          </w:tcPr>
          <w:p w14:paraId="4ADB5E5E" w14:textId="77777777" w:rsidR="005E738F" w:rsidRDefault="00000000">
            <w:pPr>
              <w:pStyle w:val="TAC6"/>
            </w:pPr>
            <w:r>
              <w:t>0.84</w:t>
            </w:r>
          </w:p>
        </w:tc>
        <w:tc>
          <w:tcPr>
            <w:tcW w:w="567" w:type="auto"/>
          </w:tcPr>
          <w:p w14:paraId="5CC006A0" w14:textId="77777777" w:rsidR="005E738F" w:rsidRDefault="00000000">
            <w:pPr>
              <w:pStyle w:val="TAC6"/>
            </w:pPr>
            <w:r>
              <w:t>c22</w:t>
            </w:r>
          </w:p>
        </w:tc>
        <w:tc>
          <w:tcPr>
            <w:tcW w:w="567" w:type="auto"/>
          </w:tcPr>
          <w:p w14:paraId="4DCB1718" w14:textId="77777777" w:rsidR="005E738F" w:rsidRDefault="00000000">
            <w:pPr>
              <w:pStyle w:val="TAC6"/>
            </w:pPr>
            <w:r>
              <w:t>2x24.4</w:t>
            </w:r>
          </w:p>
        </w:tc>
        <w:tc>
          <w:tcPr>
            <w:tcW w:w="567" w:type="auto"/>
          </w:tcPr>
          <w:p w14:paraId="0341CDF0" w14:textId="77777777" w:rsidR="005E738F" w:rsidRDefault="005E738F">
            <w:pPr>
              <w:pStyle w:val="TAC6"/>
            </w:pPr>
          </w:p>
        </w:tc>
        <w:tc>
          <w:tcPr>
            <w:tcW w:w="567" w:type="auto"/>
          </w:tcPr>
          <w:p w14:paraId="0E8617FA" w14:textId="77777777" w:rsidR="005E738F" w:rsidRDefault="00000000">
            <w:pPr>
              <w:pStyle w:val="TAC6"/>
            </w:pPr>
            <w:r>
              <w:t>3.83</w:t>
            </w:r>
          </w:p>
        </w:tc>
        <w:tc>
          <w:tcPr>
            <w:tcW w:w="567" w:type="auto"/>
          </w:tcPr>
          <w:p w14:paraId="4952969B" w14:textId="77777777" w:rsidR="005E738F" w:rsidRDefault="00000000">
            <w:pPr>
              <w:pStyle w:val="TAC6"/>
            </w:pPr>
            <w:r>
              <w:t>1.04</w:t>
            </w:r>
          </w:p>
        </w:tc>
        <w:tc>
          <w:tcPr>
            <w:tcW w:w="567" w:type="auto"/>
          </w:tcPr>
          <w:p w14:paraId="00689F6A" w14:textId="77777777" w:rsidR="005E738F" w:rsidRDefault="00000000">
            <w:pPr>
              <w:pStyle w:val="TAC6"/>
            </w:pPr>
            <w:r>
              <w:t>3.08</w:t>
            </w:r>
          </w:p>
        </w:tc>
        <w:tc>
          <w:tcPr>
            <w:tcW w:w="567" w:type="auto"/>
          </w:tcPr>
          <w:p w14:paraId="48B85696" w14:textId="77777777" w:rsidR="005E738F" w:rsidRDefault="00000000">
            <w:pPr>
              <w:pStyle w:val="TAC6"/>
            </w:pPr>
            <w:r>
              <w:t>BT</w:t>
            </w:r>
          </w:p>
        </w:tc>
        <w:tc>
          <w:tcPr>
            <w:tcW w:w="567" w:type="auto"/>
          </w:tcPr>
          <w:p w14:paraId="62DE915B" w14:textId="77777777" w:rsidR="005E738F" w:rsidRDefault="00000000">
            <w:pPr>
              <w:pStyle w:val="TAC6"/>
            </w:pPr>
            <w:r>
              <w:t>PASS</w:t>
            </w:r>
          </w:p>
        </w:tc>
      </w:tr>
      <w:tr w:rsidR="005E738F" w14:paraId="55E2400A" w14:textId="77777777">
        <w:trPr>
          <w:jc w:val="center"/>
        </w:trPr>
        <w:tc>
          <w:tcPr>
            <w:tcW w:w="567" w:type="auto"/>
            <w:vMerge/>
          </w:tcPr>
          <w:p w14:paraId="079DB935" w14:textId="77777777" w:rsidR="005E738F" w:rsidRDefault="005E738F"/>
        </w:tc>
        <w:tc>
          <w:tcPr>
            <w:tcW w:w="567" w:type="auto"/>
            <w:vMerge w:val="restart"/>
          </w:tcPr>
          <w:p w14:paraId="48D6D7A2" w14:textId="77777777" w:rsidR="005E738F" w:rsidRDefault="00000000">
            <w:pPr>
              <w:pStyle w:val="TAC6"/>
            </w:pPr>
            <w:r>
              <w:t>c35</w:t>
            </w:r>
          </w:p>
        </w:tc>
        <w:tc>
          <w:tcPr>
            <w:tcW w:w="567" w:type="auto"/>
          </w:tcPr>
          <w:p w14:paraId="751B3039" w14:textId="77777777" w:rsidR="005E738F" w:rsidRDefault="00000000">
            <w:pPr>
              <w:pStyle w:val="TAC6"/>
            </w:pPr>
            <w:r>
              <w:t>1</w:t>
            </w:r>
          </w:p>
        </w:tc>
        <w:tc>
          <w:tcPr>
            <w:tcW w:w="567" w:type="auto"/>
          </w:tcPr>
          <w:p w14:paraId="2F15FAC3" w14:textId="77777777" w:rsidR="005E738F" w:rsidRDefault="00000000">
            <w:pPr>
              <w:pStyle w:val="TAC6"/>
            </w:pPr>
            <w:r>
              <w:t>24.4</w:t>
            </w:r>
          </w:p>
        </w:tc>
        <w:tc>
          <w:tcPr>
            <w:tcW w:w="567" w:type="auto"/>
          </w:tcPr>
          <w:p w14:paraId="7941CEA6" w14:textId="77777777" w:rsidR="005E738F" w:rsidRDefault="00000000">
            <w:pPr>
              <w:pStyle w:val="TAC6"/>
            </w:pPr>
            <w:r>
              <w:t>on</w:t>
            </w:r>
          </w:p>
        </w:tc>
        <w:tc>
          <w:tcPr>
            <w:tcW w:w="567" w:type="auto"/>
          </w:tcPr>
          <w:p w14:paraId="6CA19EE7" w14:textId="77777777" w:rsidR="005E738F" w:rsidRDefault="005E738F">
            <w:pPr>
              <w:pStyle w:val="TAC6"/>
            </w:pPr>
          </w:p>
        </w:tc>
        <w:tc>
          <w:tcPr>
            <w:tcW w:w="567" w:type="auto"/>
          </w:tcPr>
          <w:p w14:paraId="0F59F3A4" w14:textId="77777777" w:rsidR="005E738F" w:rsidRDefault="00000000">
            <w:pPr>
              <w:pStyle w:val="TAC6"/>
            </w:pPr>
            <w:r>
              <w:t>NWT</w:t>
            </w:r>
          </w:p>
        </w:tc>
        <w:tc>
          <w:tcPr>
            <w:tcW w:w="567" w:type="auto"/>
          </w:tcPr>
          <w:p w14:paraId="08E48777" w14:textId="77777777" w:rsidR="005E738F" w:rsidRDefault="00000000">
            <w:pPr>
              <w:pStyle w:val="TAC6"/>
            </w:pPr>
            <w:r>
              <w:t>4.38</w:t>
            </w:r>
          </w:p>
        </w:tc>
        <w:tc>
          <w:tcPr>
            <w:tcW w:w="567" w:type="auto"/>
          </w:tcPr>
          <w:p w14:paraId="422D8C23" w14:textId="77777777" w:rsidR="005E738F" w:rsidRDefault="00000000">
            <w:pPr>
              <w:pStyle w:val="TAC6"/>
            </w:pPr>
            <w:r>
              <w:t>0.79</w:t>
            </w:r>
          </w:p>
        </w:tc>
        <w:tc>
          <w:tcPr>
            <w:tcW w:w="567" w:type="auto"/>
          </w:tcPr>
          <w:p w14:paraId="6866057C" w14:textId="77777777" w:rsidR="005E738F" w:rsidRDefault="00000000">
            <w:pPr>
              <w:pStyle w:val="TAC6"/>
            </w:pPr>
            <w:r>
              <w:t>c12</w:t>
            </w:r>
          </w:p>
        </w:tc>
        <w:tc>
          <w:tcPr>
            <w:tcW w:w="567" w:type="auto"/>
          </w:tcPr>
          <w:p w14:paraId="2CED6008" w14:textId="77777777" w:rsidR="005E738F" w:rsidRDefault="00000000">
            <w:pPr>
              <w:pStyle w:val="TAC6"/>
            </w:pPr>
            <w:r>
              <w:t>2x13.2</w:t>
            </w:r>
          </w:p>
        </w:tc>
        <w:tc>
          <w:tcPr>
            <w:tcW w:w="567" w:type="auto"/>
          </w:tcPr>
          <w:p w14:paraId="2989E1A8" w14:textId="77777777" w:rsidR="005E738F" w:rsidRDefault="00000000">
            <w:pPr>
              <w:pStyle w:val="TAC6"/>
            </w:pPr>
            <w:r>
              <w:t>off</w:t>
            </w:r>
          </w:p>
        </w:tc>
        <w:tc>
          <w:tcPr>
            <w:tcW w:w="567" w:type="auto"/>
          </w:tcPr>
          <w:p w14:paraId="29A2C033" w14:textId="77777777" w:rsidR="005E738F" w:rsidRDefault="00000000">
            <w:pPr>
              <w:pStyle w:val="TAC6"/>
            </w:pPr>
            <w:r>
              <w:t>3.64</w:t>
            </w:r>
          </w:p>
        </w:tc>
        <w:tc>
          <w:tcPr>
            <w:tcW w:w="567" w:type="auto"/>
          </w:tcPr>
          <w:p w14:paraId="63B43A05" w14:textId="77777777" w:rsidR="005E738F" w:rsidRDefault="00000000">
            <w:pPr>
              <w:pStyle w:val="TAC6"/>
            </w:pPr>
            <w:r>
              <w:t>1.04</w:t>
            </w:r>
          </w:p>
        </w:tc>
        <w:tc>
          <w:tcPr>
            <w:tcW w:w="567" w:type="auto"/>
          </w:tcPr>
          <w:p w14:paraId="1422B553" w14:textId="77777777" w:rsidR="005E738F" w:rsidRDefault="00000000">
            <w:pPr>
              <w:pStyle w:val="TAC6"/>
            </w:pPr>
            <w:r>
              <w:t>7.58</w:t>
            </w:r>
          </w:p>
        </w:tc>
        <w:tc>
          <w:tcPr>
            <w:tcW w:w="567" w:type="auto"/>
          </w:tcPr>
          <w:p w14:paraId="1292ED06" w14:textId="77777777" w:rsidR="005E738F" w:rsidRDefault="00000000">
            <w:pPr>
              <w:pStyle w:val="TAC6"/>
            </w:pPr>
            <w:r>
              <w:t>BT</w:t>
            </w:r>
          </w:p>
        </w:tc>
        <w:tc>
          <w:tcPr>
            <w:tcW w:w="567" w:type="auto"/>
            <w:shd w:val="clear" w:color="auto" w:fill="ADD8E6"/>
          </w:tcPr>
          <w:p w14:paraId="299BB7AD" w14:textId="77777777" w:rsidR="005E738F" w:rsidRDefault="00000000">
            <w:pPr>
              <w:pStyle w:val="TAC6"/>
            </w:pPr>
            <w:r>
              <w:t>EXCEED</w:t>
            </w:r>
          </w:p>
        </w:tc>
      </w:tr>
      <w:tr w:rsidR="005E738F" w14:paraId="18751DBD" w14:textId="77777777">
        <w:trPr>
          <w:jc w:val="center"/>
        </w:trPr>
        <w:tc>
          <w:tcPr>
            <w:tcW w:w="567" w:type="auto"/>
            <w:vMerge/>
          </w:tcPr>
          <w:p w14:paraId="63BF9174" w14:textId="77777777" w:rsidR="005E738F" w:rsidRDefault="005E738F"/>
        </w:tc>
        <w:tc>
          <w:tcPr>
            <w:tcW w:w="567" w:type="auto"/>
            <w:vMerge/>
          </w:tcPr>
          <w:p w14:paraId="473BF677" w14:textId="77777777" w:rsidR="005E738F" w:rsidRDefault="005E738F"/>
        </w:tc>
        <w:tc>
          <w:tcPr>
            <w:tcW w:w="567" w:type="auto"/>
          </w:tcPr>
          <w:p w14:paraId="626B1F93" w14:textId="77777777" w:rsidR="005E738F" w:rsidRDefault="00000000">
            <w:pPr>
              <w:pStyle w:val="TAC6"/>
            </w:pPr>
            <w:r>
              <w:t>2</w:t>
            </w:r>
          </w:p>
        </w:tc>
        <w:tc>
          <w:tcPr>
            <w:tcW w:w="567" w:type="auto"/>
          </w:tcPr>
          <w:p w14:paraId="42A73D44" w14:textId="77777777" w:rsidR="005E738F" w:rsidRDefault="00000000">
            <w:pPr>
              <w:pStyle w:val="TAC6"/>
            </w:pPr>
            <w:r>
              <w:t>24.4</w:t>
            </w:r>
          </w:p>
        </w:tc>
        <w:tc>
          <w:tcPr>
            <w:tcW w:w="567" w:type="auto"/>
          </w:tcPr>
          <w:p w14:paraId="24E64501" w14:textId="77777777" w:rsidR="005E738F" w:rsidRDefault="00000000">
            <w:pPr>
              <w:pStyle w:val="TAC6"/>
            </w:pPr>
            <w:r>
              <w:t>on</w:t>
            </w:r>
          </w:p>
        </w:tc>
        <w:tc>
          <w:tcPr>
            <w:tcW w:w="567" w:type="auto"/>
          </w:tcPr>
          <w:p w14:paraId="30F1EF09" w14:textId="77777777" w:rsidR="005E738F" w:rsidRDefault="005E738F">
            <w:pPr>
              <w:pStyle w:val="TAC6"/>
            </w:pPr>
          </w:p>
        </w:tc>
        <w:tc>
          <w:tcPr>
            <w:tcW w:w="567" w:type="auto"/>
          </w:tcPr>
          <w:p w14:paraId="4C6C0489" w14:textId="77777777" w:rsidR="005E738F" w:rsidRDefault="00000000">
            <w:pPr>
              <w:pStyle w:val="TAC6"/>
            </w:pPr>
            <w:r>
              <w:t>BT</w:t>
            </w:r>
          </w:p>
        </w:tc>
        <w:tc>
          <w:tcPr>
            <w:tcW w:w="567" w:type="auto"/>
          </w:tcPr>
          <w:p w14:paraId="66F6D48F" w14:textId="77777777" w:rsidR="005E738F" w:rsidRDefault="00000000">
            <w:pPr>
              <w:pStyle w:val="TAC6"/>
            </w:pPr>
            <w:r>
              <w:t>4.38</w:t>
            </w:r>
          </w:p>
        </w:tc>
        <w:tc>
          <w:tcPr>
            <w:tcW w:w="567" w:type="auto"/>
          </w:tcPr>
          <w:p w14:paraId="26455528" w14:textId="77777777" w:rsidR="005E738F" w:rsidRDefault="00000000">
            <w:pPr>
              <w:pStyle w:val="TAC6"/>
            </w:pPr>
            <w:r>
              <w:t>0.79</w:t>
            </w:r>
          </w:p>
        </w:tc>
        <w:tc>
          <w:tcPr>
            <w:tcW w:w="567" w:type="auto"/>
          </w:tcPr>
          <w:p w14:paraId="4CE0A5E3" w14:textId="77777777" w:rsidR="005E738F" w:rsidRDefault="00000000">
            <w:pPr>
              <w:pStyle w:val="TAC6"/>
            </w:pPr>
            <w:r>
              <w:t>c11</w:t>
            </w:r>
          </w:p>
        </w:tc>
        <w:tc>
          <w:tcPr>
            <w:tcW w:w="567" w:type="auto"/>
          </w:tcPr>
          <w:p w14:paraId="6148E4CE" w14:textId="77777777" w:rsidR="005E738F" w:rsidRDefault="00000000">
            <w:pPr>
              <w:pStyle w:val="TAC6"/>
            </w:pPr>
            <w:r>
              <w:t>2x9.6</w:t>
            </w:r>
          </w:p>
        </w:tc>
        <w:tc>
          <w:tcPr>
            <w:tcW w:w="567" w:type="auto"/>
          </w:tcPr>
          <w:p w14:paraId="447EAFE4" w14:textId="77777777" w:rsidR="005E738F" w:rsidRDefault="00000000">
            <w:pPr>
              <w:pStyle w:val="TAC6"/>
            </w:pPr>
            <w:r>
              <w:t>off</w:t>
            </w:r>
          </w:p>
        </w:tc>
        <w:tc>
          <w:tcPr>
            <w:tcW w:w="567" w:type="auto"/>
          </w:tcPr>
          <w:p w14:paraId="4B2E9DBC" w14:textId="77777777" w:rsidR="005E738F" w:rsidRDefault="00000000">
            <w:pPr>
              <w:pStyle w:val="TAC6"/>
            </w:pPr>
            <w:r>
              <w:t>3.29</w:t>
            </w:r>
          </w:p>
        </w:tc>
        <w:tc>
          <w:tcPr>
            <w:tcW w:w="567" w:type="auto"/>
          </w:tcPr>
          <w:p w14:paraId="56662251" w14:textId="77777777" w:rsidR="005E738F" w:rsidRDefault="00000000">
            <w:pPr>
              <w:pStyle w:val="TAC6"/>
            </w:pPr>
            <w:r>
              <w:t>1.2</w:t>
            </w:r>
          </w:p>
        </w:tc>
        <w:tc>
          <w:tcPr>
            <w:tcW w:w="567" w:type="auto"/>
          </w:tcPr>
          <w:p w14:paraId="273F6248" w14:textId="77777777" w:rsidR="005E738F" w:rsidRDefault="00000000">
            <w:pPr>
              <w:pStyle w:val="TAC6"/>
            </w:pPr>
            <w:r>
              <w:t>10.09</w:t>
            </w:r>
          </w:p>
        </w:tc>
        <w:tc>
          <w:tcPr>
            <w:tcW w:w="567" w:type="auto"/>
          </w:tcPr>
          <w:p w14:paraId="45AA2A5D" w14:textId="77777777" w:rsidR="005E738F" w:rsidRDefault="00000000">
            <w:pPr>
              <w:pStyle w:val="TAC6"/>
            </w:pPr>
            <w:r>
              <w:t>BT</w:t>
            </w:r>
          </w:p>
        </w:tc>
        <w:tc>
          <w:tcPr>
            <w:tcW w:w="567" w:type="auto"/>
          </w:tcPr>
          <w:p w14:paraId="2C281332" w14:textId="77777777" w:rsidR="005E738F" w:rsidRDefault="00000000">
            <w:pPr>
              <w:pStyle w:val="TAC6"/>
            </w:pPr>
            <w:r>
              <w:t>PASS</w:t>
            </w:r>
          </w:p>
        </w:tc>
      </w:tr>
      <w:tr w:rsidR="005E738F" w14:paraId="32EA108B" w14:textId="77777777">
        <w:trPr>
          <w:jc w:val="center"/>
        </w:trPr>
        <w:tc>
          <w:tcPr>
            <w:tcW w:w="567" w:type="auto"/>
            <w:vMerge/>
          </w:tcPr>
          <w:p w14:paraId="60029474" w14:textId="77777777" w:rsidR="005E738F" w:rsidRDefault="005E738F"/>
        </w:tc>
        <w:tc>
          <w:tcPr>
            <w:tcW w:w="567" w:type="auto"/>
            <w:vMerge w:val="restart"/>
          </w:tcPr>
          <w:p w14:paraId="5E061A34" w14:textId="77777777" w:rsidR="005E738F" w:rsidRDefault="00000000">
            <w:pPr>
              <w:pStyle w:val="TAC6"/>
            </w:pPr>
            <w:r>
              <w:t>c36</w:t>
            </w:r>
          </w:p>
        </w:tc>
        <w:tc>
          <w:tcPr>
            <w:tcW w:w="567" w:type="auto"/>
          </w:tcPr>
          <w:p w14:paraId="2B282498" w14:textId="77777777" w:rsidR="005E738F" w:rsidRDefault="00000000">
            <w:pPr>
              <w:pStyle w:val="TAC6"/>
            </w:pPr>
            <w:r>
              <w:t>1</w:t>
            </w:r>
          </w:p>
        </w:tc>
        <w:tc>
          <w:tcPr>
            <w:tcW w:w="567" w:type="auto"/>
          </w:tcPr>
          <w:p w14:paraId="3E109DAE" w14:textId="77777777" w:rsidR="005E738F" w:rsidRDefault="00000000">
            <w:pPr>
              <w:pStyle w:val="TAC6"/>
            </w:pPr>
            <w:r>
              <w:t>13.2</w:t>
            </w:r>
          </w:p>
        </w:tc>
        <w:tc>
          <w:tcPr>
            <w:tcW w:w="567" w:type="auto"/>
          </w:tcPr>
          <w:p w14:paraId="1E7DFA79" w14:textId="77777777" w:rsidR="005E738F" w:rsidRDefault="00000000">
            <w:pPr>
              <w:pStyle w:val="TAC6"/>
            </w:pPr>
            <w:r>
              <w:t>on</w:t>
            </w:r>
          </w:p>
        </w:tc>
        <w:tc>
          <w:tcPr>
            <w:tcW w:w="567" w:type="auto"/>
          </w:tcPr>
          <w:p w14:paraId="61FEBAC3" w14:textId="77777777" w:rsidR="005E738F" w:rsidRDefault="00000000">
            <w:pPr>
              <w:pStyle w:val="TAC6"/>
            </w:pPr>
            <w:r>
              <w:t>5%</w:t>
            </w:r>
          </w:p>
        </w:tc>
        <w:tc>
          <w:tcPr>
            <w:tcW w:w="567" w:type="auto"/>
          </w:tcPr>
          <w:p w14:paraId="044FBDA2" w14:textId="77777777" w:rsidR="005E738F" w:rsidRDefault="00000000">
            <w:pPr>
              <w:pStyle w:val="TAC6"/>
            </w:pPr>
            <w:r>
              <w:t>NWT</w:t>
            </w:r>
          </w:p>
        </w:tc>
        <w:tc>
          <w:tcPr>
            <w:tcW w:w="567" w:type="auto"/>
          </w:tcPr>
          <w:p w14:paraId="022AADD2" w14:textId="77777777" w:rsidR="005E738F" w:rsidRDefault="00000000">
            <w:pPr>
              <w:pStyle w:val="TAC6"/>
            </w:pPr>
            <w:r>
              <w:t>3.09</w:t>
            </w:r>
          </w:p>
        </w:tc>
        <w:tc>
          <w:tcPr>
            <w:tcW w:w="567" w:type="auto"/>
          </w:tcPr>
          <w:p w14:paraId="3A5B0D15" w14:textId="77777777" w:rsidR="005E738F" w:rsidRDefault="00000000">
            <w:pPr>
              <w:pStyle w:val="TAC6"/>
            </w:pPr>
            <w:r>
              <w:t>1.15</w:t>
            </w:r>
          </w:p>
        </w:tc>
        <w:tc>
          <w:tcPr>
            <w:tcW w:w="567" w:type="auto"/>
          </w:tcPr>
          <w:p w14:paraId="5211B685" w14:textId="77777777" w:rsidR="005E738F" w:rsidRDefault="00000000">
            <w:pPr>
              <w:pStyle w:val="TAC6"/>
            </w:pPr>
            <w:r>
              <w:t>c18</w:t>
            </w:r>
          </w:p>
        </w:tc>
        <w:tc>
          <w:tcPr>
            <w:tcW w:w="567" w:type="auto"/>
          </w:tcPr>
          <w:p w14:paraId="0C93FFA2" w14:textId="77777777" w:rsidR="005E738F" w:rsidRDefault="00000000">
            <w:pPr>
              <w:pStyle w:val="TAC6"/>
            </w:pPr>
            <w:r>
              <w:t>2x8</w:t>
            </w:r>
          </w:p>
        </w:tc>
        <w:tc>
          <w:tcPr>
            <w:tcW w:w="567" w:type="auto"/>
          </w:tcPr>
          <w:p w14:paraId="24C2B23C" w14:textId="77777777" w:rsidR="005E738F" w:rsidRDefault="00000000">
            <w:pPr>
              <w:pStyle w:val="TAC6"/>
            </w:pPr>
            <w:r>
              <w:t>off</w:t>
            </w:r>
          </w:p>
        </w:tc>
        <w:tc>
          <w:tcPr>
            <w:tcW w:w="567" w:type="auto"/>
          </w:tcPr>
          <w:p w14:paraId="5C3C6D1B" w14:textId="77777777" w:rsidR="005E738F" w:rsidRDefault="00000000">
            <w:pPr>
              <w:pStyle w:val="TAC6"/>
            </w:pPr>
            <w:r>
              <w:t>1.88</w:t>
            </w:r>
          </w:p>
        </w:tc>
        <w:tc>
          <w:tcPr>
            <w:tcW w:w="567" w:type="auto"/>
          </w:tcPr>
          <w:p w14:paraId="15327F53" w14:textId="77777777" w:rsidR="005E738F" w:rsidRDefault="00000000">
            <w:pPr>
              <w:pStyle w:val="TAC6"/>
            </w:pPr>
            <w:r>
              <w:t>0.99</w:t>
            </w:r>
          </w:p>
        </w:tc>
        <w:tc>
          <w:tcPr>
            <w:tcW w:w="567" w:type="auto"/>
          </w:tcPr>
          <w:p w14:paraId="4D4B56D0" w14:textId="77777777" w:rsidR="005E738F" w:rsidRDefault="00000000">
            <w:pPr>
              <w:pStyle w:val="TAC6"/>
            </w:pPr>
            <w:r>
              <w:t>10.65</w:t>
            </w:r>
          </w:p>
        </w:tc>
        <w:tc>
          <w:tcPr>
            <w:tcW w:w="567" w:type="auto"/>
          </w:tcPr>
          <w:p w14:paraId="5E4E4439" w14:textId="77777777" w:rsidR="005E738F" w:rsidRDefault="00000000">
            <w:pPr>
              <w:pStyle w:val="TAC6"/>
            </w:pPr>
            <w:r>
              <w:t>BT</w:t>
            </w:r>
          </w:p>
        </w:tc>
        <w:tc>
          <w:tcPr>
            <w:tcW w:w="567" w:type="auto"/>
            <w:shd w:val="clear" w:color="auto" w:fill="ADD8E6"/>
          </w:tcPr>
          <w:p w14:paraId="7B9C36AA" w14:textId="77777777" w:rsidR="005E738F" w:rsidRDefault="00000000">
            <w:pPr>
              <w:pStyle w:val="TAC6"/>
            </w:pPr>
            <w:r>
              <w:t>EXCEED</w:t>
            </w:r>
          </w:p>
        </w:tc>
      </w:tr>
      <w:tr w:rsidR="005E738F" w14:paraId="6752BA7B" w14:textId="77777777">
        <w:trPr>
          <w:jc w:val="center"/>
        </w:trPr>
        <w:tc>
          <w:tcPr>
            <w:tcW w:w="567" w:type="auto"/>
            <w:vMerge/>
          </w:tcPr>
          <w:p w14:paraId="588976D7" w14:textId="77777777" w:rsidR="005E738F" w:rsidRDefault="005E738F"/>
        </w:tc>
        <w:tc>
          <w:tcPr>
            <w:tcW w:w="567" w:type="auto"/>
            <w:vMerge/>
          </w:tcPr>
          <w:p w14:paraId="2CA107D9" w14:textId="77777777" w:rsidR="005E738F" w:rsidRDefault="005E738F"/>
        </w:tc>
        <w:tc>
          <w:tcPr>
            <w:tcW w:w="567" w:type="auto"/>
          </w:tcPr>
          <w:p w14:paraId="38B6DF55" w14:textId="77777777" w:rsidR="005E738F" w:rsidRDefault="00000000">
            <w:pPr>
              <w:pStyle w:val="TAC6"/>
            </w:pPr>
            <w:r>
              <w:t>2</w:t>
            </w:r>
          </w:p>
        </w:tc>
        <w:tc>
          <w:tcPr>
            <w:tcW w:w="567" w:type="auto"/>
          </w:tcPr>
          <w:p w14:paraId="5AA28F00" w14:textId="77777777" w:rsidR="005E738F" w:rsidRDefault="00000000">
            <w:pPr>
              <w:pStyle w:val="TAC6"/>
            </w:pPr>
            <w:r>
              <w:t>13.2</w:t>
            </w:r>
          </w:p>
        </w:tc>
        <w:tc>
          <w:tcPr>
            <w:tcW w:w="567" w:type="auto"/>
          </w:tcPr>
          <w:p w14:paraId="2954EC03" w14:textId="77777777" w:rsidR="005E738F" w:rsidRDefault="00000000">
            <w:pPr>
              <w:pStyle w:val="TAC6"/>
            </w:pPr>
            <w:r>
              <w:t>on</w:t>
            </w:r>
          </w:p>
        </w:tc>
        <w:tc>
          <w:tcPr>
            <w:tcW w:w="567" w:type="auto"/>
          </w:tcPr>
          <w:p w14:paraId="39EEEFFA" w14:textId="77777777" w:rsidR="005E738F" w:rsidRDefault="00000000">
            <w:pPr>
              <w:pStyle w:val="TAC6"/>
            </w:pPr>
            <w:r>
              <w:t>5%</w:t>
            </w:r>
          </w:p>
        </w:tc>
        <w:tc>
          <w:tcPr>
            <w:tcW w:w="567" w:type="auto"/>
          </w:tcPr>
          <w:p w14:paraId="1E792F33" w14:textId="77777777" w:rsidR="005E738F" w:rsidRDefault="00000000">
            <w:pPr>
              <w:pStyle w:val="TAC6"/>
            </w:pPr>
            <w:r>
              <w:t>BT</w:t>
            </w:r>
          </w:p>
        </w:tc>
        <w:tc>
          <w:tcPr>
            <w:tcW w:w="567" w:type="auto"/>
          </w:tcPr>
          <w:p w14:paraId="2A148827" w14:textId="77777777" w:rsidR="005E738F" w:rsidRDefault="00000000">
            <w:pPr>
              <w:pStyle w:val="TAC6"/>
            </w:pPr>
            <w:r>
              <w:t>3.09</w:t>
            </w:r>
          </w:p>
        </w:tc>
        <w:tc>
          <w:tcPr>
            <w:tcW w:w="567" w:type="auto"/>
          </w:tcPr>
          <w:p w14:paraId="70B804BA" w14:textId="77777777" w:rsidR="005E738F" w:rsidRDefault="00000000">
            <w:pPr>
              <w:pStyle w:val="TAC6"/>
            </w:pPr>
            <w:r>
              <w:t>1.15</w:t>
            </w:r>
          </w:p>
        </w:tc>
        <w:tc>
          <w:tcPr>
            <w:tcW w:w="567" w:type="auto"/>
          </w:tcPr>
          <w:p w14:paraId="5E9A3520" w14:textId="77777777" w:rsidR="005E738F" w:rsidRDefault="00000000">
            <w:pPr>
              <w:pStyle w:val="TAC6"/>
            </w:pPr>
            <w:r>
              <w:t>c17</w:t>
            </w:r>
          </w:p>
        </w:tc>
        <w:tc>
          <w:tcPr>
            <w:tcW w:w="567" w:type="auto"/>
          </w:tcPr>
          <w:p w14:paraId="5CF4F9A5" w14:textId="77777777" w:rsidR="005E738F" w:rsidRDefault="00000000">
            <w:pPr>
              <w:pStyle w:val="TAC6"/>
            </w:pPr>
            <w:r>
              <w:t>2x7.2</w:t>
            </w:r>
          </w:p>
        </w:tc>
        <w:tc>
          <w:tcPr>
            <w:tcW w:w="567" w:type="auto"/>
          </w:tcPr>
          <w:p w14:paraId="3D1A13CC" w14:textId="77777777" w:rsidR="005E738F" w:rsidRDefault="00000000">
            <w:pPr>
              <w:pStyle w:val="TAC6"/>
            </w:pPr>
            <w:r>
              <w:t>off</w:t>
            </w:r>
          </w:p>
        </w:tc>
        <w:tc>
          <w:tcPr>
            <w:tcW w:w="567" w:type="auto"/>
          </w:tcPr>
          <w:p w14:paraId="2C763F52" w14:textId="77777777" w:rsidR="005E738F" w:rsidRDefault="00000000">
            <w:pPr>
              <w:pStyle w:val="TAC6"/>
            </w:pPr>
            <w:r>
              <w:t>1.83</w:t>
            </w:r>
          </w:p>
        </w:tc>
        <w:tc>
          <w:tcPr>
            <w:tcW w:w="567" w:type="auto"/>
          </w:tcPr>
          <w:p w14:paraId="4F67E7D5" w14:textId="77777777" w:rsidR="005E738F" w:rsidRDefault="00000000">
            <w:pPr>
              <w:pStyle w:val="TAC6"/>
            </w:pPr>
            <w:r>
              <w:t>1</w:t>
            </w:r>
          </w:p>
        </w:tc>
        <w:tc>
          <w:tcPr>
            <w:tcW w:w="567" w:type="auto"/>
          </w:tcPr>
          <w:p w14:paraId="6035B550" w14:textId="77777777" w:rsidR="005E738F" w:rsidRDefault="00000000">
            <w:pPr>
              <w:pStyle w:val="TAC6"/>
            </w:pPr>
            <w:r>
              <w:t>11.09</w:t>
            </w:r>
          </w:p>
        </w:tc>
        <w:tc>
          <w:tcPr>
            <w:tcW w:w="567" w:type="auto"/>
          </w:tcPr>
          <w:p w14:paraId="07799D3A" w14:textId="77777777" w:rsidR="005E738F" w:rsidRDefault="00000000">
            <w:pPr>
              <w:pStyle w:val="TAC6"/>
            </w:pPr>
            <w:r>
              <w:t>BT</w:t>
            </w:r>
          </w:p>
        </w:tc>
        <w:tc>
          <w:tcPr>
            <w:tcW w:w="567" w:type="auto"/>
          </w:tcPr>
          <w:p w14:paraId="5F916168" w14:textId="77777777" w:rsidR="005E738F" w:rsidRDefault="00000000">
            <w:pPr>
              <w:pStyle w:val="TAC6"/>
            </w:pPr>
            <w:r>
              <w:t>PASS</w:t>
            </w:r>
          </w:p>
        </w:tc>
      </w:tr>
    </w:tbl>
    <w:p w14:paraId="6BC8E982" w14:textId="77777777" w:rsidR="005E738F" w:rsidRDefault="005E738F"/>
    <w:p w14:paraId="15B2FE7D"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0ED9C85F" w14:textId="2F01D514" w:rsidR="005E738F" w:rsidRDefault="00000000">
      <w:pPr>
        <w:pStyle w:val="TH"/>
      </w:pPr>
      <w:r>
        <w:lastRenderedPageBreak/>
        <w:t xml:space="preserve">Table </w:t>
      </w:r>
      <w:r>
        <w:fldChar w:fldCharType="begin"/>
      </w:r>
      <w:r>
        <w:instrText>SEQ Table \* ARABIC</w:instrText>
      </w:r>
      <w:r w:rsidR="001216E8">
        <w:fldChar w:fldCharType="separate"/>
      </w:r>
      <w:r w:rsidR="001216E8">
        <w:rPr>
          <w:noProof/>
        </w:rPr>
        <w:t>9</w:t>
      </w:r>
      <w:r>
        <w:fldChar w:fldCharType="end"/>
      </w:r>
      <w:r>
        <w:t>: Summary of the results of P800-3</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767"/>
      </w:tblGrid>
      <w:tr w:rsidR="005E738F" w14:paraId="13D972A0" w14:textId="77777777">
        <w:trPr>
          <w:jc w:val="center"/>
        </w:trPr>
        <w:tc>
          <w:tcPr>
            <w:tcW w:w="1377" w:type="auto"/>
          </w:tcPr>
          <w:p w14:paraId="53E89883" w14:textId="77777777" w:rsidR="005E738F" w:rsidRDefault="00000000">
            <w:pPr>
              <w:pStyle w:val="TAH"/>
            </w:pPr>
            <w:r>
              <w:t>Lab</w:t>
            </w:r>
          </w:p>
        </w:tc>
        <w:tc>
          <w:tcPr>
            <w:tcW w:w="1377" w:type="auto"/>
          </w:tcPr>
          <w:p w14:paraId="1D2FB5AE" w14:textId="77777777" w:rsidR="005E738F" w:rsidRDefault="00000000">
            <w:pPr>
              <w:pStyle w:val="TAH"/>
            </w:pPr>
            <w:r>
              <w:t>Cond.</w:t>
            </w:r>
          </w:p>
        </w:tc>
        <w:tc>
          <w:tcPr>
            <w:tcW w:w="1377" w:type="auto"/>
          </w:tcPr>
          <w:p w14:paraId="4A5990C1" w14:textId="77777777" w:rsidR="005E738F" w:rsidRDefault="00000000">
            <w:pPr>
              <w:pStyle w:val="TAH"/>
            </w:pPr>
            <w:r>
              <w:t>Bitrate</w:t>
            </w:r>
          </w:p>
        </w:tc>
        <w:tc>
          <w:tcPr>
            <w:tcW w:w="1377" w:type="auto"/>
          </w:tcPr>
          <w:p w14:paraId="69130CF5" w14:textId="77777777" w:rsidR="005E738F" w:rsidRDefault="00000000">
            <w:pPr>
              <w:pStyle w:val="TAH"/>
            </w:pPr>
            <w:r>
              <w:t>DTX</w:t>
            </w:r>
          </w:p>
        </w:tc>
        <w:tc>
          <w:tcPr>
            <w:tcW w:w="1377" w:type="auto"/>
          </w:tcPr>
          <w:p w14:paraId="1AE512D6" w14:textId="77777777" w:rsidR="005E738F" w:rsidRDefault="00000000">
            <w:pPr>
              <w:pStyle w:val="TAH"/>
            </w:pPr>
            <w:r>
              <w:t>FER</w:t>
            </w:r>
          </w:p>
        </w:tc>
        <w:tc>
          <w:tcPr>
            <w:tcW w:w="1377" w:type="auto"/>
          </w:tcPr>
          <w:p w14:paraId="61104A92" w14:textId="77777777" w:rsidR="005E738F" w:rsidRDefault="00000000">
            <w:pPr>
              <w:pStyle w:val="TAH"/>
            </w:pPr>
            <w:r>
              <w:t>ToR</w:t>
            </w:r>
          </w:p>
        </w:tc>
        <w:tc>
          <w:tcPr>
            <w:tcW w:w="1377" w:type="auto"/>
          </w:tcPr>
          <w:p w14:paraId="4909B109" w14:textId="77777777" w:rsidR="005E738F" w:rsidRDefault="00000000">
            <w:pPr>
              <w:pStyle w:val="TAH"/>
            </w:pPr>
            <w:r>
              <w:t>Status</w:t>
            </w:r>
          </w:p>
        </w:tc>
      </w:tr>
      <w:tr w:rsidR="005E738F" w14:paraId="3A56626D" w14:textId="77777777">
        <w:trPr>
          <w:jc w:val="center"/>
        </w:trPr>
        <w:tc>
          <w:tcPr>
            <w:tcW w:w="1377" w:type="auto"/>
            <w:vMerge w:val="restart"/>
          </w:tcPr>
          <w:p w14:paraId="180F1B20" w14:textId="77777777" w:rsidR="005E738F" w:rsidRDefault="00000000">
            <w:pPr>
              <w:pStyle w:val="TAC"/>
            </w:pPr>
            <w:r>
              <w:t>a</w:t>
            </w:r>
          </w:p>
        </w:tc>
        <w:tc>
          <w:tcPr>
            <w:tcW w:w="1377" w:type="auto"/>
          </w:tcPr>
          <w:p w14:paraId="16905A8B" w14:textId="77777777" w:rsidR="005E738F" w:rsidRDefault="00000000">
            <w:pPr>
              <w:pStyle w:val="TAC"/>
            </w:pPr>
            <w:r>
              <w:t>c24</w:t>
            </w:r>
          </w:p>
        </w:tc>
        <w:tc>
          <w:tcPr>
            <w:tcW w:w="1377" w:type="auto"/>
          </w:tcPr>
          <w:p w14:paraId="3AEE37A6" w14:textId="77777777" w:rsidR="005E738F" w:rsidRDefault="00000000">
            <w:pPr>
              <w:pStyle w:val="TAC"/>
            </w:pPr>
            <w:r>
              <w:t>13.2</w:t>
            </w:r>
          </w:p>
        </w:tc>
        <w:tc>
          <w:tcPr>
            <w:tcW w:w="1377" w:type="auto"/>
          </w:tcPr>
          <w:p w14:paraId="5FD9BB23" w14:textId="77777777" w:rsidR="005E738F" w:rsidRDefault="00000000">
            <w:pPr>
              <w:pStyle w:val="TAC"/>
            </w:pPr>
            <w:r>
              <w:t>off</w:t>
            </w:r>
          </w:p>
        </w:tc>
        <w:tc>
          <w:tcPr>
            <w:tcW w:w="1377" w:type="auto"/>
          </w:tcPr>
          <w:p w14:paraId="3EED13C4" w14:textId="77777777" w:rsidR="005E738F" w:rsidRDefault="005E738F">
            <w:pPr>
              <w:pStyle w:val="TAC"/>
            </w:pPr>
          </w:p>
        </w:tc>
        <w:tc>
          <w:tcPr>
            <w:tcW w:w="1377" w:type="auto"/>
          </w:tcPr>
          <w:p w14:paraId="281C2F2E" w14:textId="77777777" w:rsidR="005E738F" w:rsidRDefault="00000000">
            <w:pPr>
              <w:pStyle w:val="TAC"/>
            </w:pPr>
            <w:r>
              <w:t>NWT c10 OR BT c09</w:t>
            </w:r>
          </w:p>
        </w:tc>
        <w:tc>
          <w:tcPr>
            <w:tcW w:w="1377" w:type="auto"/>
          </w:tcPr>
          <w:p w14:paraId="5C4ABD8B" w14:textId="77777777" w:rsidR="005E738F" w:rsidRDefault="00000000">
            <w:pPr>
              <w:pStyle w:val="TAC"/>
            </w:pPr>
            <w:r>
              <w:t>PASS</w:t>
            </w:r>
          </w:p>
        </w:tc>
      </w:tr>
      <w:tr w:rsidR="005E738F" w14:paraId="312FEF5F" w14:textId="77777777">
        <w:trPr>
          <w:jc w:val="center"/>
        </w:trPr>
        <w:tc>
          <w:tcPr>
            <w:tcW w:w="1377" w:type="auto"/>
            <w:vMerge/>
          </w:tcPr>
          <w:p w14:paraId="1F0ABCC7" w14:textId="77777777" w:rsidR="005E738F" w:rsidRDefault="005E738F"/>
        </w:tc>
        <w:tc>
          <w:tcPr>
            <w:tcW w:w="1377" w:type="auto"/>
          </w:tcPr>
          <w:p w14:paraId="79F8D536" w14:textId="77777777" w:rsidR="005E738F" w:rsidRDefault="00000000">
            <w:pPr>
              <w:pStyle w:val="TAC"/>
            </w:pPr>
            <w:r>
              <w:t>c25</w:t>
            </w:r>
          </w:p>
        </w:tc>
        <w:tc>
          <w:tcPr>
            <w:tcW w:w="1377" w:type="auto"/>
          </w:tcPr>
          <w:p w14:paraId="5A187E4A" w14:textId="77777777" w:rsidR="005E738F" w:rsidRDefault="00000000">
            <w:pPr>
              <w:pStyle w:val="TAC"/>
            </w:pPr>
            <w:r>
              <w:t>16.4</w:t>
            </w:r>
          </w:p>
        </w:tc>
        <w:tc>
          <w:tcPr>
            <w:tcW w:w="1377" w:type="auto"/>
          </w:tcPr>
          <w:p w14:paraId="78B1B884" w14:textId="77777777" w:rsidR="005E738F" w:rsidRDefault="00000000">
            <w:pPr>
              <w:pStyle w:val="TAC"/>
            </w:pPr>
            <w:r>
              <w:t>off</w:t>
            </w:r>
          </w:p>
        </w:tc>
        <w:tc>
          <w:tcPr>
            <w:tcW w:w="1377" w:type="auto"/>
          </w:tcPr>
          <w:p w14:paraId="5500A5C6" w14:textId="77777777" w:rsidR="005E738F" w:rsidRDefault="005E738F">
            <w:pPr>
              <w:pStyle w:val="TAC"/>
            </w:pPr>
          </w:p>
        </w:tc>
        <w:tc>
          <w:tcPr>
            <w:tcW w:w="1377" w:type="auto"/>
          </w:tcPr>
          <w:p w14:paraId="14E486A8" w14:textId="77777777" w:rsidR="005E738F" w:rsidRDefault="00000000">
            <w:pPr>
              <w:pStyle w:val="TAC"/>
            </w:pPr>
            <w:r>
              <w:t>NWT c11 OR BT c10</w:t>
            </w:r>
          </w:p>
        </w:tc>
        <w:tc>
          <w:tcPr>
            <w:tcW w:w="1377" w:type="auto"/>
          </w:tcPr>
          <w:p w14:paraId="1E0E99D3" w14:textId="77777777" w:rsidR="005E738F" w:rsidRDefault="00000000">
            <w:pPr>
              <w:pStyle w:val="TAC"/>
            </w:pPr>
            <w:r>
              <w:t>PASS</w:t>
            </w:r>
          </w:p>
        </w:tc>
      </w:tr>
      <w:tr w:rsidR="005E738F" w14:paraId="1992B5F1" w14:textId="77777777">
        <w:trPr>
          <w:jc w:val="center"/>
        </w:trPr>
        <w:tc>
          <w:tcPr>
            <w:tcW w:w="1377" w:type="auto"/>
            <w:vMerge/>
          </w:tcPr>
          <w:p w14:paraId="16FEE070" w14:textId="77777777" w:rsidR="005E738F" w:rsidRDefault="005E738F"/>
        </w:tc>
        <w:tc>
          <w:tcPr>
            <w:tcW w:w="1377" w:type="auto"/>
          </w:tcPr>
          <w:p w14:paraId="4AF4E2C2" w14:textId="77777777" w:rsidR="005E738F" w:rsidRDefault="00000000">
            <w:pPr>
              <w:pStyle w:val="TAC"/>
            </w:pPr>
            <w:r>
              <w:t>c26</w:t>
            </w:r>
          </w:p>
        </w:tc>
        <w:tc>
          <w:tcPr>
            <w:tcW w:w="1377" w:type="auto"/>
          </w:tcPr>
          <w:p w14:paraId="2FABFD8D" w14:textId="77777777" w:rsidR="005E738F" w:rsidRDefault="00000000">
            <w:pPr>
              <w:pStyle w:val="TAC"/>
            </w:pPr>
            <w:r>
              <w:t>24.4</w:t>
            </w:r>
          </w:p>
        </w:tc>
        <w:tc>
          <w:tcPr>
            <w:tcW w:w="1377" w:type="auto"/>
          </w:tcPr>
          <w:p w14:paraId="742AD23A" w14:textId="77777777" w:rsidR="005E738F" w:rsidRDefault="00000000">
            <w:pPr>
              <w:pStyle w:val="TAC"/>
            </w:pPr>
            <w:r>
              <w:t>off</w:t>
            </w:r>
          </w:p>
        </w:tc>
        <w:tc>
          <w:tcPr>
            <w:tcW w:w="1377" w:type="auto"/>
          </w:tcPr>
          <w:p w14:paraId="29CFEA44" w14:textId="77777777" w:rsidR="005E738F" w:rsidRDefault="005E738F">
            <w:pPr>
              <w:pStyle w:val="TAC"/>
            </w:pPr>
          </w:p>
        </w:tc>
        <w:tc>
          <w:tcPr>
            <w:tcW w:w="1377" w:type="auto"/>
          </w:tcPr>
          <w:p w14:paraId="285AFB76" w14:textId="77777777" w:rsidR="005E738F" w:rsidRDefault="00000000">
            <w:pPr>
              <w:pStyle w:val="TAC"/>
            </w:pPr>
            <w:r>
              <w:t>NWT c12 OR BT c11</w:t>
            </w:r>
          </w:p>
        </w:tc>
        <w:tc>
          <w:tcPr>
            <w:tcW w:w="1377" w:type="auto"/>
          </w:tcPr>
          <w:p w14:paraId="456D9FA7" w14:textId="77777777" w:rsidR="005E738F" w:rsidRDefault="00000000">
            <w:pPr>
              <w:pStyle w:val="TAC"/>
            </w:pPr>
            <w:r>
              <w:t>PASS</w:t>
            </w:r>
          </w:p>
        </w:tc>
      </w:tr>
      <w:tr w:rsidR="005E738F" w14:paraId="3FFC6BA7" w14:textId="77777777">
        <w:trPr>
          <w:jc w:val="center"/>
        </w:trPr>
        <w:tc>
          <w:tcPr>
            <w:tcW w:w="1377" w:type="auto"/>
            <w:vMerge/>
          </w:tcPr>
          <w:p w14:paraId="2C5AA416" w14:textId="77777777" w:rsidR="005E738F" w:rsidRDefault="005E738F"/>
        </w:tc>
        <w:tc>
          <w:tcPr>
            <w:tcW w:w="1377" w:type="auto"/>
          </w:tcPr>
          <w:p w14:paraId="2C55A90C" w14:textId="77777777" w:rsidR="005E738F" w:rsidRDefault="00000000">
            <w:pPr>
              <w:pStyle w:val="TAC"/>
            </w:pPr>
            <w:r>
              <w:t>c27</w:t>
            </w:r>
          </w:p>
        </w:tc>
        <w:tc>
          <w:tcPr>
            <w:tcW w:w="1377" w:type="auto"/>
          </w:tcPr>
          <w:p w14:paraId="6D430F04" w14:textId="77777777" w:rsidR="005E738F" w:rsidRDefault="00000000">
            <w:pPr>
              <w:pStyle w:val="TAC"/>
            </w:pPr>
            <w:r>
              <w:t>32</w:t>
            </w:r>
          </w:p>
        </w:tc>
        <w:tc>
          <w:tcPr>
            <w:tcW w:w="1377" w:type="auto"/>
          </w:tcPr>
          <w:p w14:paraId="40A40E9B" w14:textId="77777777" w:rsidR="005E738F" w:rsidRDefault="00000000">
            <w:pPr>
              <w:pStyle w:val="TAC"/>
            </w:pPr>
            <w:r>
              <w:t>off</w:t>
            </w:r>
          </w:p>
        </w:tc>
        <w:tc>
          <w:tcPr>
            <w:tcW w:w="1377" w:type="auto"/>
          </w:tcPr>
          <w:p w14:paraId="70D1176A" w14:textId="77777777" w:rsidR="005E738F" w:rsidRDefault="005E738F">
            <w:pPr>
              <w:pStyle w:val="TAC"/>
            </w:pPr>
          </w:p>
        </w:tc>
        <w:tc>
          <w:tcPr>
            <w:tcW w:w="1377" w:type="auto"/>
          </w:tcPr>
          <w:p w14:paraId="207C25CF" w14:textId="77777777" w:rsidR="005E738F" w:rsidRDefault="00000000">
            <w:pPr>
              <w:pStyle w:val="TAC"/>
            </w:pPr>
            <w:r>
              <w:t>NWT c13 OR BT c12</w:t>
            </w:r>
          </w:p>
        </w:tc>
        <w:tc>
          <w:tcPr>
            <w:tcW w:w="1377" w:type="auto"/>
          </w:tcPr>
          <w:p w14:paraId="55C34A0B" w14:textId="77777777" w:rsidR="005E738F" w:rsidRDefault="00000000">
            <w:pPr>
              <w:pStyle w:val="TAC"/>
            </w:pPr>
            <w:r>
              <w:t>PASS</w:t>
            </w:r>
          </w:p>
        </w:tc>
      </w:tr>
      <w:tr w:rsidR="005E738F" w14:paraId="7B371A12" w14:textId="77777777">
        <w:trPr>
          <w:jc w:val="center"/>
        </w:trPr>
        <w:tc>
          <w:tcPr>
            <w:tcW w:w="1377" w:type="auto"/>
            <w:vMerge/>
          </w:tcPr>
          <w:p w14:paraId="51BAAF79" w14:textId="77777777" w:rsidR="005E738F" w:rsidRDefault="005E738F"/>
        </w:tc>
        <w:tc>
          <w:tcPr>
            <w:tcW w:w="1377" w:type="auto"/>
          </w:tcPr>
          <w:p w14:paraId="01EA8B94" w14:textId="77777777" w:rsidR="005E738F" w:rsidRDefault="00000000">
            <w:pPr>
              <w:pStyle w:val="TAC"/>
            </w:pPr>
            <w:r>
              <w:t>c28</w:t>
            </w:r>
          </w:p>
        </w:tc>
        <w:tc>
          <w:tcPr>
            <w:tcW w:w="1377" w:type="auto"/>
          </w:tcPr>
          <w:p w14:paraId="1DF95F58" w14:textId="77777777" w:rsidR="005E738F" w:rsidRDefault="00000000">
            <w:pPr>
              <w:pStyle w:val="TAC"/>
            </w:pPr>
            <w:r>
              <w:t>48</w:t>
            </w:r>
          </w:p>
        </w:tc>
        <w:tc>
          <w:tcPr>
            <w:tcW w:w="1377" w:type="auto"/>
          </w:tcPr>
          <w:p w14:paraId="02CB7DC1" w14:textId="77777777" w:rsidR="005E738F" w:rsidRDefault="00000000">
            <w:pPr>
              <w:pStyle w:val="TAC"/>
            </w:pPr>
            <w:r>
              <w:t>off</w:t>
            </w:r>
          </w:p>
        </w:tc>
        <w:tc>
          <w:tcPr>
            <w:tcW w:w="1377" w:type="auto"/>
          </w:tcPr>
          <w:p w14:paraId="53A403DE" w14:textId="77777777" w:rsidR="005E738F" w:rsidRDefault="005E738F">
            <w:pPr>
              <w:pStyle w:val="TAC"/>
            </w:pPr>
          </w:p>
        </w:tc>
        <w:tc>
          <w:tcPr>
            <w:tcW w:w="1377" w:type="auto"/>
          </w:tcPr>
          <w:p w14:paraId="563542AD" w14:textId="77777777" w:rsidR="005E738F" w:rsidRDefault="00000000">
            <w:pPr>
              <w:pStyle w:val="TAC"/>
            </w:pPr>
            <w:r>
              <w:t>NWT c15 OR BT c14</w:t>
            </w:r>
          </w:p>
        </w:tc>
        <w:tc>
          <w:tcPr>
            <w:tcW w:w="1377" w:type="auto"/>
          </w:tcPr>
          <w:p w14:paraId="544BCE53" w14:textId="77777777" w:rsidR="005E738F" w:rsidRDefault="00000000">
            <w:pPr>
              <w:pStyle w:val="TAC"/>
            </w:pPr>
            <w:r>
              <w:t>PASS</w:t>
            </w:r>
          </w:p>
        </w:tc>
      </w:tr>
      <w:tr w:rsidR="005E738F" w14:paraId="466C094B" w14:textId="77777777">
        <w:trPr>
          <w:jc w:val="center"/>
        </w:trPr>
        <w:tc>
          <w:tcPr>
            <w:tcW w:w="1377" w:type="auto"/>
            <w:vMerge/>
          </w:tcPr>
          <w:p w14:paraId="0BF00F2A" w14:textId="77777777" w:rsidR="005E738F" w:rsidRDefault="005E738F"/>
        </w:tc>
        <w:tc>
          <w:tcPr>
            <w:tcW w:w="1377" w:type="auto"/>
          </w:tcPr>
          <w:p w14:paraId="13828405" w14:textId="77777777" w:rsidR="005E738F" w:rsidRDefault="00000000">
            <w:pPr>
              <w:pStyle w:val="TAC"/>
            </w:pPr>
            <w:r>
              <w:t>c29</w:t>
            </w:r>
          </w:p>
        </w:tc>
        <w:tc>
          <w:tcPr>
            <w:tcW w:w="1377" w:type="auto"/>
          </w:tcPr>
          <w:p w14:paraId="110F6B6B" w14:textId="77777777" w:rsidR="005E738F" w:rsidRDefault="00000000">
            <w:pPr>
              <w:pStyle w:val="TAC"/>
            </w:pPr>
            <w:r>
              <w:t>64</w:t>
            </w:r>
          </w:p>
        </w:tc>
        <w:tc>
          <w:tcPr>
            <w:tcW w:w="1377" w:type="auto"/>
          </w:tcPr>
          <w:p w14:paraId="179892CF" w14:textId="77777777" w:rsidR="005E738F" w:rsidRDefault="00000000">
            <w:pPr>
              <w:pStyle w:val="TAC"/>
            </w:pPr>
            <w:r>
              <w:t>off</w:t>
            </w:r>
          </w:p>
        </w:tc>
        <w:tc>
          <w:tcPr>
            <w:tcW w:w="1377" w:type="auto"/>
          </w:tcPr>
          <w:p w14:paraId="5344C5BF" w14:textId="77777777" w:rsidR="005E738F" w:rsidRDefault="005E738F">
            <w:pPr>
              <w:pStyle w:val="TAC"/>
            </w:pPr>
          </w:p>
        </w:tc>
        <w:tc>
          <w:tcPr>
            <w:tcW w:w="1377" w:type="auto"/>
          </w:tcPr>
          <w:p w14:paraId="10631338" w14:textId="77777777" w:rsidR="005E738F" w:rsidRDefault="00000000">
            <w:pPr>
              <w:pStyle w:val="TAC"/>
            </w:pPr>
            <w:r>
              <w:t>NWT c16 OR BT c15</w:t>
            </w:r>
          </w:p>
        </w:tc>
        <w:tc>
          <w:tcPr>
            <w:tcW w:w="1377" w:type="auto"/>
          </w:tcPr>
          <w:p w14:paraId="43E51539" w14:textId="77777777" w:rsidR="005E738F" w:rsidRDefault="00000000">
            <w:pPr>
              <w:pStyle w:val="TAC"/>
            </w:pPr>
            <w:r>
              <w:t>PASS</w:t>
            </w:r>
          </w:p>
        </w:tc>
      </w:tr>
      <w:tr w:rsidR="005E738F" w14:paraId="0079435E" w14:textId="77777777">
        <w:trPr>
          <w:jc w:val="center"/>
        </w:trPr>
        <w:tc>
          <w:tcPr>
            <w:tcW w:w="1377" w:type="auto"/>
            <w:vMerge/>
          </w:tcPr>
          <w:p w14:paraId="39AD5711" w14:textId="77777777" w:rsidR="005E738F" w:rsidRDefault="005E738F"/>
        </w:tc>
        <w:tc>
          <w:tcPr>
            <w:tcW w:w="1377" w:type="auto"/>
          </w:tcPr>
          <w:p w14:paraId="49F1F254" w14:textId="77777777" w:rsidR="005E738F" w:rsidRDefault="00000000">
            <w:pPr>
              <w:pStyle w:val="TAC"/>
            </w:pPr>
            <w:r>
              <w:t>c30</w:t>
            </w:r>
          </w:p>
        </w:tc>
        <w:tc>
          <w:tcPr>
            <w:tcW w:w="1377" w:type="auto"/>
          </w:tcPr>
          <w:p w14:paraId="61EA6179" w14:textId="77777777" w:rsidR="005E738F" w:rsidRDefault="00000000">
            <w:pPr>
              <w:pStyle w:val="TAC"/>
            </w:pPr>
            <w:r>
              <w:t>13.2</w:t>
            </w:r>
          </w:p>
        </w:tc>
        <w:tc>
          <w:tcPr>
            <w:tcW w:w="1377" w:type="auto"/>
          </w:tcPr>
          <w:p w14:paraId="77AA3A71" w14:textId="77777777" w:rsidR="005E738F" w:rsidRDefault="00000000">
            <w:pPr>
              <w:pStyle w:val="TAC"/>
            </w:pPr>
            <w:r>
              <w:t>off</w:t>
            </w:r>
          </w:p>
        </w:tc>
        <w:tc>
          <w:tcPr>
            <w:tcW w:w="1377" w:type="auto"/>
          </w:tcPr>
          <w:p w14:paraId="5890F8EF" w14:textId="77777777" w:rsidR="005E738F" w:rsidRDefault="00000000">
            <w:pPr>
              <w:pStyle w:val="TAC"/>
            </w:pPr>
            <w:r>
              <w:t>5%</w:t>
            </w:r>
          </w:p>
        </w:tc>
        <w:tc>
          <w:tcPr>
            <w:tcW w:w="1377" w:type="auto"/>
          </w:tcPr>
          <w:p w14:paraId="4CAADAA4" w14:textId="77777777" w:rsidR="005E738F" w:rsidRDefault="00000000">
            <w:pPr>
              <w:pStyle w:val="TAC"/>
            </w:pPr>
            <w:r>
              <w:t>NWT c18 OR BT c17</w:t>
            </w:r>
          </w:p>
        </w:tc>
        <w:tc>
          <w:tcPr>
            <w:tcW w:w="1377" w:type="auto"/>
          </w:tcPr>
          <w:p w14:paraId="51929C0B" w14:textId="77777777" w:rsidR="005E738F" w:rsidRDefault="00000000">
            <w:pPr>
              <w:pStyle w:val="TAC"/>
            </w:pPr>
            <w:r>
              <w:t>PASS</w:t>
            </w:r>
          </w:p>
        </w:tc>
      </w:tr>
      <w:tr w:rsidR="005E738F" w14:paraId="45B1BF37" w14:textId="77777777">
        <w:trPr>
          <w:jc w:val="center"/>
        </w:trPr>
        <w:tc>
          <w:tcPr>
            <w:tcW w:w="1377" w:type="auto"/>
            <w:vMerge/>
          </w:tcPr>
          <w:p w14:paraId="471A19CE" w14:textId="77777777" w:rsidR="005E738F" w:rsidRDefault="005E738F"/>
        </w:tc>
        <w:tc>
          <w:tcPr>
            <w:tcW w:w="1377" w:type="auto"/>
          </w:tcPr>
          <w:p w14:paraId="4F5CD791" w14:textId="77777777" w:rsidR="005E738F" w:rsidRDefault="00000000">
            <w:pPr>
              <w:pStyle w:val="TAC"/>
            </w:pPr>
            <w:r>
              <w:t>c31</w:t>
            </w:r>
          </w:p>
        </w:tc>
        <w:tc>
          <w:tcPr>
            <w:tcW w:w="1377" w:type="auto"/>
          </w:tcPr>
          <w:p w14:paraId="37C6B1EA" w14:textId="77777777" w:rsidR="005E738F" w:rsidRDefault="00000000">
            <w:pPr>
              <w:pStyle w:val="TAC"/>
            </w:pPr>
            <w:r>
              <w:t>16.4</w:t>
            </w:r>
          </w:p>
        </w:tc>
        <w:tc>
          <w:tcPr>
            <w:tcW w:w="1377" w:type="auto"/>
          </w:tcPr>
          <w:p w14:paraId="5CA4287C" w14:textId="77777777" w:rsidR="005E738F" w:rsidRDefault="00000000">
            <w:pPr>
              <w:pStyle w:val="TAC"/>
            </w:pPr>
            <w:r>
              <w:t>off</w:t>
            </w:r>
          </w:p>
        </w:tc>
        <w:tc>
          <w:tcPr>
            <w:tcW w:w="1377" w:type="auto"/>
          </w:tcPr>
          <w:p w14:paraId="20B20C05" w14:textId="77777777" w:rsidR="005E738F" w:rsidRDefault="00000000">
            <w:pPr>
              <w:pStyle w:val="TAC"/>
            </w:pPr>
            <w:r>
              <w:t>5%</w:t>
            </w:r>
          </w:p>
        </w:tc>
        <w:tc>
          <w:tcPr>
            <w:tcW w:w="1377" w:type="auto"/>
          </w:tcPr>
          <w:p w14:paraId="6983CFAA" w14:textId="77777777" w:rsidR="005E738F" w:rsidRDefault="00000000">
            <w:pPr>
              <w:pStyle w:val="TAC"/>
            </w:pPr>
            <w:r>
              <w:t>NWT c19 OR BT c18</w:t>
            </w:r>
          </w:p>
        </w:tc>
        <w:tc>
          <w:tcPr>
            <w:tcW w:w="1377" w:type="auto"/>
          </w:tcPr>
          <w:p w14:paraId="00C2A147" w14:textId="77777777" w:rsidR="005E738F" w:rsidRDefault="00000000">
            <w:pPr>
              <w:pStyle w:val="TAC"/>
            </w:pPr>
            <w:r>
              <w:t>PASS</w:t>
            </w:r>
          </w:p>
        </w:tc>
      </w:tr>
      <w:tr w:rsidR="005E738F" w14:paraId="46671643" w14:textId="77777777">
        <w:trPr>
          <w:jc w:val="center"/>
        </w:trPr>
        <w:tc>
          <w:tcPr>
            <w:tcW w:w="1377" w:type="auto"/>
            <w:vMerge/>
          </w:tcPr>
          <w:p w14:paraId="4F017114" w14:textId="77777777" w:rsidR="005E738F" w:rsidRDefault="005E738F"/>
        </w:tc>
        <w:tc>
          <w:tcPr>
            <w:tcW w:w="1377" w:type="auto"/>
          </w:tcPr>
          <w:p w14:paraId="055BF83E" w14:textId="77777777" w:rsidR="005E738F" w:rsidRDefault="00000000">
            <w:pPr>
              <w:pStyle w:val="TAC"/>
            </w:pPr>
            <w:r>
              <w:t>c32</w:t>
            </w:r>
          </w:p>
        </w:tc>
        <w:tc>
          <w:tcPr>
            <w:tcW w:w="1377" w:type="auto"/>
          </w:tcPr>
          <w:p w14:paraId="344F0C2F" w14:textId="77777777" w:rsidR="005E738F" w:rsidRDefault="00000000">
            <w:pPr>
              <w:pStyle w:val="TAC"/>
            </w:pPr>
            <w:r>
              <w:t>24.4</w:t>
            </w:r>
          </w:p>
        </w:tc>
        <w:tc>
          <w:tcPr>
            <w:tcW w:w="1377" w:type="auto"/>
          </w:tcPr>
          <w:p w14:paraId="5793409D" w14:textId="77777777" w:rsidR="005E738F" w:rsidRDefault="00000000">
            <w:pPr>
              <w:pStyle w:val="TAC"/>
            </w:pPr>
            <w:r>
              <w:t>off</w:t>
            </w:r>
          </w:p>
        </w:tc>
        <w:tc>
          <w:tcPr>
            <w:tcW w:w="1377" w:type="auto"/>
          </w:tcPr>
          <w:p w14:paraId="4722A332" w14:textId="77777777" w:rsidR="005E738F" w:rsidRDefault="00000000">
            <w:pPr>
              <w:pStyle w:val="TAC"/>
            </w:pPr>
            <w:r>
              <w:t>5%</w:t>
            </w:r>
          </w:p>
        </w:tc>
        <w:tc>
          <w:tcPr>
            <w:tcW w:w="1377" w:type="auto"/>
          </w:tcPr>
          <w:p w14:paraId="16DB9F0A" w14:textId="77777777" w:rsidR="005E738F" w:rsidRDefault="00000000">
            <w:pPr>
              <w:pStyle w:val="TAC"/>
            </w:pPr>
            <w:r>
              <w:t>NWT c20 OR BT c19</w:t>
            </w:r>
          </w:p>
        </w:tc>
        <w:tc>
          <w:tcPr>
            <w:tcW w:w="1377" w:type="auto"/>
          </w:tcPr>
          <w:p w14:paraId="02710F5D" w14:textId="77777777" w:rsidR="005E738F" w:rsidRDefault="00000000">
            <w:pPr>
              <w:pStyle w:val="TAC"/>
            </w:pPr>
            <w:r>
              <w:t>PASS</w:t>
            </w:r>
          </w:p>
        </w:tc>
      </w:tr>
      <w:tr w:rsidR="005E738F" w14:paraId="23D5BBFB" w14:textId="77777777">
        <w:trPr>
          <w:jc w:val="center"/>
        </w:trPr>
        <w:tc>
          <w:tcPr>
            <w:tcW w:w="1377" w:type="auto"/>
            <w:vMerge/>
          </w:tcPr>
          <w:p w14:paraId="7BCDDA03" w14:textId="77777777" w:rsidR="005E738F" w:rsidRDefault="005E738F"/>
        </w:tc>
        <w:tc>
          <w:tcPr>
            <w:tcW w:w="1377" w:type="auto"/>
          </w:tcPr>
          <w:p w14:paraId="2331957C" w14:textId="77777777" w:rsidR="005E738F" w:rsidRDefault="00000000">
            <w:pPr>
              <w:pStyle w:val="TAC"/>
            </w:pPr>
            <w:r>
              <w:t>c33</w:t>
            </w:r>
          </w:p>
        </w:tc>
        <w:tc>
          <w:tcPr>
            <w:tcW w:w="1377" w:type="auto"/>
          </w:tcPr>
          <w:p w14:paraId="40407B35" w14:textId="77777777" w:rsidR="005E738F" w:rsidRDefault="00000000">
            <w:pPr>
              <w:pStyle w:val="TAC"/>
            </w:pPr>
            <w:r>
              <w:t>32</w:t>
            </w:r>
          </w:p>
        </w:tc>
        <w:tc>
          <w:tcPr>
            <w:tcW w:w="1377" w:type="auto"/>
          </w:tcPr>
          <w:p w14:paraId="04C36CD6" w14:textId="77777777" w:rsidR="005E738F" w:rsidRDefault="00000000">
            <w:pPr>
              <w:pStyle w:val="TAC"/>
            </w:pPr>
            <w:r>
              <w:t>off</w:t>
            </w:r>
          </w:p>
        </w:tc>
        <w:tc>
          <w:tcPr>
            <w:tcW w:w="1377" w:type="auto"/>
          </w:tcPr>
          <w:p w14:paraId="5832F348" w14:textId="77777777" w:rsidR="005E738F" w:rsidRDefault="00000000">
            <w:pPr>
              <w:pStyle w:val="TAC"/>
            </w:pPr>
            <w:r>
              <w:t>5%</w:t>
            </w:r>
          </w:p>
        </w:tc>
        <w:tc>
          <w:tcPr>
            <w:tcW w:w="1377" w:type="auto"/>
          </w:tcPr>
          <w:p w14:paraId="35ABEB12" w14:textId="77777777" w:rsidR="005E738F" w:rsidRDefault="00000000">
            <w:pPr>
              <w:pStyle w:val="TAC"/>
            </w:pPr>
            <w:r>
              <w:t>NWT c21 OR BT c20</w:t>
            </w:r>
          </w:p>
        </w:tc>
        <w:tc>
          <w:tcPr>
            <w:tcW w:w="1377" w:type="auto"/>
          </w:tcPr>
          <w:p w14:paraId="1F65EA2E" w14:textId="77777777" w:rsidR="005E738F" w:rsidRDefault="00000000">
            <w:pPr>
              <w:pStyle w:val="TAC"/>
            </w:pPr>
            <w:r>
              <w:t>PASS</w:t>
            </w:r>
          </w:p>
        </w:tc>
      </w:tr>
      <w:tr w:rsidR="005E738F" w14:paraId="0E75CAAD" w14:textId="77777777">
        <w:trPr>
          <w:jc w:val="center"/>
        </w:trPr>
        <w:tc>
          <w:tcPr>
            <w:tcW w:w="1377" w:type="auto"/>
            <w:vMerge/>
          </w:tcPr>
          <w:p w14:paraId="59995AC8" w14:textId="77777777" w:rsidR="005E738F" w:rsidRDefault="005E738F"/>
        </w:tc>
        <w:tc>
          <w:tcPr>
            <w:tcW w:w="1377" w:type="auto"/>
          </w:tcPr>
          <w:p w14:paraId="6B3C9940" w14:textId="77777777" w:rsidR="005E738F" w:rsidRDefault="00000000">
            <w:pPr>
              <w:pStyle w:val="TAC"/>
            </w:pPr>
            <w:r>
              <w:t>c34</w:t>
            </w:r>
          </w:p>
        </w:tc>
        <w:tc>
          <w:tcPr>
            <w:tcW w:w="1377" w:type="auto"/>
          </w:tcPr>
          <w:p w14:paraId="0ED009FD" w14:textId="77777777" w:rsidR="005E738F" w:rsidRDefault="00000000">
            <w:pPr>
              <w:pStyle w:val="TAC"/>
            </w:pPr>
            <w:r>
              <w:t>48</w:t>
            </w:r>
          </w:p>
        </w:tc>
        <w:tc>
          <w:tcPr>
            <w:tcW w:w="1377" w:type="auto"/>
          </w:tcPr>
          <w:p w14:paraId="5E1BEB60" w14:textId="77777777" w:rsidR="005E738F" w:rsidRDefault="00000000">
            <w:pPr>
              <w:pStyle w:val="TAC"/>
            </w:pPr>
            <w:r>
              <w:t>off</w:t>
            </w:r>
          </w:p>
        </w:tc>
        <w:tc>
          <w:tcPr>
            <w:tcW w:w="1377" w:type="auto"/>
          </w:tcPr>
          <w:p w14:paraId="7021B21D" w14:textId="77777777" w:rsidR="005E738F" w:rsidRDefault="00000000">
            <w:pPr>
              <w:pStyle w:val="TAC"/>
            </w:pPr>
            <w:r>
              <w:t>5%</w:t>
            </w:r>
          </w:p>
        </w:tc>
        <w:tc>
          <w:tcPr>
            <w:tcW w:w="1377" w:type="auto"/>
          </w:tcPr>
          <w:p w14:paraId="57BB067C" w14:textId="77777777" w:rsidR="005E738F" w:rsidRDefault="00000000">
            <w:pPr>
              <w:pStyle w:val="TAC"/>
            </w:pPr>
            <w:r>
              <w:t>NWT c23 OR BT c22</w:t>
            </w:r>
          </w:p>
        </w:tc>
        <w:tc>
          <w:tcPr>
            <w:tcW w:w="1377" w:type="auto"/>
          </w:tcPr>
          <w:p w14:paraId="3CF497F1" w14:textId="77777777" w:rsidR="005E738F" w:rsidRDefault="00000000">
            <w:pPr>
              <w:pStyle w:val="TAC"/>
            </w:pPr>
            <w:r>
              <w:t>PASS</w:t>
            </w:r>
          </w:p>
        </w:tc>
      </w:tr>
      <w:tr w:rsidR="005E738F" w14:paraId="630C0023" w14:textId="77777777">
        <w:trPr>
          <w:jc w:val="center"/>
        </w:trPr>
        <w:tc>
          <w:tcPr>
            <w:tcW w:w="1377" w:type="auto"/>
            <w:vMerge/>
          </w:tcPr>
          <w:p w14:paraId="57ED0552" w14:textId="77777777" w:rsidR="005E738F" w:rsidRDefault="005E738F"/>
        </w:tc>
        <w:tc>
          <w:tcPr>
            <w:tcW w:w="1377" w:type="auto"/>
          </w:tcPr>
          <w:p w14:paraId="3AF1F6A7" w14:textId="77777777" w:rsidR="005E738F" w:rsidRDefault="00000000">
            <w:pPr>
              <w:pStyle w:val="TAC"/>
            </w:pPr>
            <w:r>
              <w:t>c35</w:t>
            </w:r>
          </w:p>
        </w:tc>
        <w:tc>
          <w:tcPr>
            <w:tcW w:w="1377" w:type="auto"/>
          </w:tcPr>
          <w:p w14:paraId="6F9032AA" w14:textId="77777777" w:rsidR="005E738F" w:rsidRDefault="00000000">
            <w:pPr>
              <w:pStyle w:val="TAC"/>
            </w:pPr>
            <w:r>
              <w:t>24.4</w:t>
            </w:r>
          </w:p>
        </w:tc>
        <w:tc>
          <w:tcPr>
            <w:tcW w:w="1377" w:type="auto"/>
          </w:tcPr>
          <w:p w14:paraId="09F4A756" w14:textId="77777777" w:rsidR="005E738F" w:rsidRDefault="00000000">
            <w:pPr>
              <w:pStyle w:val="TAC"/>
            </w:pPr>
            <w:r>
              <w:t>on</w:t>
            </w:r>
          </w:p>
        </w:tc>
        <w:tc>
          <w:tcPr>
            <w:tcW w:w="1377" w:type="auto"/>
          </w:tcPr>
          <w:p w14:paraId="09C44039" w14:textId="77777777" w:rsidR="005E738F" w:rsidRDefault="005E738F">
            <w:pPr>
              <w:pStyle w:val="TAC"/>
            </w:pPr>
          </w:p>
        </w:tc>
        <w:tc>
          <w:tcPr>
            <w:tcW w:w="1377" w:type="auto"/>
          </w:tcPr>
          <w:p w14:paraId="48E0841A" w14:textId="77777777" w:rsidR="005E738F" w:rsidRDefault="00000000">
            <w:pPr>
              <w:pStyle w:val="TAC"/>
            </w:pPr>
            <w:r>
              <w:t>NWT c12 OR BT c11</w:t>
            </w:r>
          </w:p>
        </w:tc>
        <w:tc>
          <w:tcPr>
            <w:tcW w:w="1377" w:type="auto"/>
          </w:tcPr>
          <w:p w14:paraId="6838B887" w14:textId="77777777" w:rsidR="005E738F" w:rsidRDefault="00000000">
            <w:pPr>
              <w:pStyle w:val="TAC"/>
            </w:pPr>
            <w:r>
              <w:t>PASS</w:t>
            </w:r>
          </w:p>
        </w:tc>
      </w:tr>
      <w:tr w:rsidR="005E738F" w14:paraId="763E2099" w14:textId="77777777">
        <w:trPr>
          <w:jc w:val="center"/>
        </w:trPr>
        <w:tc>
          <w:tcPr>
            <w:tcW w:w="1377" w:type="auto"/>
            <w:vMerge/>
          </w:tcPr>
          <w:p w14:paraId="5E6E2A89" w14:textId="77777777" w:rsidR="005E738F" w:rsidRDefault="005E738F"/>
        </w:tc>
        <w:tc>
          <w:tcPr>
            <w:tcW w:w="1377" w:type="auto"/>
          </w:tcPr>
          <w:p w14:paraId="4362B238" w14:textId="77777777" w:rsidR="005E738F" w:rsidRDefault="00000000">
            <w:pPr>
              <w:pStyle w:val="TAC"/>
            </w:pPr>
            <w:r>
              <w:t>c36</w:t>
            </w:r>
          </w:p>
        </w:tc>
        <w:tc>
          <w:tcPr>
            <w:tcW w:w="1377" w:type="auto"/>
          </w:tcPr>
          <w:p w14:paraId="3C5BF020" w14:textId="77777777" w:rsidR="005E738F" w:rsidRDefault="00000000">
            <w:pPr>
              <w:pStyle w:val="TAC"/>
            </w:pPr>
            <w:r>
              <w:t>13.2</w:t>
            </w:r>
          </w:p>
        </w:tc>
        <w:tc>
          <w:tcPr>
            <w:tcW w:w="1377" w:type="auto"/>
          </w:tcPr>
          <w:p w14:paraId="2E17D70A" w14:textId="77777777" w:rsidR="005E738F" w:rsidRDefault="00000000">
            <w:pPr>
              <w:pStyle w:val="TAC"/>
            </w:pPr>
            <w:r>
              <w:t>on</w:t>
            </w:r>
          </w:p>
        </w:tc>
        <w:tc>
          <w:tcPr>
            <w:tcW w:w="1377" w:type="auto"/>
          </w:tcPr>
          <w:p w14:paraId="63A1652F" w14:textId="77777777" w:rsidR="005E738F" w:rsidRDefault="00000000">
            <w:pPr>
              <w:pStyle w:val="TAC"/>
            </w:pPr>
            <w:r>
              <w:t>5%</w:t>
            </w:r>
          </w:p>
        </w:tc>
        <w:tc>
          <w:tcPr>
            <w:tcW w:w="1377" w:type="auto"/>
          </w:tcPr>
          <w:p w14:paraId="41B3B203" w14:textId="77777777" w:rsidR="005E738F" w:rsidRDefault="00000000">
            <w:pPr>
              <w:pStyle w:val="TAC"/>
            </w:pPr>
            <w:r>
              <w:t>NWT c18 OR BT c17</w:t>
            </w:r>
          </w:p>
        </w:tc>
        <w:tc>
          <w:tcPr>
            <w:tcW w:w="1377" w:type="auto"/>
          </w:tcPr>
          <w:p w14:paraId="25C0F32F" w14:textId="77777777" w:rsidR="005E738F" w:rsidRDefault="00000000">
            <w:pPr>
              <w:pStyle w:val="TAC"/>
            </w:pPr>
            <w:r>
              <w:t>PASS</w:t>
            </w:r>
          </w:p>
        </w:tc>
      </w:tr>
      <w:tr w:rsidR="005E738F" w14:paraId="7A21578C" w14:textId="77777777">
        <w:trPr>
          <w:jc w:val="center"/>
        </w:trPr>
        <w:tc>
          <w:tcPr>
            <w:tcW w:w="1377" w:type="auto"/>
            <w:vMerge w:val="restart"/>
          </w:tcPr>
          <w:p w14:paraId="48757535" w14:textId="77777777" w:rsidR="005E738F" w:rsidRDefault="00000000">
            <w:pPr>
              <w:pStyle w:val="TAC"/>
            </w:pPr>
            <w:r>
              <w:t>d</w:t>
            </w:r>
          </w:p>
        </w:tc>
        <w:tc>
          <w:tcPr>
            <w:tcW w:w="1377" w:type="auto"/>
          </w:tcPr>
          <w:p w14:paraId="5D1E542F" w14:textId="77777777" w:rsidR="005E738F" w:rsidRDefault="00000000">
            <w:pPr>
              <w:pStyle w:val="TAC"/>
            </w:pPr>
            <w:r>
              <w:t>c24</w:t>
            </w:r>
          </w:p>
        </w:tc>
        <w:tc>
          <w:tcPr>
            <w:tcW w:w="1377" w:type="auto"/>
          </w:tcPr>
          <w:p w14:paraId="6F90786C" w14:textId="77777777" w:rsidR="005E738F" w:rsidRDefault="00000000">
            <w:pPr>
              <w:pStyle w:val="TAC"/>
            </w:pPr>
            <w:r>
              <w:t>13.2</w:t>
            </w:r>
          </w:p>
        </w:tc>
        <w:tc>
          <w:tcPr>
            <w:tcW w:w="1377" w:type="auto"/>
          </w:tcPr>
          <w:p w14:paraId="1468AFEA" w14:textId="77777777" w:rsidR="005E738F" w:rsidRDefault="00000000">
            <w:pPr>
              <w:pStyle w:val="TAC"/>
            </w:pPr>
            <w:r>
              <w:t>off</w:t>
            </w:r>
          </w:p>
        </w:tc>
        <w:tc>
          <w:tcPr>
            <w:tcW w:w="1377" w:type="auto"/>
          </w:tcPr>
          <w:p w14:paraId="0F314E0C" w14:textId="77777777" w:rsidR="005E738F" w:rsidRDefault="005E738F">
            <w:pPr>
              <w:pStyle w:val="TAC"/>
            </w:pPr>
          </w:p>
        </w:tc>
        <w:tc>
          <w:tcPr>
            <w:tcW w:w="1377" w:type="auto"/>
          </w:tcPr>
          <w:p w14:paraId="718BD203" w14:textId="77777777" w:rsidR="005E738F" w:rsidRDefault="00000000">
            <w:pPr>
              <w:pStyle w:val="TAC"/>
            </w:pPr>
            <w:r>
              <w:t>NWT c10 OR BT c09</w:t>
            </w:r>
          </w:p>
        </w:tc>
        <w:tc>
          <w:tcPr>
            <w:tcW w:w="1377" w:type="auto"/>
          </w:tcPr>
          <w:p w14:paraId="1C04AB03" w14:textId="77777777" w:rsidR="005E738F" w:rsidRDefault="00000000">
            <w:pPr>
              <w:pStyle w:val="TAC"/>
            </w:pPr>
            <w:r>
              <w:t>PASS</w:t>
            </w:r>
          </w:p>
        </w:tc>
      </w:tr>
      <w:tr w:rsidR="005E738F" w14:paraId="2A52AFB8" w14:textId="77777777">
        <w:trPr>
          <w:jc w:val="center"/>
        </w:trPr>
        <w:tc>
          <w:tcPr>
            <w:tcW w:w="1377" w:type="auto"/>
            <w:vMerge/>
          </w:tcPr>
          <w:p w14:paraId="6C287E4F" w14:textId="77777777" w:rsidR="005E738F" w:rsidRDefault="005E738F"/>
        </w:tc>
        <w:tc>
          <w:tcPr>
            <w:tcW w:w="1377" w:type="auto"/>
          </w:tcPr>
          <w:p w14:paraId="68827EA1" w14:textId="77777777" w:rsidR="005E738F" w:rsidRDefault="00000000">
            <w:pPr>
              <w:pStyle w:val="TAC"/>
            </w:pPr>
            <w:r>
              <w:t>c25</w:t>
            </w:r>
          </w:p>
        </w:tc>
        <w:tc>
          <w:tcPr>
            <w:tcW w:w="1377" w:type="auto"/>
          </w:tcPr>
          <w:p w14:paraId="7140CFE9" w14:textId="77777777" w:rsidR="005E738F" w:rsidRDefault="00000000">
            <w:pPr>
              <w:pStyle w:val="TAC"/>
            </w:pPr>
            <w:r>
              <w:t>16.4</w:t>
            </w:r>
          </w:p>
        </w:tc>
        <w:tc>
          <w:tcPr>
            <w:tcW w:w="1377" w:type="auto"/>
          </w:tcPr>
          <w:p w14:paraId="5E750D49" w14:textId="77777777" w:rsidR="005E738F" w:rsidRDefault="00000000">
            <w:pPr>
              <w:pStyle w:val="TAC"/>
            </w:pPr>
            <w:r>
              <w:t>off</w:t>
            </w:r>
          </w:p>
        </w:tc>
        <w:tc>
          <w:tcPr>
            <w:tcW w:w="1377" w:type="auto"/>
          </w:tcPr>
          <w:p w14:paraId="4B8B9C3C" w14:textId="77777777" w:rsidR="005E738F" w:rsidRDefault="005E738F">
            <w:pPr>
              <w:pStyle w:val="TAC"/>
            </w:pPr>
          </w:p>
        </w:tc>
        <w:tc>
          <w:tcPr>
            <w:tcW w:w="1377" w:type="auto"/>
          </w:tcPr>
          <w:p w14:paraId="45F58728" w14:textId="77777777" w:rsidR="005E738F" w:rsidRDefault="00000000">
            <w:pPr>
              <w:pStyle w:val="TAC"/>
            </w:pPr>
            <w:r>
              <w:t>NWT c11 OR BT c10</w:t>
            </w:r>
          </w:p>
        </w:tc>
        <w:tc>
          <w:tcPr>
            <w:tcW w:w="1377" w:type="auto"/>
          </w:tcPr>
          <w:p w14:paraId="774EEFCE" w14:textId="77777777" w:rsidR="005E738F" w:rsidRDefault="00000000">
            <w:pPr>
              <w:pStyle w:val="TAC"/>
            </w:pPr>
            <w:r>
              <w:t>PASS</w:t>
            </w:r>
          </w:p>
        </w:tc>
      </w:tr>
      <w:tr w:rsidR="005E738F" w14:paraId="7A7F58FA" w14:textId="77777777">
        <w:trPr>
          <w:jc w:val="center"/>
        </w:trPr>
        <w:tc>
          <w:tcPr>
            <w:tcW w:w="1377" w:type="auto"/>
            <w:vMerge/>
          </w:tcPr>
          <w:p w14:paraId="412BDF50" w14:textId="77777777" w:rsidR="005E738F" w:rsidRDefault="005E738F"/>
        </w:tc>
        <w:tc>
          <w:tcPr>
            <w:tcW w:w="1377" w:type="auto"/>
          </w:tcPr>
          <w:p w14:paraId="4B22E61D" w14:textId="77777777" w:rsidR="005E738F" w:rsidRDefault="00000000">
            <w:pPr>
              <w:pStyle w:val="TAC"/>
            </w:pPr>
            <w:r>
              <w:t>c26</w:t>
            </w:r>
          </w:p>
        </w:tc>
        <w:tc>
          <w:tcPr>
            <w:tcW w:w="1377" w:type="auto"/>
          </w:tcPr>
          <w:p w14:paraId="14E2CF83" w14:textId="77777777" w:rsidR="005E738F" w:rsidRDefault="00000000">
            <w:pPr>
              <w:pStyle w:val="TAC"/>
            </w:pPr>
            <w:r>
              <w:t>24.4</w:t>
            </w:r>
          </w:p>
        </w:tc>
        <w:tc>
          <w:tcPr>
            <w:tcW w:w="1377" w:type="auto"/>
          </w:tcPr>
          <w:p w14:paraId="5C3F9A6C" w14:textId="77777777" w:rsidR="005E738F" w:rsidRDefault="00000000">
            <w:pPr>
              <w:pStyle w:val="TAC"/>
            </w:pPr>
            <w:r>
              <w:t>off</w:t>
            </w:r>
          </w:p>
        </w:tc>
        <w:tc>
          <w:tcPr>
            <w:tcW w:w="1377" w:type="auto"/>
          </w:tcPr>
          <w:p w14:paraId="0F14062B" w14:textId="77777777" w:rsidR="005E738F" w:rsidRDefault="005E738F">
            <w:pPr>
              <w:pStyle w:val="TAC"/>
            </w:pPr>
          </w:p>
        </w:tc>
        <w:tc>
          <w:tcPr>
            <w:tcW w:w="1377" w:type="auto"/>
          </w:tcPr>
          <w:p w14:paraId="0E3D4670" w14:textId="77777777" w:rsidR="005E738F" w:rsidRDefault="00000000">
            <w:pPr>
              <w:pStyle w:val="TAC"/>
            </w:pPr>
            <w:r>
              <w:t>NWT c12 OR BT c11</w:t>
            </w:r>
          </w:p>
        </w:tc>
        <w:tc>
          <w:tcPr>
            <w:tcW w:w="1377" w:type="auto"/>
          </w:tcPr>
          <w:p w14:paraId="5FC3ED9C" w14:textId="77777777" w:rsidR="005E738F" w:rsidRDefault="00000000">
            <w:pPr>
              <w:pStyle w:val="TAC"/>
            </w:pPr>
            <w:r>
              <w:t>PASS</w:t>
            </w:r>
          </w:p>
        </w:tc>
      </w:tr>
      <w:tr w:rsidR="005E738F" w14:paraId="2C9A1F3B" w14:textId="77777777">
        <w:trPr>
          <w:jc w:val="center"/>
        </w:trPr>
        <w:tc>
          <w:tcPr>
            <w:tcW w:w="1377" w:type="auto"/>
            <w:vMerge/>
          </w:tcPr>
          <w:p w14:paraId="028570D3" w14:textId="77777777" w:rsidR="005E738F" w:rsidRDefault="005E738F"/>
        </w:tc>
        <w:tc>
          <w:tcPr>
            <w:tcW w:w="1377" w:type="auto"/>
          </w:tcPr>
          <w:p w14:paraId="544607D2" w14:textId="77777777" w:rsidR="005E738F" w:rsidRDefault="00000000">
            <w:pPr>
              <w:pStyle w:val="TAC"/>
            </w:pPr>
            <w:r>
              <w:t>c27</w:t>
            </w:r>
          </w:p>
        </w:tc>
        <w:tc>
          <w:tcPr>
            <w:tcW w:w="1377" w:type="auto"/>
          </w:tcPr>
          <w:p w14:paraId="1DA6F3D6" w14:textId="77777777" w:rsidR="005E738F" w:rsidRDefault="00000000">
            <w:pPr>
              <w:pStyle w:val="TAC"/>
            </w:pPr>
            <w:r>
              <w:t>32</w:t>
            </w:r>
          </w:p>
        </w:tc>
        <w:tc>
          <w:tcPr>
            <w:tcW w:w="1377" w:type="auto"/>
          </w:tcPr>
          <w:p w14:paraId="28E51C7B" w14:textId="77777777" w:rsidR="005E738F" w:rsidRDefault="00000000">
            <w:pPr>
              <w:pStyle w:val="TAC"/>
            </w:pPr>
            <w:r>
              <w:t>off</w:t>
            </w:r>
          </w:p>
        </w:tc>
        <w:tc>
          <w:tcPr>
            <w:tcW w:w="1377" w:type="auto"/>
          </w:tcPr>
          <w:p w14:paraId="788255F3" w14:textId="77777777" w:rsidR="005E738F" w:rsidRDefault="005E738F">
            <w:pPr>
              <w:pStyle w:val="TAC"/>
            </w:pPr>
          </w:p>
        </w:tc>
        <w:tc>
          <w:tcPr>
            <w:tcW w:w="1377" w:type="auto"/>
          </w:tcPr>
          <w:p w14:paraId="3B283F1E" w14:textId="77777777" w:rsidR="005E738F" w:rsidRDefault="00000000">
            <w:pPr>
              <w:pStyle w:val="TAC"/>
            </w:pPr>
            <w:r>
              <w:t>NWT c13 OR BT c12</w:t>
            </w:r>
          </w:p>
        </w:tc>
        <w:tc>
          <w:tcPr>
            <w:tcW w:w="1377" w:type="auto"/>
          </w:tcPr>
          <w:p w14:paraId="120A34D9" w14:textId="77777777" w:rsidR="005E738F" w:rsidRDefault="00000000">
            <w:pPr>
              <w:pStyle w:val="TAC"/>
            </w:pPr>
            <w:r>
              <w:t>PASS</w:t>
            </w:r>
          </w:p>
        </w:tc>
      </w:tr>
      <w:tr w:rsidR="005E738F" w14:paraId="21773C3A" w14:textId="77777777">
        <w:trPr>
          <w:jc w:val="center"/>
        </w:trPr>
        <w:tc>
          <w:tcPr>
            <w:tcW w:w="1377" w:type="auto"/>
            <w:vMerge/>
          </w:tcPr>
          <w:p w14:paraId="2FACEF54" w14:textId="77777777" w:rsidR="005E738F" w:rsidRDefault="005E738F"/>
        </w:tc>
        <w:tc>
          <w:tcPr>
            <w:tcW w:w="1377" w:type="auto"/>
          </w:tcPr>
          <w:p w14:paraId="18663BA4" w14:textId="77777777" w:rsidR="005E738F" w:rsidRDefault="00000000">
            <w:pPr>
              <w:pStyle w:val="TAC"/>
            </w:pPr>
            <w:r>
              <w:t>c28</w:t>
            </w:r>
          </w:p>
        </w:tc>
        <w:tc>
          <w:tcPr>
            <w:tcW w:w="1377" w:type="auto"/>
          </w:tcPr>
          <w:p w14:paraId="250AB90E" w14:textId="77777777" w:rsidR="005E738F" w:rsidRDefault="00000000">
            <w:pPr>
              <w:pStyle w:val="TAC"/>
            </w:pPr>
            <w:r>
              <w:t>48</w:t>
            </w:r>
          </w:p>
        </w:tc>
        <w:tc>
          <w:tcPr>
            <w:tcW w:w="1377" w:type="auto"/>
          </w:tcPr>
          <w:p w14:paraId="276A0396" w14:textId="77777777" w:rsidR="005E738F" w:rsidRDefault="00000000">
            <w:pPr>
              <w:pStyle w:val="TAC"/>
            </w:pPr>
            <w:r>
              <w:t>off</w:t>
            </w:r>
          </w:p>
        </w:tc>
        <w:tc>
          <w:tcPr>
            <w:tcW w:w="1377" w:type="auto"/>
          </w:tcPr>
          <w:p w14:paraId="29185F7F" w14:textId="77777777" w:rsidR="005E738F" w:rsidRDefault="005E738F">
            <w:pPr>
              <w:pStyle w:val="TAC"/>
            </w:pPr>
          </w:p>
        </w:tc>
        <w:tc>
          <w:tcPr>
            <w:tcW w:w="1377" w:type="auto"/>
          </w:tcPr>
          <w:p w14:paraId="271441FC" w14:textId="77777777" w:rsidR="005E738F" w:rsidRDefault="00000000">
            <w:pPr>
              <w:pStyle w:val="TAC"/>
            </w:pPr>
            <w:r>
              <w:t>NWT c15 OR BT c14</w:t>
            </w:r>
          </w:p>
        </w:tc>
        <w:tc>
          <w:tcPr>
            <w:tcW w:w="1377" w:type="auto"/>
          </w:tcPr>
          <w:p w14:paraId="4F3438E3" w14:textId="77777777" w:rsidR="005E738F" w:rsidRDefault="00000000">
            <w:pPr>
              <w:pStyle w:val="TAC"/>
            </w:pPr>
            <w:r>
              <w:t>PASS</w:t>
            </w:r>
          </w:p>
        </w:tc>
      </w:tr>
      <w:tr w:rsidR="005E738F" w14:paraId="679EA581" w14:textId="77777777">
        <w:trPr>
          <w:jc w:val="center"/>
        </w:trPr>
        <w:tc>
          <w:tcPr>
            <w:tcW w:w="1377" w:type="auto"/>
            <w:vMerge/>
          </w:tcPr>
          <w:p w14:paraId="764E35CA" w14:textId="77777777" w:rsidR="005E738F" w:rsidRDefault="005E738F"/>
        </w:tc>
        <w:tc>
          <w:tcPr>
            <w:tcW w:w="1377" w:type="auto"/>
          </w:tcPr>
          <w:p w14:paraId="3172737B" w14:textId="77777777" w:rsidR="005E738F" w:rsidRDefault="00000000">
            <w:pPr>
              <w:pStyle w:val="TAC"/>
            </w:pPr>
            <w:r>
              <w:t>c29</w:t>
            </w:r>
          </w:p>
        </w:tc>
        <w:tc>
          <w:tcPr>
            <w:tcW w:w="1377" w:type="auto"/>
          </w:tcPr>
          <w:p w14:paraId="0EC4FB25" w14:textId="77777777" w:rsidR="005E738F" w:rsidRDefault="00000000">
            <w:pPr>
              <w:pStyle w:val="TAC"/>
            </w:pPr>
            <w:r>
              <w:t>64</w:t>
            </w:r>
          </w:p>
        </w:tc>
        <w:tc>
          <w:tcPr>
            <w:tcW w:w="1377" w:type="auto"/>
          </w:tcPr>
          <w:p w14:paraId="35E37C87" w14:textId="77777777" w:rsidR="005E738F" w:rsidRDefault="00000000">
            <w:pPr>
              <w:pStyle w:val="TAC"/>
            </w:pPr>
            <w:r>
              <w:t>off</w:t>
            </w:r>
          </w:p>
        </w:tc>
        <w:tc>
          <w:tcPr>
            <w:tcW w:w="1377" w:type="auto"/>
          </w:tcPr>
          <w:p w14:paraId="732D28D2" w14:textId="77777777" w:rsidR="005E738F" w:rsidRDefault="005E738F">
            <w:pPr>
              <w:pStyle w:val="TAC"/>
            </w:pPr>
          </w:p>
        </w:tc>
        <w:tc>
          <w:tcPr>
            <w:tcW w:w="1377" w:type="auto"/>
          </w:tcPr>
          <w:p w14:paraId="26840211" w14:textId="77777777" w:rsidR="005E738F" w:rsidRDefault="00000000">
            <w:pPr>
              <w:pStyle w:val="TAC"/>
            </w:pPr>
            <w:r>
              <w:t>NWT c16 OR BT c15</w:t>
            </w:r>
          </w:p>
        </w:tc>
        <w:tc>
          <w:tcPr>
            <w:tcW w:w="1377" w:type="auto"/>
          </w:tcPr>
          <w:p w14:paraId="315010BB" w14:textId="77777777" w:rsidR="005E738F" w:rsidRDefault="00000000">
            <w:pPr>
              <w:pStyle w:val="TAC"/>
            </w:pPr>
            <w:r>
              <w:t>PASS</w:t>
            </w:r>
          </w:p>
        </w:tc>
      </w:tr>
      <w:tr w:rsidR="005E738F" w14:paraId="778BCF88" w14:textId="77777777">
        <w:trPr>
          <w:jc w:val="center"/>
        </w:trPr>
        <w:tc>
          <w:tcPr>
            <w:tcW w:w="1377" w:type="auto"/>
            <w:vMerge/>
          </w:tcPr>
          <w:p w14:paraId="4C404252" w14:textId="77777777" w:rsidR="005E738F" w:rsidRDefault="005E738F"/>
        </w:tc>
        <w:tc>
          <w:tcPr>
            <w:tcW w:w="1377" w:type="auto"/>
          </w:tcPr>
          <w:p w14:paraId="583D1250" w14:textId="77777777" w:rsidR="005E738F" w:rsidRDefault="00000000">
            <w:pPr>
              <w:pStyle w:val="TAC"/>
            </w:pPr>
            <w:r>
              <w:t>c30</w:t>
            </w:r>
          </w:p>
        </w:tc>
        <w:tc>
          <w:tcPr>
            <w:tcW w:w="1377" w:type="auto"/>
          </w:tcPr>
          <w:p w14:paraId="39F46EB0" w14:textId="77777777" w:rsidR="005E738F" w:rsidRDefault="00000000">
            <w:pPr>
              <w:pStyle w:val="TAC"/>
            </w:pPr>
            <w:r>
              <w:t>13.2</w:t>
            </w:r>
          </w:p>
        </w:tc>
        <w:tc>
          <w:tcPr>
            <w:tcW w:w="1377" w:type="auto"/>
          </w:tcPr>
          <w:p w14:paraId="714737CB" w14:textId="77777777" w:rsidR="005E738F" w:rsidRDefault="00000000">
            <w:pPr>
              <w:pStyle w:val="TAC"/>
            </w:pPr>
            <w:r>
              <w:t>off</w:t>
            </w:r>
          </w:p>
        </w:tc>
        <w:tc>
          <w:tcPr>
            <w:tcW w:w="1377" w:type="auto"/>
          </w:tcPr>
          <w:p w14:paraId="54344920" w14:textId="77777777" w:rsidR="005E738F" w:rsidRDefault="00000000">
            <w:pPr>
              <w:pStyle w:val="TAC"/>
            </w:pPr>
            <w:r>
              <w:t>5%</w:t>
            </w:r>
          </w:p>
        </w:tc>
        <w:tc>
          <w:tcPr>
            <w:tcW w:w="1377" w:type="auto"/>
          </w:tcPr>
          <w:p w14:paraId="74E63D7E" w14:textId="77777777" w:rsidR="005E738F" w:rsidRDefault="00000000">
            <w:pPr>
              <w:pStyle w:val="TAC"/>
            </w:pPr>
            <w:r>
              <w:t>NWT c18 OR BT c17</w:t>
            </w:r>
          </w:p>
        </w:tc>
        <w:tc>
          <w:tcPr>
            <w:tcW w:w="1377" w:type="auto"/>
          </w:tcPr>
          <w:p w14:paraId="3FD2080E" w14:textId="77777777" w:rsidR="005E738F" w:rsidRDefault="00000000">
            <w:pPr>
              <w:pStyle w:val="TAC"/>
            </w:pPr>
            <w:r>
              <w:t>PASS</w:t>
            </w:r>
          </w:p>
        </w:tc>
      </w:tr>
      <w:tr w:rsidR="005E738F" w14:paraId="55EBFD08" w14:textId="77777777">
        <w:trPr>
          <w:jc w:val="center"/>
        </w:trPr>
        <w:tc>
          <w:tcPr>
            <w:tcW w:w="1377" w:type="auto"/>
            <w:vMerge/>
          </w:tcPr>
          <w:p w14:paraId="49A59B6D" w14:textId="77777777" w:rsidR="005E738F" w:rsidRDefault="005E738F"/>
        </w:tc>
        <w:tc>
          <w:tcPr>
            <w:tcW w:w="1377" w:type="auto"/>
          </w:tcPr>
          <w:p w14:paraId="71488AB9" w14:textId="77777777" w:rsidR="005E738F" w:rsidRDefault="00000000">
            <w:pPr>
              <w:pStyle w:val="TAC"/>
            </w:pPr>
            <w:r>
              <w:t>c31</w:t>
            </w:r>
          </w:p>
        </w:tc>
        <w:tc>
          <w:tcPr>
            <w:tcW w:w="1377" w:type="auto"/>
          </w:tcPr>
          <w:p w14:paraId="06FECB27" w14:textId="77777777" w:rsidR="005E738F" w:rsidRDefault="00000000">
            <w:pPr>
              <w:pStyle w:val="TAC"/>
            </w:pPr>
            <w:r>
              <w:t>16.4</w:t>
            </w:r>
          </w:p>
        </w:tc>
        <w:tc>
          <w:tcPr>
            <w:tcW w:w="1377" w:type="auto"/>
          </w:tcPr>
          <w:p w14:paraId="77C45907" w14:textId="77777777" w:rsidR="005E738F" w:rsidRDefault="00000000">
            <w:pPr>
              <w:pStyle w:val="TAC"/>
            </w:pPr>
            <w:r>
              <w:t>off</w:t>
            </w:r>
          </w:p>
        </w:tc>
        <w:tc>
          <w:tcPr>
            <w:tcW w:w="1377" w:type="auto"/>
          </w:tcPr>
          <w:p w14:paraId="429854C8" w14:textId="77777777" w:rsidR="005E738F" w:rsidRDefault="00000000">
            <w:pPr>
              <w:pStyle w:val="TAC"/>
            </w:pPr>
            <w:r>
              <w:t>5%</w:t>
            </w:r>
          </w:p>
        </w:tc>
        <w:tc>
          <w:tcPr>
            <w:tcW w:w="1377" w:type="auto"/>
          </w:tcPr>
          <w:p w14:paraId="68F96494" w14:textId="77777777" w:rsidR="005E738F" w:rsidRDefault="00000000">
            <w:pPr>
              <w:pStyle w:val="TAC"/>
            </w:pPr>
            <w:r>
              <w:t>NWT c19 OR BT c18</w:t>
            </w:r>
          </w:p>
        </w:tc>
        <w:tc>
          <w:tcPr>
            <w:tcW w:w="1377" w:type="auto"/>
          </w:tcPr>
          <w:p w14:paraId="42947F7F" w14:textId="77777777" w:rsidR="005E738F" w:rsidRDefault="00000000">
            <w:pPr>
              <w:pStyle w:val="TAC"/>
            </w:pPr>
            <w:r>
              <w:t>PASS</w:t>
            </w:r>
          </w:p>
        </w:tc>
      </w:tr>
      <w:tr w:rsidR="005E738F" w14:paraId="13615DD2" w14:textId="77777777">
        <w:trPr>
          <w:jc w:val="center"/>
        </w:trPr>
        <w:tc>
          <w:tcPr>
            <w:tcW w:w="1377" w:type="auto"/>
            <w:vMerge/>
          </w:tcPr>
          <w:p w14:paraId="59570A33" w14:textId="77777777" w:rsidR="005E738F" w:rsidRDefault="005E738F"/>
        </w:tc>
        <w:tc>
          <w:tcPr>
            <w:tcW w:w="1377" w:type="auto"/>
          </w:tcPr>
          <w:p w14:paraId="7B2F2EC0" w14:textId="77777777" w:rsidR="005E738F" w:rsidRDefault="00000000">
            <w:pPr>
              <w:pStyle w:val="TAC"/>
            </w:pPr>
            <w:r>
              <w:t>c32</w:t>
            </w:r>
          </w:p>
        </w:tc>
        <w:tc>
          <w:tcPr>
            <w:tcW w:w="1377" w:type="auto"/>
          </w:tcPr>
          <w:p w14:paraId="5C216EFD" w14:textId="77777777" w:rsidR="005E738F" w:rsidRDefault="00000000">
            <w:pPr>
              <w:pStyle w:val="TAC"/>
            </w:pPr>
            <w:r>
              <w:t>24.4</w:t>
            </w:r>
          </w:p>
        </w:tc>
        <w:tc>
          <w:tcPr>
            <w:tcW w:w="1377" w:type="auto"/>
          </w:tcPr>
          <w:p w14:paraId="09ABC7D7" w14:textId="77777777" w:rsidR="005E738F" w:rsidRDefault="00000000">
            <w:pPr>
              <w:pStyle w:val="TAC"/>
            </w:pPr>
            <w:r>
              <w:t>off</w:t>
            </w:r>
          </w:p>
        </w:tc>
        <w:tc>
          <w:tcPr>
            <w:tcW w:w="1377" w:type="auto"/>
          </w:tcPr>
          <w:p w14:paraId="1E1E341C" w14:textId="77777777" w:rsidR="005E738F" w:rsidRDefault="00000000">
            <w:pPr>
              <w:pStyle w:val="TAC"/>
            </w:pPr>
            <w:r>
              <w:t>5%</w:t>
            </w:r>
          </w:p>
        </w:tc>
        <w:tc>
          <w:tcPr>
            <w:tcW w:w="1377" w:type="auto"/>
          </w:tcPr>
          <w:p w14:paraId="07C1E812" w14:textId="77777777" w:rsidR="005E738F" w:rsidRDefault="00000000">
            <w:pPr>
              <w:pStyle w:val="TAC"/>
            </w:pPr>
            <w:r>
              <w:t>NWT c20 OR BT c19</w:t>
            </w:r>
          </w:p>
        </w:tc>
        <w:tc>
          <w:tcPr>
            <w:tcW w:w="1377" w:type="auto"/>
          </w:tcPr>
          <w:p w14:paraId="34F0C279" w14:textId="77777777" w:rsidR="005E738F" w:rsidRDefault="00000000">
            <w:pPr>
              <w:pStyle w:val="TAC"/>
            </w:pPr>
            <w:r>
              <w:t>PASS</w:t>
            </w:r>
          </w:p>
        </w:tc>
      </w:tr>
      <w:tr w:rsidR="005E738F" w14:paraId="0D86BA6B" w14:textId="77777777">
        <w:trPr>
          <w:jc w:val="center"/>
        </w:trPr>
        <w:tc>
          <w:tcPr>
            <w:tcW w:w="1377" w:type="auto"/>
            <w:vMerge/>
          </w:tcPr>
          <w:p w14:paraId="19590E2B" w14:textId="77777777" w:rsidR="005E738F" w:rsidRDefault="005E738F"/>
        </w:tc>
        <w:tc>
          <w:tcPr>
            <w:tcW w:w="1377" w:type="auto"/>
          </w:tcPr>
          <w:p w14:paraId="0881490A" w14:textId="77777777" w:rsidR="005E738F" w:rsidRDefault="00000000">
            <w:pPr>
              <w:pStyle w:val="TAC"/>
            </w:pPr>
            <w:r>
              <w:t>c33</w:t>
            </w:r>
          </w:p>
        </w:tc>
        <w:tc>
          <w:tcPr>
            <w:tcW w:w="1377" w:type="auto"/>
          </w:tcPr>
          <w:p w14:paraId="62DBA7B3" w14:textId="77777777" w:rsidR="005E738F" w:rsidRDefault="00000000">
            <w:pPr>
              <w:pStyle w:val="TAC"/>
            </w:pPr>
            <w:r>
              <w:t>32</w:t>
            </w:r>
          </w:p>
        </w:tc>
        <w:tc>
          <w:tcPr>
            <w:tcW w:w="1377" w:type="auto"/>
          </w:tcPr>
          <w:p w14:paraId="1FBD582B" w14:textId="77777777" w:rsidR="005E738F" w:rsidRDefault="00000000">
            <w:pPr>
              <w:pStyle w:val="TAC"/>
            </w:pPr>
            <w:r>
              <w:t>off</w:t>
            </w:r>
          </w:p>
        </w:tc>
        <w:tc>
          <w:tcPr>
            <w:tcW w:w="1377" w:type="auto"/>
          </w:tcPr>
          <w:p w14:paraId="3DEC30CE" w14:textId="77777777" w:rsidR="005E738F" w:rsidRDefault="00000000">
            <w:pPr>
              <w:pStyle w:val="TAC"/>
            </w:pPr>
            <w:r>
              <w:t>5%</w:t>
            </w:r>
          </w:p>
        </w:tc>
        <w:tc>
          <w:tcPr>
            <w:tcW w:w="1377" w:type="auto"/>
          </w:tcPr>
          <w:p w14:paraId="291917BE" w14:textId="77777777" w:rsidR="005E738F" w:rsidRDefault="00000000">
            <w:pPr>
              <w:pStyle w:val="TAC"/>
            </w:pPr>
            <w:r>
              <w:t>NWT c21 OR BT c20</w:t>
            </w:r>
          </w:p>
        </w:tc>
        <w:tc>
          <w:tcPr>
            <w:tcW w:w="1377" w:type="auto"/>
          </w:tcPr>
          <w:p w14:paraId="42B0A3BF" w14:textId="77777777" w:rsidR="005E738F" w:rsidRDefault="00000000">
            <w:pPr>
              <w:pStyle w:val="TAC"/>
            </w:pPr>
            <w:r>
              <w:t>PASS</w:t>
            </w:r>
          </w:p>
        </w:tc>
      </w:tr>
      <w:tr w:rsidR="005E738F" w14:paraId="2C817130" w14:textId="77777777">
        <w:trPr>
          <w:jc w:val="center"/>
        </w:trPr>
        <w:tc>
          <w:tcPr>
            <w:tcW w:w="1377" w:type="auto"/>
            <w:vMerge/>
          </w:tcPr>
          <w:p w14:paraId="04AA6128" w14:textId="77777777" w:rsidR="005E738F" w:rsidRDefault="005E738F"/>
        </w:tc>
        <w:tc>
          <w:tcPr>
            <w:tcW w:w="1377" w:type="auto"/>
          </w:tcPr>
          <w:p w14:paraId="175DFD8C" w14:textId="77777777" w:rsidR="005E738F" w:rsidRDefault="00000000">
            <w:pPr>
              <w:pStyle w:val="TAC"/>
            </w:pPr>
            <w:r>
              <w:t>c34</w:t>
            </w:r>
          </w:p>
        </w:tc>
        <w:tc>
          <w:tcPr>
            <w:tcW w:w="1377" w:type="auto"/>
          </w:tcPr>
          <w:p w14:paraId="0BD49850" w14:textId="77777777" w:rsidR="005E738F" w:rsidRDefault="00000000">
            <w:pPr>
              <w:pStyle w:val="TAC"/>
            </w:pPr>
            <w:r>
              <w:t>48</w:t>
            </w:r>
          </w:p>
        </w:tc>
        <w:tc>
          <w:tcPr>
            <w:tcW w:w="1377" w:type="auto"/>
          </w:tcPr>
          <w:p w14:paraId="75E3EE3B" w14:textId="77777777" w:rsidR="005E738F" w:rsidRDefault="00000000">
            <w:pPr>
              <w:pStyle w:val="TAC"/>
            </w:pPr>
            <w:r>
              <w:t>off</w:t>
            </w:r>
          </w:p>
        </w:tc>
        <w:tc>
          <w:tcPr>
            <w:tcW w:w="1377" w:type="auto"/>
          </w:tcPr>
          <w:p w14:paraId="44373DFA" w14:textId="77777777" w:rsidR="005E738F" w:rsidRDefault="00000000">
            <w:pPr>
              <w:pStyle w:val="TAC"/>
            </w:pPr>
            <w:r>
              <w:t>5%</w:t>
            </w:r>
          </w:p>
        </w:tc>
        <w:tc>
          <w:tcPr>
            <w:tcW w:w="1377" w:type="auto"/>
          </w:tcPr>
          <w:p w14:paraId="16517312" w14:textId="77777777" w:rsidR="005E738F" w:rsidRDefault="00000000">
            <w:pPr>
              <w:pStyle w:val="TAC"/>
            </w:pPr>
            <w:r>
              <w:t>NWT c23 OR BT c22</w:t>
            </w:r>
          </w:p>
        </w:tc>
        <w:tc>
          <w:tcPr>
            <w:tcW w:w="1377" w:type="auto"/>
          </w:tcPr>
          <w:p w14:paraId="4DB82572" w14:textId="77777777" w:rsidR="005E738F" w:rsidRDefault="00000000">
            <w:pPr>
              <w:pStyle w:val="TAC"/>
            </w:pPr>
            <w:r>
              <w:t>PASS</w:t>
            </w:r>
          </w:p>
        </w:tc>
      </w:tr>
      <w:tr w:rsidR="005E738F" w14:paraId="34A14685" w14:textId="77777777">
        <w:trPr>
          <w:jc w:val="center"/>
        </w:trPr>
        <w:tc>
          <w:tcPr>
            <w:tcW w:w="1377" w:type="auto"/>
            <w:vMerge/>
          </w:tcPr>
          <w:p w14:paraId="7CE0120E" w14:textId="77777777" w:rsidR="005E738F" w:rsidRDefault="005E738F"/>
        </w:tc>
        <w:tc>
          <w:tcPr>
            <w:tcW w:w="1377" w:type="auto"/>
          </w:tcPr>
          <w:p w14:paraId="3B219833" w14:textId="77777777" w:rsidR="005E738F" w:rsidRDefault="00000000">
            <w:pPr>
              <w:pStyle w:val="TAC"/>
            </w:pPr>
            <w:r>
              <w:t>c35</w:t>
            </w:r>
          </w:p>
        </w:tc>
        <w:tc>
          <w:tcPr>
            <w:tcW w:w="1377" w:type="auto"/>
          </w:tcPr>
          <w:p w14:paraId="12D8B2C6" w14:textId="77777777" w:rsidR="005E738F" w:rsidRDefault="00000000">
            <w:pPr>
              <w:pStyle w:val="TAC"/>
            </w:pPr>
            <w:r>
              <w:t>24.4</w:t>
            </w:r>
          </w:p>
        </w:tc>
        <w:tc>
          <w:tcPr>
            <w:tcW w:w="1377" w:type="auto"/>
          </w:tcPr>
          <w:p w14:paraId="1E4F0C08" w14:textId="77777777" w:rsidR="005E738F" w:rsidRDefault="00000000">
            <w:pPr>
              <w:pStyle w:val="TAC"/>
            </w:pPr>
            <w:r>
              <w:t>on</w:t>
            </w:r>
          </w:p>
        </w:tc>
        <w:tc>
          <w:tcPr>
            <w:tcW w:w="1377" w:type="auto"/>
          </w:tcPr>
          <w:p w14:paraId="598D47ED" w14:textId="77777777" w:rsidR="005E738F" w:rsidRDefault="005E738F">
            <w:pPr>
              <w:pStyle w:val="TAC"/>
            </w:pPr>
          </w:p>
        </w:tc>
        <w:tc>
          <w:tcPr>
            <w:tcW w:w="1377" w:type="auto"/>
          </w:tcPr>
          <w:p w14:paraId="1C0D31B5" w14:textId="77777777" w:rsidR="005E738F" w:rsidRDefault="00000000">
            <w:pPr>
              <w:pStyle w:val="TAC"/>
            </w:pPr>
            <w:r>
              <w:t>NWT c12 OR BT c11</w:t>
            </w:r>
          </w:p>
        </w:tc>
        <w:tc>
          <w:tcPr>
            <w:tcW w:w="1377" w:type="auto"/>
          </w:tcPr>
          <w:p w14:paraId="4138A1BA" w14:textId="77777777" w:rsidR="005E738F" w:rsidRDefault="00000000">
            <w:pPr>
              <w:pStyle w:val="TAC"/>
            </w:pPr>
            <w:r>
              <w:t>PASS</w:t>
            </w:r>
          </w:p>
        </w:tc>
      </w:tr>
      <w:tr w:rsidR="005E738F" w14:paraId="2B804A3C" w14:textId="77777777">
        <w:trPr>
          <w:jc w:val="center"/>
        </w:trPr>
        <w:tc>
          <w:tcPr>
            <w:tcW w:w="1377" w:type="auto"/>
            <w:vMerge/>
          </w:tcPr>
          <w:p w14:paraId="2A1B3003" w14:textId="77777777" w:rsidR="005E738F" w:rsidRDefault="005E738F"/>
        </w:tc>
        <w:tc>
          <w:tcPr>
            <w:tcW w:w="1377" w:type="auto"/>
          </w:tcPr>
          <w:p w14:paraId="700DB8CE" w14:textId="77777777" w:rsidR="005E738F" w:rsidRDefault="00000000">
            <w:pPr>
              <w:pStyle w:val="TAC"/>
            </w:pPr>
            <w:r>
              <w:t>c36</w:t>
            </w:r>
          </w:p>
        </w:tc>
        <w:tc>
          <w:tcPr>
            <w:tcW w:w="1377" w:type="auto"/>
          </w:tcPr>
          <w:p w14:paraId="5977AF3F" w14:textId="77777777" w:rsidR="005E738F" w:rsidRDefault="00000000">
            <w:pPr>
              <w:pStyle w:val="TAC"/>
            </w:pPr>
            <w:r>
              <w:t>13.2</w:t>
            </w:r>
          </w:p>
        </w:tc>
        <w:tc>
          <w:tcPr>
            <w:tcW w:w="1377" w:type="auto"/>
          </w:tcPr>
          <w:p w14:paraId="5F8AD9D4" w14:textId="77777777" w:rsidR="005E738F" w:rsidRDefault="00000000">
            <w:pPr>
              <w:pStyle w:val="TAC"/>
            </w:pPr>
            <w:r>
              <w:t>on</w:t>
            </w:r>
          </w:p>
        </w:tc>
        <w:tc>
          <w:tcPr>
            <w:tcW w:w="1377" w:type="auto"/>
          </w:tcPr>
          <w:p w14:paraId="6CD380F7" w14:textId="77777777" w:rsidR="005E738F" w:rsidRDefault="00000000">
            <w:pPr>
              <w:pStyle w:val="TAC"/>
            </w:pPr>
            <w:r>
              <w:t>5%</w:t>
            </w:r>
          </w:p>
        </w:tc>
        <w:tc>
          <w:tcPr>
            <w:tcW w:w="1377" w:type="auto"/>
          </w:tcPr>
          <w:p w14:paraId="0907739A" w14:textId="77777777" w:rsidR="005E738F" w:rsidRDefault="00000000">
            <w:pPr>
              <w:pStyle w:val="TAC"/>
            </w:pPr>
            <w:r>
              <w:t>NWT c18 OR BT c17</w:t>
            </w:r>
          </w:p>
        </w:tc>
        <w:tc>
          <w:tcPr>
            <w:tcW w:w="1377" w:type="auto"/>
          </w:tcPr>
          <w:p w14:paraId="7DEA95C3" w14:textId="77777777" w:rsidR="005E738F" w:rsidRDefault="00000000">
            <w:pPr>
              <w:pStyle w:val="TAC"/>
            </w:pPr>
            <w:r>
              <w:t>PASS</w:t>
            </w:r>
          </w:p>
        </w:tc>
      </w:tr>
    </w:tbl>
    <w:p w14:paraId="73ACA4F4" w14:textId="77777777" w:rsidR="005E738F" w:rsidRDefault="005E738F"/>
    <w:p w14:paraId="41411795" w14:textId="77777777" w:rsidR="005E738F" w:rsidRDefault="00000000">
      <w:r>
        <w:t>The relation between the results for the two different languages and listening laboratories is illustrated by the following scatter plot. In this plot, only the test and not the anchor conditions are depicted.</w:t>
      </w:r>
    </w:p>
    <w:p w14:paraId="79327B2E" w14:textId="77777777" w:rsidR="005E738F" w:rsidRDefault="00000000">
      <w:pPr>
        <w:pStyle w:val="TH"/>
      </w:pPr>
      <w:r>
        <w:rPr>
          <w:noProof/>
        </w:rPr>
        <w:drawing>
          <wp:inline distT="0" distB="0" distL="0" distR="0" wp14:anchorId="6A0C1D6C" wp14:editId="6DD1B1B1">
            <wp:extent cx="3240000" cy="324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3 Condition (no anchors).png"/>
                    <pic:cNvPicPr/>
                  </pic:nvPicPr>
                  <pic:blipFill>
                    <a:blip r:embed="rId11"/>
                    <a:stretch>
                      <a:fillRect/>
                    </a:stretch>
                  </pic:blipFill>
                  <pic:spPr>
                    <a:xfrm>
                      <a:off x="0" y="0"/>
                      <a:ext cx="3240000" cy="3240000"/>
                    </a:xfrm>
                    <a:prstGeom prst="rect">
                      <a:avLst/>
                    </a:prstGeom>
                  </pic:spPr>
                </pic:pic>
              </a:graphicData>
            </a:graphic>
          </wp:inline>
        </w:drawing>
      </w:r>
    </w:p>
    <w:p w14:paraId="20AC7B90" w14:textId="401BA0BD" w:rsidR="005E738F" w:rsidRDefault="00000000">
      <w:pPr>
        <w:pStyle w:val="TF"/>
      </w:pPr>
      <w:r>
        <w:t xml:space="preserve">Figure </w:t>
      </w:r>
      <w:r>
        <w:fldChar w:fldCharType="begin"/>
      </w:r>
      <w:r>
        <w:instrText>SEQ Figure \* ARABIC</w:instrText>
      </w:r>
      <w:r w:rsidR="001216E8">
        <w:fldChar w:fldCharType="separate"/>
      </w:r>
      <w:r w:rsidR="001216E8">
        <w:rPr>
          <w:noProof/>
        </w:rPr>
        <w:t>3</w:t>
      </w:r>
      <w:r>
        <w:fldChar w:fldCharType="end"/>
      </w:r>
      <w:r>
        <w:t>: Scatter plot of averaged test condition ratings for the two listening laboratories/languages of experiment P800-3</w:t>
      </w:r>
    </w:p>
    <w:p w14:paraId="140D13DD" w14:textId="77777777" w:rsidR="005E738F" w:rsidRDefault="00000000">
      <w:r>
        <w:br w:type="page"/>
      </w:r>
    </w:p>
    <w:p w14:paraId="54BFC2E0" w14:textId="77777777" w:rsidR="00A07CFB" w:rsidRDefault="00A07CFB" w:rsidP="00A07CFB">
      <w:pPr>
        <w:pStyle w:val="Heading2"/>
      </w:pPr>
      <w:r>
        <w:lastRenderedPageBreak/>
        <w:t>P800-4 (FOA, Clean speech)</w:t>
      </w:r>
    </w:p>
    <w:p w14:paraId="5BA3F10D" w14:textId="77777777" w:rsidR="005E738F" w:rsidRDefault="00000000">
      <w:r>
        <w:t>The complete statistical evaluation of the requirement ToR tests for experiment P800-4 is given in the following table. The evaluation is done separately for the data from the two listening laboratories.</w:t>
      </w:r>
    </w:p>
    <w:p w14:paraId="3B636C38" w14:textId="553AE545" w:rsidR="005E738F" w:rsidRDefault="00000000">
      <w:pPr>
        <w:pStyle w:val="TH"/>
      </w:pPr>
      <w:r>
        <w:t xml:space="preserve">Table </w:t>
      </w:r>
      <w:r>
        <w:fldChar w:fldCharType="begin"/>
      </w:r>
      <w:r>
        <w:instrText>SEQ Table \* ARABIC</w:instrText>
      </w:r>
      <w:r w:rsidR="001216E8">
        <w:fldChar w:fldCharType="separate"/>
      </w:r>
      <w:r w:rsidR="001216E8">
        <w:rPr>
          <w:noProof/>
        </w:rPr>
        <w:t>10</w:t>
      </w:r>
      <w:r>
        <w:fldChar w:fldCharType="end"/>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5E738F" w14:paraId="36E34E2D" w14:textId="77777777">
        <w:trPr>
          <w:jc w:val="center"/>
        </w:trPr>
        <w:tc>
          <w:tcPr>
            <w:tcW w:w="603" w:type="auto"/>
            <w:gridSpan w:val="2"/>
            <w:vMerge w:val="restart"/>
          </w:tcPr>
          <w:p w14:paraId="703B7AC8" w14:textId="77777777" w:rsidR="005E738F" w:rsidRDefault="005E738F">
            <w:pPr>
              <w:pStyle w:val="TAH6"/>
            </w:pPr>
          </w:p>
        </w:tc>
        <w:tc>
          <w:tcPr>
            <w:tcW w:w="603" w:type="auto"/>
          </w:tcPr>
          <w:p w14:paraId="34E22DB6" w14:textId="77777777" w:rsidR="005E738F" w:rsidRDefault="00000000">
            <w:pPr>
              <w:pStyle w:val="TAH6"/>
            </w:pPr>
            <w:r>
              <w:t>Type</w:t>
            </w:r>
          </w:p>
        </w:tc>
        <w:tc>
          <w:tcPr>
            <w:tcW w:w="603" w:type="auto"/>
            <w:gridSpan w:val="6"/>
          </w:tcPr>
          <w:p w14:paraId="64007E0D" w14:textId="77777777" w:rsidR="005E738F" w:rsidRDefault="00000000">
            <w:pPr>
              <w:pStyle w:val="TAH6"/>
            </w:pPr>
            <w:r>
              <w:t>CuT</w:t>
            </w:r>
          </w:p>
        </w:tc>
        <w:tc>
          <w:tcPr>
            <w:tcW w:w="603" w:type="auto"/>
            <w:gridSpan w:val="4"/>
          </w:tcPr>
          <w:p w14:paraId="01F097E3" w14:textId="77777777" w:rsidR="005E738F" w:rsidRDefault="00000000">
            <w:pPr>
              <w:pStyle w:val="TAH6"/>
            </w:pPr>
            <w:r>
              <w:t>EVS Reference</w:t>
            </w:r>
          </w:p>
        </w:tc>
        <w:tc>
          <w:tcPr>
            <w:tcW w:w="603" w:type="auto"/>
            <w:gridSpan w:val="3"/>
          </w:tcPr>
          <w:p w14:paraId="05FF86CE" w14:textId="77777777" w:rsidR="005E738F" w:rsidRDefault="00000000">
            <w:pPr>
              <w:pStyle w:val="TAH6"/>
            </w:pPr>
            <w:r>
              <w:t>Evaluation</w:t>
            </w:r>
          </w:p>
        </w:tc>
      </w:tr>
      <w:tr w:rsidR="005E738F" w14:paraId="1D6B7E14" w14:textId="77777777">
        <w:trPr>
          <w:jc w:val="center"/>
        </w:trPr>
        <w:tc>
          <w:tcPr>
            <w:tcW w:w="603" w:type="auto"/>
            <w:gridSpan w:val="2"/>
            <w:vMerge/>
          </w:tcPr>
          <w:p w14:paraId="493AEDCD" w14:textId="77777777" w:rsidR="005E738F" w:rsidRDefault="005E738F"/>
        </w:tc>
        <w:tc>
          <w:tcPr>
            <w:tcW w:w="603" w:type="auto"/>
          </w:tcPr>
          <w:p w14:paraId="74C1BDBE" w14:textId="77777777" w:rsidR="005E738F" w:rsidRDefault="00000000">
            <w:pPr>
              <w:pStyle w:val="TAH6"/>
            </w:pPr>
            <w:r>
              <w:t>Value</w:t>
            </w:r>
          </w:p>
        </w:tc>
        <w:tc>
          <w:tcPr>
            <w:tcW w:w="603" w:type="auto"/>
          </w:tcPr>
          <w:p w14:paraId="47990DEC" w14:textId="77777777" w:rsidR="005E738F" w:rsidRDefault="00000000">
            <w:pPr>
              <w:pStyle w:val="TAH6"/>
            </w:pPr>
            <w:r>
              <w:t>Bitrate</w:t>
            </w:r>
          </w:p>
        </w:tc>
        <w:tc>
          <w:tcPr>
            <w:tcW w:w="603" w:type="auto"/>
          </w:tcPr>
          <w:p w14:paraId="55B7DFCA" w14:textId="77777777" w:rsidR="005E738F" w:rsidRDefault="00000000">
            <w:pPr>
              <w:pStyle w:val="TAH6"/>
            </w:pPr>
            <w:r>
              <w:t>DTX</w:t>
            </w:r>
          </w:p>
        </w:tc>
        <w:tc>
          <w:tcPr>
            <w:tcW w:w="603" w:type="auto"/>
          </w:tcPr>
          <w:p w14:paraId="0A11260C" w14:textId="77777777" w:rsidR="005E738F" w:rsidRDefault="00000000">
            <w:pPr>
              <w:pStyle w:val="TAH6"/>
            </w:pPr>
            <w:r>
              <w:t>FER</w:t>
            </w:r>
          </w:p>
        </w:tc>
        <w:tc>
          <w:tcPr>
            <w:tcW w:w="603" w:type="auto"/>
          </w:tcPr>
          <w:p w14:paraId="4EED4FC8" w14:textId="77777777" w:rsidR="005E738F" w:rsidRDefault="00000000">
            <w:pPr>
              <w:pStyle w:val="TAH6"/>
            </w:pPr>
            <w:r>
              <w:t>Req.</w:t>
            </w:r>
          </w:p>
        </w:tc>
        <w:tc>
          <w:tcPr>
            <w:tcW w:w="603" w:type="auto"/>
          </w:tcPr>
          <w:p w14:paraId="011A990E" w14:textId="77777777" w:rsidR="005E738F" w:rsidRDefault="00000000">
            <w:pPr>
              <w:pStyle w:val="TAH6"/>
            </w:pPr>
            <w:r>
              <w:t>MOS</w:t>
            </w:r>
          </w:p>
        </w:tc>
        <w:tc>
          <w:tcPr>
            <w:tcW w:w="603" w:type="auto"/>
          </w:tcPr>
          <w:p w14:paraId="746E690D" w14:textId="77777777" w:rsidR="005E738F" w:rsidRDefault="00000000">
            <w:pPr>
              <w:pStyle w:val="TAH6"/>
            </w:pPr>
            <w:r>
              <w:t>Std.</w:t>
            </w:r>
          </w:p>
        </w:tc>
        <w:tc>
          <w:tcPr>
            <w:tcW w:w="603" w:type="auto"/>
          </w:tcPr>
          <w:p w14:paraId="4AC1160D" w14:textId="77777777" w:rsidR="005E738F" w:rsidRDefault="00000000">
            <w:pPr>
              <w:pStyle w:val="TAH6"/>
            </w:pPr>
            <w:r>
              <w:t>Cond.</w:t>
            </w:r>
          </w:p>
        </w:tc>
        <w:tc>
          <w:tcPr>
            <w:tcW w:w="603" w:type="auto"/>
          </w:tcPr>
          <w:p w14:paraId="6C77DF8A" w14:textId="77777777" w:rsidR="005E738F" w:rsidRDefault="00000000">
            <w:pPr>
              <w:pStyle w:val="TAH6"/>
            </w:pPr>
            <w:r>
              <w:t>Bitrate</w:t>
            </w:r>
          </w:p>
        </w:tc>
        <w:tc>
          <w:tcPr>
            <w:tcW w:w="603" w:type="auto"/>
          </w:tcPr>
          <w:p w14:paraId="4DC7A3C6" w14:textId="77777777" w:rsidR="005E738F" w:rsidRDefault="00000000">
            <w:pPr>
              <w:pStyle w:val="TAH6"/>
            </w:pPr>
            <w:r>
              <w:t>MOS</w:t>
            </w:r>
          </w:p>
        </w:tc>
        <w:tc>
          <w:tcPr>
            <w:tcW w:w="603" w:type="auto"/>
          </w:tcPr>
          <w:p w14:paraId="7EE2B978" w14:textId="77777777" w:rsidR="005E738F" w:rsidRDefault="00000000">
            <w:pPr>
              <w:pStyle w:val="TAH6"/>
            </w:pPr>
            <w:r>
              <w:t>Std.</w:t>
            </w:r>
          </w:p>
        </w:tc>
        <w:tc>
          <w:tcPr>
            <w:tcW w:w="603" w:type="auto"/>
          </w:tcPr>
          <w:p w14:paraId="5AF228ED" w14:textId="77777777" w:rsidR="005E738F" w:rsidRDefault="00000000">
            <w:pPr>
              <w:pStyle w:val="TAH6"/>
            </w:pPr>
            <w:r>
              <w:t>T-Stat</w:t>
            </w:r>
          </w:p>
        </w:tc>
        <w:tc>
          <w:tcPr>
            <w:tcW w:w="603" w:type="auto"/>
          </w:tcPr>
          <w:p w14:paraId="17190183" w14:textId="77777777" w:rsidR="005E738F" w:rsidRDefault="00000000">
            <w:pPr>
              <w:pStyle w:val="TAH6"/>
            </w:pPr>
            <w:r>
              <w:t>Result</w:t>
            </w:r>
          </w:p>
        </w:tc>
        <w:tc>
          <w:tcPr>
            <w:tcW w:w="603" w:type="auto"/>
          </w:tcPr>
          <w:p w14:paraId="355BCA45" w14:textId="77777777" w:rsidR="005E738F" w:rsidRDefault="00000000">
            <w:pPr>
              <w:pStyle w:val="TAH6"/>
            </w:pPr>
            <w:r>
              <w:t>State</w:t>
            </w:r>
          </w:p>
        </w:tc>
      </w:tr>
      <w:tr w:rsidR="005E738F" w14:paraId="3C78ADCC" w14:textId="77777777">
        <w:trPr>
          <w:jc w:val="center"/>
        </w:trPr>
        <w:tc>
          <w:tcPr>
            <w:tcW w:w="603" w:type="auto"/>
          </w:tcPr>
          <w:p w14:paraId="3FD083E8" w14:textId="77777777" w:rsidR="005E738F" w:rsidRDefault="00000000">
            <w:pPr>
              <w:pStyle w:val="TAH6"/>
            </w:pPr>
            <w:r>
              <w:t>Lab</w:t>
            </w:r>
          </w:p>
        </w:tc>
        <w:tc>
          <w:tcPr>
            <w:tcW w:w="603" w:type="auto"/>
          </w:tcPr>
          <w:p w14:paraId="3D612F6D" w14:textId="77777777" w:rsidR="005E738F" w:rsidRDefault="00000000">
            <w:pPr>
              <w:pStyle w:val="TAH6"/>
            </w:pPr>
            <w:r>
              <w:t>Cond.</w:t>
            </w:r>
          </w:p>
        </w:tc>
        <w:tc>
          <w:tcPr>
            <w:tcW w:w="603" w:type="auto"/>
          </w:tcPr>
          <w:p w14:paraId="546541C3" w14:textId="77777777" w:rsidR="005E738F" w:rsidRDefault="00000000">
            <w:pPr>
              <w:pStyle w:val="TAH6"/>
            </w:pPr>
            <w:r>
              <w:t>ToR#</w:t>
            </w:r>
          </w:p>
        </w:tc>
        <w:tc>
          <w:tcPr>
            <w:tcW w:w="603" w:type="auto"/>
            <w:gridSpan w:val="13"/>
          </w:tcPr>
          <w:p w14:paraId="4B98B586" w14:textId="77777777" w:rsidR="005E738F" w:rsidRDefault="005E738F">
            <w:pPr>
              <w:pStyle w:val="TAH6"/>
            </w:pPr>
          </w:p>
        </w:tc>
      </w:tr>
      <w:tr w:rsidR="005E738F" w14:paraId="3C0C9F88" w14:textId="77777777">
        <w:trPr>
          <w:jc w:val="center"/>
        </w:trPr>
        <w:tc>
          <w:tcPr>
            <w:tcW w:w="603" w:type="auto"/>
            <w:vMerge w:val="restart"/>
          </w:tcPr>
          <w:p w14:paraId="7CB035F6" w14:textId="77777777" w:rsidR="005E738F" w:rsidRDefault="00000000">
            <w:pPr>
              <w:pStyle w:val="TAC6"/>
            </w:pPr>
            <w:r>
              <w:t>a</w:t>
            </w:r>
          </w:p>
        </w:tc>
        <w:tc>
          <w:tcPr>
            <w:tcW w:w="603" w:type="auto"/>
          </w:tcPr>
          <w:p w14:paraId="0F1309D1" w14:textId="77777777" w:rsidR="005E738F" w:rsidRDefault="00000000">
            <w:pPr>
              <w:pStyle w:val="TAC6"/>
            </w:pPr>
            <w:r>
              <w:t>c24</w:t>
            </w:r>
          </w:p>
        </w:tc>
        <w:tc>
          <w:tcPr>
            <w:tcW w:w="603" w:type="auto"/>
          </w:tcPr>
          <w:p w14:paraId="686C5CAF" w14:textId="77777777" w:rsidR="005E738F" w:rsidRDefault="00000000">
            <w:pPr>
              <w:pStyle w:val="TAC6"/>
            </w:pPr>
            <w:r>
              <w:t>1</w:t>
            </w:r>
          </w:p>
        </w:tc>
        <w:tc>
          <w:tcPr>
            <w:tcW w:w="603" w:type="auto"/>
          </w:tcPr>
          <w:p w14:paraId="202C8389" w14:textId="77777777" w:rsidR="005E738F" w:rsidRDefault="00000000">
            <w:pPr>
              <w:pStyle w:val="TAC6"/>
            </w:pPr>
            <w:r>
              <w:t>16.4</w:t>
            </w:r>
          </w:p>
        </w:tc>
        <w:tc>
          <w:tcPr>
            <w:tcW w:w="603" w:type="auto"/>
          </w:tcPr>
          <w:p w14:paraId="66BEF011" w14:textId="77777777" w:rsidR="005E738F" w:rsidRDefault="00000000">
            <w:pPr>
              <w:pStyle w:val="TAC6"/>
            </w:pPr>
            <w:r>
              <w:t>off</w:t>
            </w:r>
          </w:p>
        </w:tc>
        <w:tc>
          <w:tcPr>
            <w:tcW w:w="603" w:type="auto"/>
          </w:tcPr>
          <w:p w14:paraId="460C9916" w14:textId="77777777" w:rsidR="005E738F" w:rsidRDefault="005E738F">
            <w:pPr>
              <w:pStyle w:val="TAC6"/>
            </w:pPr>
          </w:p>
        </w:tc>
        <w:tc>
          <w:tcPr>
            <w:tcW w:w="603" w:type="auto"/>
          </w:tcPr>
          <w:p w14:paraId="6C59C3D2" w14:textId="77777777" w:rsidR="005E738F" w:rsidRDefault="00000000">
            <w:pPr>
              <w:pStyle w:val="TAC6"/>
            </w:pPr>
            <w:r>
              <w:t>NWT</w:t>
            </w:r>
          </w:p>
        </w:tc>
        <w:tc>
          <w:tcPr>
            <w:tcW w:w="603" w:type="auto"/>
          </w:tcPr>
          <w:p w14:paraId="4ABA3F88" w14:textId="77777777" w:rsidR="005E738F" w:rsidRDefault="00000000">
            <w:pPr>
              <w:pStyle w:val="TAC6"/>
            </w:pPr>
            <w:r>
              <w:t>3.13</w:t>
            </w:r>
          </w:p>
        </w:tc>
        <w:tc>
          <w:tcPr>
            <w:tcW w:w="603" w:type="auto"/>
          </w:tcPr>
          <w:p w14:paraId="66242224" w14:textId="77777777" w:rsidR="005E738F" w:rsidRDefault="00000000">
            <w:pPr>
              <w:pStyle w:val="TAC6"/>
            </w:pPr>
            <w:r>
              <w:t>1.06</w:t>
            </w:r>
          </w:p>
        </w:tc>
        <w:tc>
          <w:tcPr>
            <w:tcW w:w="603" w:type="auto"/>
          </w:tcPr>
          <w:p w14:paraId="133EA1D6" w14:textId="77777777" w:rsidR="005E738F" w:rsidRDefault="00000000">
            <w:pPr>
              <w:pStyle w:val="TAC6"/>
            </w:pPr>
            <w:r>
              <w:t>c09</w:t>
            </w:r>
          </w:p>
        </w:tc>
        <w:tc>
          <w:tcPr>
            <w:tcW w:w="603" w:type="auto"/>
          </w:tcPr>
          <w:p w14:paraId="64D351A7" w14:textId="77777777" w:rsidR="005E738F" w:rsidRDefault="00000000">
            <w:pPr>
              <w:pStyle w:val="TAC6"/>
            </w:pPr>
            <w:r>
              <w:t>3x7.2</w:t>
            </w:r>
          </w:p>
        </w:tc>
        <w:tc>
          <w:tcPr>
            <w:tcW w:w="603" w:type="auto"/>
          </w:tcPr>
          <w:p w14:paraId="19F05561" w14:textId="77777777" w:rsidR="005E738F" w:rsidRDefault="00000000">
            <w:pPr>
              <w:pStyle w:val="TAC6"/>
            </w:pPr>
            <w:r>
              <w:t>2.47</w:t>
            </w:r>
          </w:p>
        </w:tc>
        <w:tc>
          <w:tcPr>
            <w:tcW w:w="603" w:type="auto"/>
          </w:tcPr>
          <w:p w14:paraId="34081852" w14:textId="77777777" w:rsidR="005E738F" w:rsidRDefault="00000000">
            <w:pPr>
              <w:pStyle w:val="TAC6"/>
            </w:pPr>
            <w:r>
              <w:t>1.14</w:t>
            </w:r>
          </w:p>
        </w:tc>
        <w:tc>
          <w:tcPr>
            <w:tcW w:w="603" w:type="auto"/>
          </w:tcPr>
          <w:p w14:paraId="3599D077" w14:textId="77777777" w:rsidR="005E738F" w:rsidRDefault="00000000">
            <w:pPr>
              <w:pStyle w:val="TAC6"/>
            </w:pPr>
            <w:r>
              <w:t>5.66</w:t>
            </w:r>
          </w:p>
        </w:tc>
        <w:tc>
          <w:tcPr>
            <w:tcW w:w="603" w:type="auto"/>
          </w:tcPr>
          <w:p w14:paraId="68DF346D" w14:textId="77777777" w:rsidR="005E738F" w:rsidRDefault="00000000">
            <w:pPr>
              <w:pStyle w:val="TAC6"/>
            </w:pPr>
            <w:r>
              <w:t>BT</w:t>
            </w:r>
          </w:p>
        </w:tc>
        <w:tc>
          <w:tcPr>
            <w:tcW w:w="603" w:type="auto"/>
            <w:shd w:val="clear" w:color="auto" w:fill="ADD8E6"/>
          </w:tcPr>
          <w:p w14:paraId="55EB3993" w14:textId="77777777" w:rsidR="005E738F" w:rsidRDefault="00000000">
            <w:pPr>
              <w:pStyle w:val="TAC6"/>
            </w:pPr>
            <w:r>
              <w:t>EXCEED</w:t>
            </w:r>
          </w:p>
        </w:tc>
      </w:tr>
      <w:tr w:rsidR="005E738F" w14:paraId="06013CFE" w14:textId="77777777">
        <w:trPr>
          <w:jc w:val="center"/>
        </w:trPr>
        <w:tc>
          <w:tcPr>
            <w:tcW w:w="603" w:type="auto"/>
            <w:vMerge/>
          </w:tcPr>
          <w:p w14:paraId="4B510A29" w14:textId="77777777" w:rsidR="005E738F" w:rsidRDefault="005E738F"/>
        </w:tc>
        <w:tc>
          <w:tcPr>
            <w:tcW w:w="603" w:type="auto"/>
          </w:tcPr>
          <w:p w14:paraId="7EFF93FE" w14:textId="77777777" w:rsidR="005E738F" w:rsidRDefault="00000000">
            <w:pPr>
              <w:pStyle w:val="TAC6"/>
            </w:pPr>
            <w:r>
              <w:t>c25</w:t>
            </w:r>
          </w:p>
        </w:tc>
        <w:tc>
          <w:tcPr>
            <w:tcW w:w="603" w:type="auto"/>
          </w:tcPr>
          <w:p w14:paraId="2DDD73F5" w14:textId="77777777" w:rsidR="005E738F" w:rsidRDefault="00000000">
            <w:pPr>
              <w:pStyle w:val="TAC6"/>
            </w:pPr>
            <w:r>
              <w:t>1</w:t>
            </w:r>
          </w:p>
        </w:tc>
        <w:tc>
          <w:tcPr>
            <w:tcW w:w="603" w:type="auto"/>
          </w:tcPr>
          <w:p w14:paraId="23B63B13" w14:textId="77777777" w:rsidR="005E738F" w:rsidRDefault="00000000">
            <w:pPr>
              <w:pStyle w:val="TAC6"/>
            </w:pPr>
            <w:r>
              <w:t>24.4</w:t>
            </w:r>
          </w:p>
        </w:tc>
        <w:tc>
          <w:tcPr>
            <w:tcW w:w="603" w:type="auto"/>
          </w:tcPr>
          <w:p w14:paraId="2104FCCE" w14:textId="77777777" w:rsidR="005E738F" w:rsidRDefault="00000000">
            <w:pPr>
              <w:pStyle w:val="TAC6"/>
            </w:pPr>
            <w:r>
              <w:t>off</w:t>
            </w:r>
          </w:p>
        </w:tc>
        <w:tc>
          <w:tcPr>
            <w:tcW w:w="603" w:type="auto"/>
          </w:tcPr>
          <w:p w14:paraId="57632774" w14:textId="77777777" w:rsidR="005E738F" w:rsidRDefault="005E738F">
            <w:pPr>
              <w:pStyle w:val="TAC6"/>
            </w:pPr>
          </w:p>
        </w:tc>
        <w:tc>
          <w:tcPr>
            <w:tcW w:w="603" w:type="auto"/>
          </w:tcPr>
          <w:p w14:paraId="11ED64F6" w14:textId="77777777" w:rsidR="005E738F" w:rsidRDefault="00000000">
            <w:pPr>
              <w:pStyle w:val="TAC6"/>
            </w:pPr>
            <w:r>
              <w:t>NWT</w:t>
            </w:r>
          </w:p>
        </w:tc>
        <w:tc>
          <w:tcPr>
            <w:tcW w:w="603" w:type="auto"/>
          </w:tcPr>
          <w:p w14:paraId="5B46E059" w14:textId="77777777" w:rsidR="005E738F" w:rsidRDefault="00000000">
            <w:pPr>
              <w:pStyle w:val="TAC6"/>
            </w:pPr>
            <w:r>
              <w:t>3.49</w:t>
            </w:r>
          </w:p>
        </w:tc>
        <w:tc>
          <w:tcPr>
            <w:tcW w:w="603" w:type="auto"/>
          </w:tcPr>
          <w:p w14:paraId="49198BE6" w14:textId="77777777" w:rsidR="005E738F" w:rsidRDefault="00000000">
            <w:pPr>
              <w:pStyle w:val="TAC6"/>
            </w:pPr>
            <w:r>
              <w:t>0.95</w:t>
            </w:r>
          </w:p>
        </w:tc>
        <w:tc>
          <w:tcPr>
            <w:tcW w:w="603" w:type="auto"/>
          </w:tcPr>
          <w:p w14:paraId="7418E106" w14:textId="77777777" w:rsidR="005E738F" w:rsidRDefault="00000000">
            <w:pPr>
              <w:pStyle w:val="TAC6"/>
            </w:pPr>
            <w:r>
              <w:t>c10</w:t>
            </w:r>
          </w:p>
        </w:tc>
        <w:tc>
          <w:tcPr>
            <w:tcW w:w="603" w:type="auto"/>
          </w:tcPr>
          <w:p w14:paraId="797DA7A6" w14:textId="77777777" w:rsidR="005E738F" w:rsidRDefault="00000000">
            <w:pPr>
              <w:pStyle w:val="TAC6"/>
            </w:pPr>
            <w:r>
              <w:t>4x7.2</w:t>
            </w:r>
          </w:p>
        </w:tc>
        <w:tc>
          <w:tcPr>
            <w:tcW w:w="603" w:type="auto"/>
          </w:tcPr>
          <w:p w14:paraId="649590E6" w14:textId="77777777" w:rsidR="005E738F" w:rsidRDefault="00000000">
            <w:pPr>
              <w:pStyle w:val="TAC6"/>
            </w:pPr>
            <w:r>
              <w:t>2.54</w:t>
            </w:r>
          </w:p>
        </w:tc>
        <w:tc>
          <w:tcPr>
            <w:tcW w:w="603" w:type="auto"/>
          </w:tcPr>
          <w:p w14:paraId="58E4C2A9" w14:textId="77777777" w:rsidR="005E738F" w:rsidRDefault="00000000">
            <w:pPr>
              <w:pStyle w:val="TAC6"/>
            </w:pPr>
            <w:r>
              <w:t>1.07</w:t>
            </w:r>
          </w:p>
        </w:tc>
        <w:tc>
          <w:tcPr>
            <w:tcW w:w="603" w:type="auto"/>
          </w:tcPr>
          <w:p w14:paraId="5B0CB7F1" w14:textId="77777777" w:rsidR="005E738F" w:rsidRDefault="00000000">
            <w:pPr>
              <w:pStyle w:val="TAC6"/>
            </w:pPr>
            <w:r>
              <w:t>8.85</w:t>
            </w:r>
          </w:p>
        </w:tc>
        <w:tc>
          <w:tcPr>
            <w:tcW w:w="603" w:type="auto"/>
          </w:tcPr>
          <w:p w14:paraId="11F97DA2" w14:textId="77777777" w:rsidR="005E738F" w:rsidRDefault="00000000">
            <w:pPr>
              <w:pStyle w:val="TAC6"/>
            </w:pPr>
            <w:r>
              <w:t>BT</w:t>
            </w:r>
          </w:p>
        </w:tc>
        <w:tc>
          <w:tcPr>
            <w:tcW w:w="603" w:type="auto"/>
            <w:shd w:val="clear" w:color="auto" w:fill="ADD8E6"/>
          </w:tcPr>
          <w:p w14:paraId="2B55649A" w14:textId="77777777" w:rsidR="005E738F" w:rsidRDefault="00000000">
            <w:pPr>
              <w:pStyle w:val="TAC6"/>
            </w:pPr>
            <w:r>
              <w:t>EXCEED</w:t>
            </w:r>
          </w:p>
        </w:tc>
      </w:tr>
      <w:tr w:rsidR="005E738F" w14:paraId="27565692" w14:textId="77777777">
        <w:trPr>
          <w:jc w:val="center"/>
        </w:trPr>
        <w:tc>
          <w:tcPr>
            <w:tcW w:w="603" w:type="auto"/>
            <w:vMerge/>
          </w:tcPr>
          <w:p w14:paraId="788D95F7" w14:textId="77777777" w:rsidR="005E738F" w:rsidRDefault="005E738F"/>
        </w:tc>
        <w:tc>
          <w:tcPr>
            <w:tcW w:w="603" w:type="auto"/>
            <w:vMerge w:val="restart"/>
          </w:tcPr>
          <w:p w14:paraId="6ABF1FAF" w14:textId="77777777" w:rsidR="005E738F" w:rsidRDefault="00000000">
            <w:pPr>
              <w:pStyle w:val="TAC6"/>
            </w:pPr>
            <w:r>
              <w:t>c26</w:t>
            </w:r>
          </w:p>
        </w:tc>
        <w:tc>
          <w:tcPr>
            <w:tcW w:w="603" w:type="auto"/>
          </w:tcPr>
          <w:p w14:paraId="412F7FA0" w14:textId="77777777" w:rsidR="005E738F" w:rsidRDefault="00000000">
            <w:pPr>
              <w:pStyle w:val="TAC6"/>
            </w:pPr>
            <w:r>
              <w:t>1</w:t>
            </w:r>
          </w:p>
        </w:tc>
        <w:tc>
          <w:tcPr>
            <w:tcW w:w="603" w:type="auto"/>
          </w:tcPr>
          <w:p w14:paraId="563FEB0D" w14:textId="77777777" w:rsidR="005E738F" w:rsidRDefault="00000000">
            <w:pPr>
              <w:pStyle w:val="TAC6"/>
            </w:pPr>
            <w:r>
              <w:t>32</w:t>
            </w:r>
          </w:p>
        </w:tc>
        <w:tc>
          <w:tcPr>
            <w:tcW w:w="603" w:type="auto"/>
          </w:tcPr>
          <w:p w14:paraId="6D2927F6" w14:textId="77777777" w:rsidR="005E738F" w:rsidRDefault="00000000">
            <w:pPr>
              <w:pStyle w:val="TAC6"/>
            </w:pPr>
            <w:r>
              <w:t>off</w:t>
            </w:r>
          </w:p>
        </w:tc>
        <w:tc>
          <w:tcPr>
            <w:tcW w:w="603" w:type="auto"/>
          </w:tcPr>
          <w:p w14:paraId="5EEF0B31" w14:textId="77777777" w:rsidR="005E738F" w:rsidRDefault="005E738F">
            <w:pPr>
              <w:pStyle w:val="TAC6"/>
            </w:pPr>
          </w:p>
        </w:tc>
        <w:tc>
          <w:tcPr>
            <w:tcW w:w="603" w:type="auto"/>
          </w:tcPr>
          <w:p w14:paraId="138D3656" w14:textId="77777777" w:rsidR="005E738F" w:rsidRDefault="00000000">
            <w:pPr>
              <w:pStyle w:val="TAC6"/>
            </w:pPr>
            <w:r>
              <w:t>NWT</w:t>
            </w:r>
          </w:p>
        </w:tc>
        <w:tc>
          <w:tcPr>
            <w:tcW w:w="603" w:type="auto"/>
          </w:tcPr>
          <w:p w14:paraId="2B6A4B6C" w14:textId="77777777" w:rsidR="005E738F" w:rsidRDefault="00000000">
            <w:pPr>
              <w:pStyle w:val="TAC6"/>
            </w:pPr>
            <w:r>
              <w:t>3.74</w:t>
            </w:r>
          </w:p>
        </w:tc>
        <w:tc>
          <w:tcPr>
            <w:tcW w:w="603" w:type="auto"/>
          </w:tcPr>
          <w:p w14:paraId="27DC4155" w14:textId="77777777" w:rsidR="005E738F" w:rsidRDefault="00000000">
            <w:pPr>
              <w:pStyle w:val="TAC6"/>
            </w:pPr>
            <w:r>
              <w:t>0.98</w:t>
            </w:r>
          </w:p>
        </w:tc>
        <w:tc>
          <w:tcPr>
            <w:tcW w:w="603" w:type="auto"/>
          </w:tcPr>
          <w:p w14:paraId="47C31E37" w14:textId="77777777" w:rsidR="005E738F" w:rsidRDefault="00000000">
            <w:pPr>
              <w:pStyle w:val="TAC6"/>
            </w:pPr>
            <w:r>
              <w:t>c12</w:t>
            </w:r>
          </w:p>
        </w:tc>
        <w:tc>
          <w:tcPr>
            <w:tcW w:w="603" w:type="auto"/>
          </w:tcPr>
          <w:p w14:paraId="236AF0A2" w14:textId="77777777" w:rsidR="005E738F" w:rsidRDefault="00000000">
            <w:pPr>
              <w:pStyle w:val="TAC6"/>
            </w:pPr>
            <w:r>
              <w:t>4x9.6</w:t>
            </w:r>
          </w:p>
        </w:tc>
        <w:tc>
          <w:tcPr>
            <w:tcW w:w="603" w:type="auto"/>
          </w:tcPr>
          <w:p w14:paraId="589E49B9" w14:textId="77777777" w:rsidR="005E738F" w:rsidRDefault="00000000">
            <w:pPr>
              <w:pStyle w:val="TAC6"/>
            </w:pPr>
            <w:r>
              <w:t>3.4</w:t>
            </w:r>
          </w:p>
        </w:tc>
        <w:tc>
          <w:tcPr>
            <w:tcW w:w="603" w:type="auto"/>
          </w:tcPr>
          <w:p w14:paraId="4B7F1400" w14:textId="77777777" w:rsidR="005E738F" w:rsidRDefault="00000000">
            <w:pPr>
              <w:pStyle w:val="TAC6"/>
            </w:pPr>
            <w:r>
              <w:t>0.98</w:t>
            </w:r>
          </w:p>
        </w:tc>
        <w:tc>
          <w:tcPr>
            <w:tcW w:w="603" w:type="auto"/>
          </w:tcPr>
          <w:p w14:paraId="652F1D03" w14:textId="77777777" w:rsidR="005E738F" w:rsidRDefault="00000000">
            <w:pPr>
              <w:pStyle w:val="TAC6"/>
            </w:pPr>
            <w:r>
              <w:t>3.33</w:t>
            </w:r>
          </w:p>
        </w:tc>
        <w:tc>
          <w:tcPr>
            <w:tcW w:w="603" w:type="auto"/>
          </w:tcPr>
          <w:p w14:paraId="5B78F433" w14:textId="77777777" w:rsidR="005E738F" w:rsidRDefault="00000000">
            <w:pPr>
              <w:pStyle w:val="TAC6"/>
            </w:pPr>
            <w:r>
              <w:t>BT</w:t>
            </w:r>
          </w:p>
        </w:tc>
        <w:tc>
          <w:tcPr>
            <w:tcW w:w="603" w:type="auto"/>
            <w:shd w:val="clear" w:color="auto" w:fill="ADD8E6"/>
          </w:tcPr>
          <w:p w14:paraId="4A3D28E3" w14:textId="77777777" w:rsidR="005E738F" w:rsidRDefault="00000000">
            <w:pPr>
              <w:pStyle w:val="TAC6"/>
            </w:pPr>
            <w:r>
              <w:t>EXCEED</w:t>
            </w:r>
          </w:p>
        </w:tc>
      </w:tr>
      <w:tr w:rsidR="005E738F" w14:paraId="00B1B08F" w14:textId="77777777">
        <w:trPr>
          <w:jc w:val="center"/>
        </w:trPr>
        <w:tc>
          <w:tcPr>
            <w:tcW w:w="603" w:type="auto"/>
            <w:vMerge/>
          </w:tcPr>
          <w:p w14:paraId="3643EB2B" w14:textId="77777777" w:rsidR="005E738F" w:rsidRDefault="005E738F"/>
        </w:tc>
        <w:tc>
          <w:tcPr>
            <w:tcW w:w="603" w:type="auto"/>
            <w:vMerge/>
          </w:tcPr>
          <w:p w14:paraId="66A19913" w14:textId="77777777" w:rsidR="005E738F" w:rsidRDefault="005E738F"/>
        </w:tc>
        <w:tc>
          <w:tcPr>
            <w:tcW w:w="603" w:type="auto"/>
          </w:tcPr>
          <w:p w14:paraId="607A608A" w14:textId="77777777" w:rsidR="005E738F" w:rsidRDefault="00000000">
            <w:pPr>
              <w:pStyle w:val="TAC6"/>
            </w:pPr>
            <w:r>
              <w:t>2</w:t>
            </w:r>
          </w:p>
        </w:tc>
        <w:tc>
          <w:tcPr>
            <w:tcW w:w="603" w:type="auto"/>
          </w:tcPr>
          <w:p w14:paraId="51D68AE3" w14:textId="77777777" w:rsidR="005E738F" w:rsidRDefault="00000000">
            <w:pPr>
              <w:pStyle w:val="TAC6"/>
            </w:pPr>
            <w:r>
              <w:t>32</w:t>
            </w:r>
          </w:p>
        </w:tc>
        <w:tc>
          <w:tcPr>
            <w:tcW w:w="603" w:type="auto"/>
          </w:tcPr>
          <w:p w14:paraId="2E9B10DD" w14:textId="77777777" w:rsidR="005E738F" w:rsidRDefault="00000000">
            <w:pPr>
              <w:pStyle w:val="TAC6"/>
            </w:pPr>
            <w:r>
              <w:t>off</w:t>
            </w:r>
          </w:p>
        </w:tc>
        <w:tc>
          <w:tcPr>
            <w:tcW w:w="603" w:type="auto"/>
          </w:tcPr>
          <w:p w14:paraId="0DE2C56E" w14:textId="77777777" w:rsidR="005E738F" w:rsidRDefault="005E738F">
            <w:pPr>
              <w:pStyle w:val="TAC6"/>
            </w:pPr>
          </w:p>
        </w:tc>
        <w:tc>
          <w:tcPr>
            <w:tcW w:w="603" w:type="auto"/>
          </w:tcPr>
          <w:p w14:paraId="4FBCC9F4" w14:textId="77777777" w:rsidR="005E738F" w:rsidRDefault="00000000">
            <w:pPr>
              <w:pStyle w:val="TAC6"/>
            </w:pPr>
            <w:r>
              <w:t>BT</w:t>
            </w:r>
          </w:p>
        </w:tc>
        <w:tc>
          <w:tcPr>
            <w:tcW w:w="603" w:type="auto"/>
          </w:tcPr>
          <w:p w14:paraId="189C69F0" w14:textId="77777777" w:rsidR="005E738F" w:rsidRDefault="00000000">
            <w:pPr>
              <w:pStyle w:val="TAC6"/>
            </w:pPr>
            <w:r>
              <w:t>3.74</w:t>
            </w:r>
          </w:p>
        </w:tc>
        <w:tc>
          <w:tcPr>
            <w:tcW w:w="603" w:type="auto"/>
          </w:tcPr>
          <w:p w14:paraId="4398DCED" w14:textId="77777777" w:rsidR="005E738F" w:rsidRDefault="00000000">
            <w:pPr>
              <w:pStyle w:val="TAC6"/>
            </w:pPr>
            <w:r>
              <w:t>0.98</w:t>
            </w:r>
          </w:p>
        </w:tc>
        <w:tc>
          <w:tcPr>
            <w:tcW w:w="603" w:type="auto"/>
          </w:tcPr>
          <w:p w14:paraId="5A60478A" w14:textId="77777777" w:rsidR="005E738F" w:rsidRDefault="00000000">
            <w:pPr>
              <w:pStyle w:val="TAC6"/>
            </w:pPr>
            <w:r>
              <w:t>c11</w:t>
            </w:r>
          </w:p>
        </w:tc>
        <w:tc>
          <w:tcPr>
            <w:tcW w:w="603" w:type="auto"/>
          </w:tcPr>
          <w:p w14:paraId="3AA55200" w14:textId="77777777" w:rsidR="005E738F" w:rsidRDefault="00000000">
            <w:pPr>
              <w:pStyle w:val="TAC6"/>
            </w:pPr>
            <w:r>
              <w:t>4x8</w:t>
            </w:r>
          </w:p>
        </w:tc>
        <w:tc>
          <w:tcPr>
            <w:tcW w:w="603" w:type="auto"/>
          </w:tcPr>
          <w:p w14:paraId="73478DCF" w14:textId="77777777" w:rsidR="005E738F" w:rsidRDefault="00000000">
            <w:pPr>
              <w:pStyle w:val="TAC6"/>
            </w:pPr>
            <w:r>
              <w:t>2.73</w:t>
            </w:r>
          </w:p>
        </w:tc>
        <w:tc>
          <w:tcPr>
            <w:tcW w:w="603" w:type="auto"/>
          </w:tcPr>
          <w:p w14:paraId="1B1826CD" w14:textId="77777777" w:rsidR="005E738F" w:rsidRDefault="00000000">
            <w:pPr>
              <w:pStyle w:val="TAC6"/>
            </w:pPr>
            <w:r>
              <w:t>1.11</w:t>
            </w:r>
          </w:p>
        </w:tc>
        <w:tc>
          <w:tcPr>
            <w:tcW w:w="603" w:type="auto"/>
          </w:tcPr>
          <w:p w14:paraId="08954FD5" w14:textId="77777777" w:rsidR="005E738F" w:rsidRDefault="00000000">
            <w:pPr>
              <w:pStyle w:val="TAC6"/>
            </w:pPr>
            <w:r>
              <w:t>9.24</w:t>
            </w:r>
          </w:p>
        </w:tc>
        <w:tc>
          <w:tcPr>
            <w:tcW w:w="603" w:type="auto"/>
          </w:tcPr>
          <w:p w14:paraId="63244B2F" w14:textId="77777777" w:rsidR="005E738F" w:rsidRDefault="00000000">
            <w:pPr>
              <w:pStyle w:val="TAC6"/>
            </w:pPr>
            <w:r>
              <w:t>BT</w:t>
            </w:r>
          </w:p>
        </w:tc>
        <w:tc>
          <w:tcPr>
            <w:tcW w:w="603" w:type="auto"/>
          </w:tcPr>
          <w:p w14:paraId="02653BBF" w14:textId="77777777" w:rsidR="005E738F" w:rsidRDefault="00000000">
            <w:pPr>
              <w:pStyle w:val="TAC6"/>
            </w:pPr>
            <w:r>
              <w:t>PASS</w:t>
            </w:r>
          </w:p>
        </w:tc>
      </w:tr>
      <w:tr w:rsidR="005E738F" w14:paraId="2AF104EE" w14:textId="77777777">
        <w:trPr>
          <w:jc w:val="center"/>
        </w:trPr>
        <w:tc>
          <w:tcPr>
            <w:tcW w:w="603" w:type="auto"/>
            <w:vMerge/>
          </w:tcPr>
          <w:p w14:paraId="3BCF0AD6" w14:textId="77777777" w:rsidR="005E738F" w:rsidRDefault="005E738F"/>
        </w:tc>
        <w:tc>
          <w:tcPr>
            <w:tcW w:w="603" w:type="auto"/>
            <w:vMerge w:val="restart"/>
          </w:tcPr>
          <w:p w14:paraId="10DF76A7" w14:textId="77777777" w:rsidR="005E738F" w:rsidRDefault="00000000">
            <w:pPr>
              <w:pStyle w:val="TAC6"/>
            </w:pPr>
            <w:r>
              <w:t>c27</w:t>
            </w:r>
          </w:p>
        </w:tc>
        <w:tc>
          <w:tcPr>
            <w:tcW w:w="603" w:type="auto"/>
          </w:tcPr>
          <w:p w14:paraId="67D78CE7" w14:textId="77777777" w:rsidR="005E738F" w:rsidRDefault="00000000">
            <w:pPr>
              <w:pStyle w:val="TAC6"/>
            </w:pPr>
            <w:r>
              <w:t>1</w:t>
            </w:r>
          </w:p>
        </w:tc>
        <w:tc>
          <w:tcPr>
            <w:tcW w:w="603" w:type="auto"/>
          </w:tcPr>
          <w:p w14:paraId="53456883" w14:textId="77777777" w:rsidR="005E738F" w:rsidRDefault="00000000">
            <w:pPr>
              <w:pStyle w:val="TAC6"/>
            </w:pPr>
            <w:r>
              <w:t>48</w:t>
            </w:r>
          </w:p>
        </w:tc>
        <w:tc>
          <w:tcPr>
            <w:tcW w:w="603" w:type="auto"/>
          </w:tcPr>
          <w:p w14:paraId="28C74754" w14:textId="77777777" w:rsidR="005E738F" w:rsidRDefault="00000000">
            <w:pPr>
              <w:pStyle w:val="TAC6"/>
            </w:pPr>
            <w:r>
              <w:t>off</w:t>
            </w:r>
          </w:p>
        </w:tc>
        <w:tc>
          <w:tcPr>
            <w:tcW w:w="603" w:type="auto"/>
          </w:tcPr>
          <w:p w14:paraId="00081DE9" w14:textId="77777777" w:rsidR="005E738F" w:rsidRDefault="005E738F">
            <w:pPr>
              <w:pStyle w:val="TAC6"/>
            </w:pPr>
          </w:p>
        </w:tc>
        <w:tc>
          <w:tcPr>
            <w:tcW w:w="603" w:type="auto"/>
          </w:tcPr>
          <w:p w14:paraId="5270368E" w14:textId="77777777" w:rsidR="005E738F" w:rsidRDefault="00000000">
            <w:pPr>
              <w:pStyle w:val="TAC6"/>
            </w:pPr>
            <w:r>
              <w:t>NWT</w:t>
            </w:r>
          </w:p>
        </w:tc>
        <w:tc>
          <w:tcPr>
            <w:tcW w:w="603" w:type="auto"/>
          </w:tcPr>
          <w:p w14:paraId="35E9C74B" w14:textId="77777777" w:rsidR="005E738F" w:rsidRDefault="00000000">
            <w:pPr>
              <w:pStyle w:val="TAC6"/>
            </w:pPr>
            <w:r>
              <w:t>4.31</w:t>
            </w:r>
          </w:p>
        </w:tc>
        <w:tc>
          <w:tcPr>
            <w:tcW w:w="603" w:type="auto"/>
          </w:tcPr>
          <w:p w14:paraId="648F6A53" w14:textId="77777777" w:rsidR="005E738F" w:rsidRDefault="00000000">
            <w:pPr>
              <w:pStyle w:val="TAC6"/>
            </w:pPr>
            <w:r>
              <w:t>0.76</w:t>
            </w:r>
          </w:p>
        </w:tc>
        <w:tc>
          <w:tcPr>
            <w:tcW w:w="603" w:type="auto"/>
          </w:tcPr>
          <w:p w14:paraId="6CEEE970" w14:textId="77777777" w:rsidR="005E738F" w:rsidRDefault="00000000">
            <w:pPr>
              <w:pStyle w:val="TAC6"/>
            </w:pPr>
            <w:r>
              <w:t>c14</w:t>
            </w:r>
          </w:p>
        </w:tc>
        <w:tc>
          <w:tcPr>
            <w:tcW w:w="603" w:type="auto"/>
          </w:tcPr>
          <w:p w14:paraId="247E4E1F" w14:textId="77777777" w:rsidR="005E738F" w:rsidRDefault="00000000">
            <w:pPr>
              <w:pStyle w:val="TAC6"/>
            </w:pPr>
            <w:r>
              <w:t>4x16.4</w:t>
            </w:r>
          </w:p>
        </w:tc>
        <w:tc>
          <w:tcPr>
            <w:tcW w:w="603" w:type="auto"/>
          </w:tcPr>
          <w:p w14:paraId="1C87CC69" w14:textId="77777777" w:rsidR="005E738F" w:rsidRDefault="00000000">
            <w:pPr>
              <w:pStyle w:val="TAC6"/>
            </w:pPr>
            <w:r>
              <w:t>4.34</w:t>
            </w:r>
          </w:p>
        </w:tc>
        <w:tc>
          <w:tcPr>
            <w:tcW w:w="603" w:type="auto"/>
          </w:tcPr>
          <w:p w14:paraId="20B9A71F" w14:textId="77777777" w:rsidR="005E738F" w:rsidRDefault="00000000">
            <w:pPr>
              <w:pStyle w:val="TAC6"/>
            </w:pPr>
            <w:r>
              <w:t>0.77</w:t>
            </w:r>
          </w:p>
        </w:tc>
        <w:tc>
          <w:tcPr>
            <w:tcW w:w="603" w:type="auto"/>
          </w:tcPr>
          <w:p w14:paraId="0D4D14F9" w14:textId="77777777" w:rsidR="005E738F" w:rsidRDefault="00000000">
            <w:pPr>
              <w:pStyle w:val="TAC6"/>
            </w:pPr>
            <w:r>
              <w:t>-0.41</w:t>
            </w:r>
          </w:p>
        </w:tc>
        <w:tc>
          <w:tcPr>
            <w:tcW w:w="603" w:type="auto"/>
          </w:tcPr>
          <w:p w14:paraId="612A5D96" w14:textId="77777777" w:rsidR="005E738F" w:rsidRDefault="00000000">
            <w:pPr>
              <w:pStyle w:val="TAC6"/>
            </w:pPr>
            <w:r>
              <w:t>NWT</w:t>
            </w:r>
          </w:p>
        </w:tc>
        <w:tc>
          <w:tcPr>
            <w:tcW w:w="603" w:type="auto"/>
          </w:tcPr>
          <w:p w14:paraId="3155281F" w14:textId="77777777" w:rsidR="005E738F" w:rsidRDefault="00000000">
            <w:pPr>
              <w:pStyle w:val="TAC6"/>
            </w:pPr>
            <w:r>
              <w:t>PASS</w:t>
            </w:r>
          </w:p>
        </w:tc>
      </w:tr>
      <w:tr w:rsidR="005E738F" w14:paraId="3D356BA2" w14:textId="77777777">
        <w:trPr>
          <w:jc w:val="center"/>
        </w:trPr>
        <w:tc>
          <w:tcPr>
            <w:tcW w:w="603" w:type="auto"/>
            <w:vMerge/>
          </w:tcPr>
          <w:p w14:paraId="7B56E5DD" w14:textId="77777777" w:rsidR="005E738F" w:rsidRDefault="005E738F"/>
        </w:tc>
        <w:tc>
          <w:tcPr>
            <w:tcW w:w="603" w:type="auto"/>
            <w:vMerge/>
          </w:tcPr>
          <w:p w14:paraId="4FBD5375" w14:textId="77777777" w:rsidR="005E738F" w:rsidRDefault="005E738F"/>
        </w:tc>
        <w:tc>
          <w:tcPr>
            <w:tcW w:w="603" w:type="auto"/>
          </w:tcPr>
          <w:p w14:paraId="2D37993B" w14:textId="77777777" w:rsidR="005E738F" w:rsidRDefault="00000000">
            <w:pPr>
              <w:pStyle w:val="TAC6"/>
            </w:pPr>
            <w:r>
              <w:t>2</w:t>
            </w:r>
          </w:p>
        </w:tc>
        <w:tc>
          <w:tcPr>
            <w:tcW w:w="603" w:type="auto"/>
          </w:tcPr>
          <w:p w14:paraId="48FE2B39" w14:textId="77777777" w:rsidR="005E738F" w:rsidRDefault="00000000">
            <w:pPr>
              <w:pStyle w:val="TAC6"/>
            </w:pPr>
            <w:r>
              <w:t>48</w:t>
            </w:r>
          </w:p>
        </w:tc>
        <w:tc>
          <w:tcPr>
            <w:tcW w:w="603" w:type="auto"/>
          </w:tcPr>
          <w:p w14:paraId="59CD0BC9" w14:textId="77777777" w:rsidR="005E738F" w:rsidRDefault="00000000">
            <w:pPr>
              <w:pStyle w:val="TAC6"/>
            </w:pPr>
            <w:r>
              <w:t>off</w:t>
            </w:r>
          </w:p>
        </w:tc>
        <w:tc>
          <w:tcPr>
            <w:tcW w:w="603" w:type="auto"/>
          </w:tcPr>
          <w:p w14:paraId="2A4A154F" w14:textId="77777777" w:rsidR="005E738F" w:rsidRDefault="005E738F">
            <w:pPr>
              <w:pStyle w:val="TAC6"/>
            </w:pPr>
          </w:p>
        </w:tc>
        <w:tc>
          <w:tcPr>
            <w:tcW w:w="603" w:type="auto"/>
          </w:tcPr>
          <w:p w14:paraId="772031C4" w14:textId="77777777" w:rsidR="005E738F" w:rsidRDefault="00000000">
            <w:pPr>
              <w:pStyle w:val="TAC6"/>
            </w:pPr>
            <w:r>
              <w:t>BT</w:t>
            </w:r>
          </w:p>
        </w:tc>
        <w:tc>
          <w:tcPr>
            <w:tcW w:w="603" w:type="auto"/>
          </w:tcPr>
          <w:p w14:paraId="292223A4" w14:textId="77777777" w:rsidR="005E738F" w:rsidRDefault="00000000">
            <w:pPr>
              <w:pStyle w:val="TAC6"/>
            </w:pPr>
            <w:r>
              <w:t>4.31</w:t>
            </w:r>
          </w:p>
        </w:tc>
        <w:tc>
          <w:tcPr>
            <w:tcW w:w="603" w:type="auto"/>
          </w:tcPr>
          <w:p w14:paraId="1DBE12BD" w14:textId="77777777" w:rsidR="005E738F" w:rsidRDefault="00000000">
            <w:pPr>
              <w:pStyle w:val="TAC6"/>
            </w:pPr>
            <w:r>
              <w:t>0.76</w:t>
            </w:r>
          </w:p>
        </w:tc>
        <w:tc>
          <w:tcPr>
            <w:tcW w:w="603" w:type="auto"/>
          </w:tcPr>
          <w:p w14:paraId="1FE18D11" w14:textId="77777777" w:rsidR="005E738F" w:rsidRDefault="00000000">
            <w:pPr>
              <w:pStyle w:val="TAC6"/>
            </w:pPr>
            <w:r>
              <w:t>c13</w:t>
            </w:r>
          </w:p>
        </w:tc>
        <w:tc>
          <w:tcPr>
            <w:tcW w:w="603" w:type="auto"/>
          </w:tcPr>
          <w:p w14:paraId="2AED85B1" w14:textId="77777777" w:rsidR="005E738F" w:rsidRDefault="00000000">
            <w:pPr>
              <w:pStyle w:val="TAC6"/>
            </w:pPr>
            <w:r>
              <w:t>4x13.2</w:t>
            </w:r>
          </w:p>
        </w:tc>
        <w:tc>
          <w:tcPr>
            <w:tcW w:w="603" w:type="auto"/>
          </w:tcPr>
          <w:p w14:paraId="752E99D6" w14:textId="77777777" w:rsidR="005E738F" w:rsidRDefault="00000000">
            <w:pPr>
              <w:pStyle w:val="TAC6"/>
            </w:pPr>
            <w:r>
              <w:t>4.1</w:t>
            </w:r>
          </w:p>
        </w:tc>
        <w:tc>
          <w:tcPr>
            <w:tcW w:w="603" w:type="auto"/>
          </w:tcPr>
          <w:p w14:paraId="17D08BF9" w14:textId="77777777" w:rsidR="005E738F" w:rsidRDefault="00000000">
            <w:pPr>
              <w:pStyle w:val="TAC6"/>
            </w:pPr>
            <w:r>
              <w:t>0.88</w:t>
            </w:r>
          </w:p>
        </w:tc>
        <w:tc>
          <w:tcPr>
            <w:tcW w:w="603" w:type="auto"/>
          </w:tcPr>
          <w:p w14:paraId="36969238" w14:textId="77777777" w:rsidR="005E738F" w:rsidRDefault="00000000">
            <w:pPr>
              <w:pStyle w:val="TAC6"/>
            </w:pPr>
            <w:r>
              <w:t>2.43</w:t>
            </w:r>
          </w:p>
        </w:tc>
        <w:tc>
          <w:tcPr>
            <w:tcW w:w="603" w:type="auto"/>
          </w:tcPr>
          <w:p w14:paraId="4974421D" w14:textId="77777777" w:rsidR="005E738F" w:rsidRDefault="00000000">
            <w:pPr>
              <w:pStyle w:val="TAC6"/>
            </w:pPr>
            <w:r>
              <w:t>BT</w:t>
            </w:r>
          </w:p>
        </w:tc>
        <w:tc>
          <w:tcPr>
            <w:tcW w:w="603" w:type="auto"/>
          </w:tcPr>
          <w:p w14:paraId="0C192F3A" w14:textId="77777777" w:rsidR="005E738F" w:rsidRDefault="00000000">
            <w:pPr>
              <w:pStyle w:val="TAC6"/>
            </w:pPr>
            <w:r>
              <w:t>PASS</w:t>
            </w:r>
          </w:p>
        </w:tc>
      </w:tr>
      <w:tr w:rsidR="005E738F" w14:paraId="302C8FEC" w14:textId="77777777">
        <w:trPr>
          <w:jc w:val="center"/>
        </w:trPr>
        <w:tc>
          <w:tcPr>
            <w:tcW w:w="603" w:type="auto"/>
            <w:vMerge/>
          </w:tcPr>
          <w:p w14:paraId="456EFC18" w14:textId="77777777" w:rsidR="005E738F" w:rsidRDefault="005E738F"/>
        </w:tc>
        <w:tc>
          <w:tcPr>
            <w:tcW w:w="603" w:type="auto"/>
            <w:vMerge w:val="restart"/>
          </w:tcPr>
          <w:p w14:paraId="4DCA012E" w14:textId="77777777" w:rsidR="005E738F" w:rsidRDefault="00000000">
            <w:pPr>
              <w:pStyle w:val="TAC6"/>
            </w:pPr>
            <w:r>
              <w:t>c28</w:t>
            </w:r>
          </w:p>
        </w:tc>
        <w:tc>
          <w:tcPr>
            <w:tcW w:w="603" w:type="auto"/>
          </w:tcPr>
          <w:p w14:paraId="599C2118" w14:textId="77777777" w:rsidR="005E738F" w:rsidRDefault="00000000">
            <w:pPr>
              <w:pStyle w:val="TAC6"/>
            </w:pPr>
            <w:r>
              <w:t>1</w:t>
            </w:r>
          </w:p>
        </w:tc>
        <w:tc>
          <w:tcPr>
            <w:tcW w:w="603" w:type="auto"/>
          </w:tcPr>
          <w:p w14:paraId="55AE7853" w14:textId="77777777" w:rsidR="005E738F" w:rsidRDefault="00000000">
            <w:pPr>
              <w:pStyle w:val="TAC6"/>
            </w:pPr>
            <w:r>
              <w:t>64</w:t>
            </w:r>
          </w:p>
        </w:tc>
        <w:tc>
          <w:tcPr>
            <w:tcW w:w="603" w:type="auto"/>
          </w:tcPr>
          <w:p w14:paraId="214AE37E" w14:textId="77777777" w:rsidR="005E738F" w:rsidRDefault="00000000">
            <w:pPr>
              <w:pStyle w:val="TAC6"/>
            </w:pPr>
            <w:r>
              <w:t>off</w:t>
            </w:r>
          </w:p>
        </w:tc>
        <w:tc>
          <w:tcPr>
            <w:tcW w:w="603" w:type="auto"/>
          </w:tcPr>
          <w:p w14:paraId="51061C5C" w14:textId="77777777" w:rsidR="005E738F" w:rsidRDefault="005E738F">
            <w:pPr>
              <w:pStyle w:val="TAC6"/>
            </w:pPr>
          </w:p>
        </w:tc>
        <w:tc>
          <w:tcPr>
            <w:tcW w:w="603" w:type="auto"/>
          </w:tcPr>
          <w:p w14:paraId="727AC91D" w14:textId="77777777" w:rsidR="005E738F" w:rsidRDefault="00000000">
            <w:pPr>
              <w:pStyle w:val="TAC6"/>
            </w:pPr>
            <w:r>
              <w:t>NWT</w:t>
            </w:r>
          </w:p>
        </w:tc>
        <w:tc>
          <w:tcPr>
            <w:tcW w:w="603" w:type="auto"/>
          </w:tcPr>
          <w:p w14:paraId="6B82599D" w14:textId="77777777" w:rsidR="005E738F" w:rsidRDefault="00000000">
            <w:pPr>
              <w:pStyle w:val="TAC6"/>
            </w:pPr>
            <w:r>
              <w:t>4.61</w:t>
            </w:r>
          </w:p>
        </w:tc>
        <w:tc>
          <w:tcPr>
            <w:tcW w:w="603" w:type="auto"/>
          </w:tcPr>
          <w:p w14:paraId="02B4D473" w14:textId="77777777" w:rsidR="005E738F" w:rsidRDefault="00000000">
            <w:pPr>
              <w:pStyle w:val="TAC6"/>
            </w:pPr>
            <w:r>
              <w:t>0.59</w:t>
            </w:r>
          </w:p>
        </w:tc>
        <w:tc>
          <w:tcPr>
            <w:tcW w:w="603" w:type="auto"/>
          </w:tcPr>
          <w:p w14:paraId="6E46EF5B" w14:textId="77777777" w:rsidR="005E738F" w:rsidRDefault="00000000">
            <w:pPr>
              <w:pStyle w:val="TAC6"/>
            </w:pPr>
            <w:r>
              <w:t>c15</w:t>
            </w:r>
          </w:p>
        </w:tc>
        <w:tc>
          <w:tcPr>
            <w:tcW w:w="603" w:type="auto"/>
          </w:tcPr>
          <w:p w14:paraId="32595D03" w14:textId="77777777" w:rsidR="005E738F" w:rsidRDefault="00000000">
            <w:pPr>
              <w:pStyle w:val="TAC6"/>
            </w:pPr>
            <w:r>
              <w:t>4x24.4</w:t>
            </w:r>
          </w:p>
        </w:tc>
        <w:tc>
          <w:tcPr>
            <w:tcW w:w="603" w:type="auto"/>
          </w:tcPr>
          <w:p w14:paraId="29521CAD" w14:textId="77777777" w:rsidR="005E738F" w:rsidRDefault="00000000">
            <w:pPr>
              <w:pStyle w:val="TAC6"/>
            </w:pPr>
            <w:r>
              <w:t>4.52</w:t>
            </w:r>
          </w:p>
        </w:tc>
        <w:tc>
          <w:tcPr>
            <w:tcW w:w="603" w:type="auto"/>
          </w:tcPr>
          <w:p w14:paraId="4E22D17E" w14:textId="77777777" w:rsidR="005E738F" w:rsidRDefault="00000000">
            <w:pPr>
              <w:pStyle w:val="TAC6"/>
            </w:pPr>
            <w:r>
              <w:t>0.66</w:t>
            </w:r>
          </w:p>
        </w:tc>
        <w:tc>
          <w:tcPr>
            <w:tcW w:w="603" w:type="auto"/>
          </w:tcPr>
          <w:p w14:paraId="28CBB4E7" w14:textId="77777777" w:rsidR="005E738F" w:rsidRDefault="00000000">
            <w:pPr>
              <w:pStyle w:val="TAC6"/>
            </w:pPr>
            <w:r>
              <w:t>1.35</w:t>
            </w:r>
          </w:p>
        </w:tc>
        <w:tc>
          <w:tcPr>
            <w:tcW w:w="603" w:type="auto"/>
          </w:tcPr>
          <w:p w14:paraId="29E7CB80" w14:textId="77777777" w:rsidR="005E738F" w:rsidRDefault="00000000">
            <w:pPr>
              <w:pStyle w:val="TAC6"/>
            </w:pPr>
            <w:r>
              <w:t>NWT</w:t>
            </w:r>
          </w:p>
        </w:tc>
        <w:tc>
          <w:tcPr>
            <w:tcW w:w="603" w:type="auto"/>
          </w:tcPr>
          <w:p w14:paraId="3C76AF36" w14:textId="77777777" w:rsidR="005E738F" w:rsidRDefault="00000000">
            <w:pPr>
              <w:pStyle w:val="TAC6"/>
            </w:pPr>
            <w:r>
              <w:t>PASS</w:t>
            </w:r>
          </w:p>
        </w:tc>
      </w:tr>
      <w:tr w:rsidR="005E738F" w14:paraId="45253E27" w14:textId="77777777">
        <w:trPr>
          <w:jc w:val="center"/>
        </w:trPr>
        <w:tc>
          <w:tcPr>
            <w:tcW w:w="603" w:type="auto"/>
            <w:vMerge/>
          </w:tcPr>
          <w:p w14:paraId="389A1A64" w14:textId="77777777" w:rsidR="005E738F" w:rsidRDefault="005E738F"/>
        </w:tc>
        <w:tc>
          <w:tcPr>
            <w:tcW w:w="603" w:type="auto"/>
            <w:vMerge/>
          </w:tcPr>
          <w:p w14:paraId="0AF33703" w14:textId="77777777" w:rsidR="005E738F" w:rsidRDefault="005E738F"/>
        </w:tc>
        <w:tc>
          <w:tcPr>
            <w:tcW w:w="603" w:type="auto"/>
          </w:tcPr>
          <w:p w14:paraId="2F9228E9" w14:textId="77777777" w:rsidR="005E738F" w:rsidRDefault="00000000">
            <w:pPr>
              <w:pStyle w:val="TAC6"/>
            </w:pPr>
            <w:r>
              <w:t>2</w:t>
            </w:r>
          </w:p>
        </w:tc>
        <w:tc>
          <w:tcPr>
            <w:tcW w:w="603" w:type="auto"/>
          </w:tcPr>
          <w:p w14:paraId="15383CAD" w14:textId="77777777" w:rsidR="005E738F" w:rsidRDefault="00000000">
            <w:pPr>
              <w:pStyle w:val="TAC6"/>
            </w:pPr>
            <w:r>
              <w:t>64</w:t>
            </w:r>
          </w:p>
        </w:tc>
        <w:tc>
          <w:tcPr>
            <w:tcW w:w="603" w:type="auto"/>
          </w:tcPr>
          <w:p w14:paraId="297C7E02" w14:textId="77777777" w:rsidR="005E738F" w:rsidRDefault="00000000">
            <w:pPr>
              <w:pStyle w:val="TAC6"/>
            </w:pPr>
            <w:r>
              <w:t>off</w:t>
            </w:r>
          </w:p>
        </w:tc>
        <w:tc>
          <w:tcPr>
            <w:tcW w:w="603" w:type="auto"/>
          </w:tcPr>
          <w:p w14:paraId="27FADF4E" w14:textId="77777777" w:rsidR="005E738F" w:rsidRDefault="005E738F">
            <w:pPr>
              <w:pStyle w:val="TAC6"/>
            </w:pPr>
          </w:p>
        </w:tc>
        <w:tc>
          <w:tcPr>
            <w:tcW w:w="603" w:type="auto"/>
          </w:tcPr>
          <w:p w14:paraId="5E557F3D" w14:textId="77777777" w:rsidR="005E738F" w:rsidRDefault="00000000">
            <w:pPr>
              <w:pStyle w:val="TAC6"/>
            </w:pPr>
            <w:r>
              <w:t>BT</w:t>
            </w:r>
          </w:p>
        </w:tc>
        <w:tc>
          <w:tcPr>
            <w:tcW w:w="603" w:type="auto"/>
          </w:tcPr>
          <w:p w14:paraId="10FF2114" w14:textId="77777777" w:rsidR="005E738F" w:rsidRDefault="00000000">
            <w:pPr>
              <w:pStyle w:val="TAC6"/>
            </w:pPr>
            <w:r>
              <w:t>4.61</w:t>
            </w:r>
          </w:p>
        </w:tc>
        <w:tc>
          <w:tcPr>
            <w:tcW w:w="603" w:type="auto"/>
          </w:tcPr>
          <w:p w14:paraId="26A4AE8B" w14:textId="77777777" w:rsidR="005E738F" w:rsidRDefault="00000000">
            <w:pPr>
              <w:pStyle w:val="TAC6"/>
            </w:pPr>
            <w:r>
              <w:t>0.59</w:t>
            </w:r>
          </w:p>
        </w:tc>
        <w:tc>
          <w:tcPr>
            <w:tcW w:w="603" w:type="auto"/>
          </w:tcPr>
          <w:p w14:paraId="16C8DFC4" w14:textId="77777777" w:rsidR="005E738F" w:rsidRDefault="00000000">
            <w:pPr>
              <w:pStyle w:val="TAC6"/>
            </w:pPr>
            <w:r>
              <w:t>c14</w:t>
            </w:r>
          </w:p>
        </w:tc>
        <w:tc>
          <w:tcPr>
            <w:tcW w:w="603" w:type="auto"/>
          </w:tcPr>
          <w:p w14:paraId="333D30CE" w14:textId="77777777" w:rsidR="005E738F" w:rsidRDefault="00000000">
            <w:pPr>
              <w:pStyle w:val="TAC6"/>
            </w:pPr>
            <w:r>
              <w:t>4x16.4</w:t>
            </w:r>
          </w:p>
        </w:tc>
        <w:tc>
          <w:tcPr>
            <w:tcW w:w="603" w:type="auto"/>
          </w:tcPr>
          <w:p w14:paraId="4D861711" w14:textId="77777777" w:rsidR="005E738F" w:rsidRDefault="00000000">
            <w:pPr>
              <w:pStyle w:val="TAC6"/>
            </w:pPr>
            <w:r>
              <w:t>4.34</w:t>
            </w:r>
          </w:p>
        </w:tc>
        <w:tc>
          <w:tcPr>
            <w:tcW w:w="603" w:type="auto"/>
          </w:tcPr>
          <w:p w14:paraId="2C2FC4EA" w14:textId="77777777" w:rsidR="005E738F" w:rsidRDefault="00000000">
            <w:pPr>
              <w:pStyle w:val="TAC6"/>
            </w:pPr>
            <w:r>
              <w:t>0.77</w:t>
            </w:r>
          </w:p>
        </w:tc>
        <w:tc>
          <w:tcPr>
            <w:tcW w:w="603" w:type="auto"/>
          </w:tcPr>
          <w:p w14:paraId="3FA20166" w14:textId="77777777" w:rsidR="005E738F" w:rsidRDefault="00000000">
            <w:pPr>
              <w:pStyle w:val="TAC6"/>
            </w:pPr>
            <w:r>
              <w:t>3.68</w:t>
            </w:r>
          </w:p>
        </w:tc>
        <w:tc>
          <w:tcPr>
            <w:tcW w:w="603" w:type="auto"/>
          </w:tcPr>
          <w:p w14:paraId="451C8F54" w14:textId="77777777" w:rsidR="005E738F" w:rsidRDefault="00000000">
            <w:pPr>
              <w:pStyle w:val="TAC6"/>
            </w:pPr>
            <w:r>
              <w:t>BT</w:t>
            </w:r>
          </w:p>
        </w:tc>
        <w:tc>
          <w:tcPr>
            <w:tcW w:w="603" w:type="auto"/>
          </w:tcPr>
          <w:p w14:paraId="73B36B38" w14:textId="77777777" w:rsidR="005E738F" w:rsidRDefault="00000000">
            <w:pPr>
              <w:pStyle w:val="TAC6"/>
            </w:pPr>
            <w:r>
              <w:t>PASS</w:t>
            </w:r>
          </w:p>
        </w:tc>
      </w:tr>
      <w:tr w:rsidR="005E738F" w14:paraId="75AA40E6" w14:textId="77777777">
        <w:trPr>
          <w:jc w:val="center"/>
        </w:trPr>
        <w:tc>
          <w:tcPr>
            <w:tcW w:w="603" w:type="auto"/>
            <w:vMerge/>
          </w:tcPr>
          <w:p w14:paraId="40CE2CEB" w14:textId="77777777" w:rsidR="005E738F" w:rsidRDefault="005E738F"/>
        </w:tc>
        <w:tc>
          <w:tcPr>
            <w:tcW w:w="603" w:type="auto"/>
            <w:vMerge w:val="restart"/>
          </w:tcPr>
          <w:p w14:paraId="409E098A" w14:textId="77777777" w:rsidR="005E738F" w:rsidRDefault="00000000">
            <w:pPr>
              <w:pStyle w:val="TAC6"/>
            </w:pPr>
            <w:r>
              <w:t>c29</w:t>
            </w:r>
          </w:p>
        </w:tc>
        <w:tc>
          <w:tcPr>
            <w:tcW w:w="603" w:type="auto"/>
          </w:tcPr>
          <w:p w14:paraId="09E0C8A1" w14:textId="77777777" w:rsidR="005E738F" w:rsidRDefault="00000000">
            <w:pPr>
              <w:pStyle w:val="TAC6"/>
            </w:pPr>
            <w:r>
              <w:t>1</w:t>
            </w:r>
          </w:p>
        </w:tc>
        <w:tc>
          <w:tcPr>
            <w:tcW w:w="603" w:type="auto"/>
          </w:tcPr>
          <w:p w14:paraId="0F7D85A2" w14:textId="77777777" w:rsidR="005E738F" w:rsidRDefault="00000000">
            <w:pPr>
              <w:pStyle w:val="TAC6"/>
            </w:pPr>
            <w:r>
              <w:t>80</w:t>
            </w:r>
          </w:p>
        </w:tc>
        <w:tc>
          <w:tcPr>
            <w:tcW w:w="603" w:type="auto"/>
          </w:tcPr>
          <w:p w14:paraId="5D7C53B8" w14:textId="77777777" w:rsidR="005E738F" w:rsidRDefault="00000000">
            <w:pPr>
              <w:pStyle w:val="TAC6"/>
            </w:pPr>
            <w:r>
              <w:t>off</w:t>
            </w:r>
          </w:p>
        </w:tc>
        <w:tc>
          <w:tcPr>
            <w:tcW w:w="603" w:type="auto"/>
          </w:tcPr>
          <w:p w14:paraId="05A498B5" w14:textId="77777777" w:rsidR="005E738F" w:rsidRDefault="005E738F">
            <w:pPr>
              <w:pStyle w:val="TAC6"/>
            </w:pPr>
          </w:p>
        </w:tc>
        <w:tc>
          <w:tcPr>
            <w:tcW w:w="603" w:type="auto"/>
          </w:tcPr>
          <w:p w14:paraId="16830996" w14:textId="77777777" w:rsidR="005E738F" w:rsidRDefault="00000000">
            <w:pPr>
              <w:pStyle w:val="TAC6"/>
            </w:pPr>
            <w:r>
              <w:t>NWT</w:t>
            </w:r>
          </w:p>
        </w:tc>
        <w:tc>
          <w:tcPr>
            <w:tcW w:w="603" w:type="auto"/>
          </w:tcPr>
          <w:p w14:paraId="3C136AF3" w14:textId="77777777" w:rsidR="005E738F" w:rsidRDefault="00000000">
            <w:pPr>
              <w:pStyle w:val="TAC6"/>
            </w:pPr>
            <w:r>
              <w:t>4.66</w:t>
            </w:r>
          </w:p>
        </w:tc>
        <w:tc>
          <w:tcPr>
            <w:tcW w:w="603" w:type="auto"/>
          </w:tcPr>
          <w:p w14:paraId="4FFAD39A" w14:textId="77777777" w:rsidR="005E738F" w:rsidRDefault="00000000">
            <w:pPr>
              <w:pStyle w:val="TAC6"/>
            </w:pPr>
            <w:r>
              <w:t>0.51</w:t>
            </w:r>
          </w:p>
        </w:tc>
        <w:tc>
          <w:tcPr>
            <w:tcW w:w="603" w:type="auto"/>
          </w:tcPr>
          <w:p w14:paraId="6494A74A" w14:textId="77777777" w:rsidR="005E738F" w:rsidRDefault="00000000">
            <w:pPr>
              <w:pStyle w:val="TAC6"/>
            </w:pPr>
            <w:r>
              <w:t>c15</w:t>
            </w:r>
          </w:p>
        </w:tc>
        <w:tc>
          <w:tcPr>
            <w:tcW w:w="603" w:type="auto"/>
          </w:tcPr>
          <w:p w14:paraId="35E2B4C0" w14:textId="77777777" w:rsidR="005E738F" w:rsidRDefault="00000000">
            <w:pPr>
              <w:pStyle w:val="TAC6"/>
            </w:pPr>
            <w:r>
              <w:t>4x24.4</w:t>
            </w:r>
          </w:p>
        </w:tc>
        <w:tc>
          <w:tcPr>
            <w:tcW w:w="603" w:type="auto"/>
          </w:tcPr>
          <w:p w14:paraId="553CEEAF" w14:textId="77777777" w:rsidR="005E738F" w:rsidRDefault="00000000">
            <w:pPr>
              <w:pStyle w:val="TAC6"/>
            </w:pPr>
            <w:r>
              <w:t>4.52</w:t>
            </w:r>
          </w:p>
        </w:tc>
        <w:tc>
          <w:tcPr>
            <w:tcW w:w="603" w:type="auto"/>
          </w:tcPr>
          <w:p w14:paraId="1D9D8D9D" w14:textId="77777777" w:rsidR="005E738F" w:rsidRDefault="00000000">
            <w:pPr>
              <w:pStyle w:val="TAC6"/>
            </w:pPr>
            <w:r>
              <w:t>0.66</w:t>
            </w:r>
          </w:p>
        </w:tc>
        <w:tc>
          <w:tcPr>
            <w:tcW w:w="603" w:type="auto"/>
          </w:tcPr>
          <w:p w14:paraId="404E71F0" w14:textId="77777777" w:rsidR="005E738F" w:rsidRDefault="00000000">
            <w:pPr>
              <w:pStyle w:val="TAC6"/>
            </w:pPr>
            <w:r>
              <w:t>2.17</w:t>
            </w:r>
          </w:p>
        </w:tc>
        <w:tc>
          <w:tcPr>
            <w:tcW w:w="603" w:type="auto"/>
          </w:tcPr>
          <w:p w14:paraId="1C75DCFB" w14:textId="77777777" w:rsidR="005E738F" w:rsidRDefault="00000000">
            <w:pPr>
              <w:pStyle w:val="TAC6"/>
            </w:pPr>
            <w:r>
              <w:t>BT</w:t>
            </w:r>
          </w:p>
        </w:tc>
        <w:tc>
          <w:tcPr>
            <w:tcW w:w="603" w:type="auto"/>
            <w:shd w:val="clear" w:color="auto" w:fill="ADD8E6"/>
          </w:tcPr>
          <w:p w14:paraId="70AB4606" w14:textId="77777777" w:rsidR="005E738F" w:rsidRDefault="00000000">
            <w:pPr>
              <w:pStyle w:val="TAC6"/>
            </w:pPr>
            <w:r>
              <w:t>EXCEED</w:t>
            </w:r>
          </w:p>
        </w:tc>
      </w:tr>
      <w:tr w:rsidR="005E738F" w14:paraId="5903C68A" w14:textId="77777777">
        <w:trPr>
          <w:jc w:val="center"/>
        </w:trPr>
        <w:tc>
          <w:tcPr>
            <w:tcW w:w="603" w:type="auto"/>
            <w:vMerge/>
          </w:tcPr>
          <w:p w14:paraId="1F88A6FA" w14:textId="77777777" w:rsidR="005E738F" w:rsidRDefault="005E738F"/>
        </w:tc>
        <w:tc>
          <w:tcPr>
            <w:tcW w:w="603" w:type="auto"/>
            <w:vMerge/>
          </w:tcPr>
          <w:p w14:paraId="587A7C31" w14:textId="77777777" w:rsidR="005E738F" w:rsidRDefault="005E738F"/>
        </w:tc>
        <w:tc>
          <w:tcPr>
            <w:tcW w:w="603" w:type="auto"/>
          </w:tcPr>
          <w:p w14:paraId="6DFB468E" w14:textId="77777777" w:rsidR="005E738F" w:rsidRDefault="00000000">
            <w:pPr>
              <w:pStyle w:val="TAC6"/>
            </w:pPr>
            <w:r>
              <w:t>2</w:t>
            </w:r>
          </w:p>
        </w:tc>
        <w:tc>
          <w:tcPr>
            <w:tcW w:w="603" w:type="auto"/>
          </w:tcPr>
          <w:p w14:paraId="5BCE9EDC" w14:textId="77777777" w:rsidR="005E738F" w:rsidRDefault="00000000">
            <w:pPr>
              <w:pStyle w:val="TAC6"/>
            </w:pPr>
            <w:r>
              <w:t>80</w:t>
            </w:r>
          </w:p>
        </w:tc>
        <w:tc>
          <w:tcPr>
            <w:tcW w:w="603" w:type="auto"/>
          </w:tcPr>
          <w:p w14:paraId="20B13FB5" w14:textId="77777777" w:rsidR="005E738F" w:rsidRDefault="00000000">
            <w:pPr>
              <w:pStyle w:val="TAC6"/>
            </w:pPr>
            <w:r>
              <w:t>off</w:t>
            </w:r>
          </w:p>
        </w:tc>
        <w:tc>
          <w:tcPr>
            <w:tcW w:w="603" w:type="auto"/>
          </w:tcPr>
          <w:p w14:paraId="4AE5B7CE" w14:textId="77777777" w:rsidR="005E738F" w:rsidRDefault="005E738F">
            <w:pPr>
              <w:pStyle w:val="TAC6"/>
            </w:pPr>
          </w:p>
        </w:tc>
        <w:tc>
          <w:tcPr>
            <w:tcW w:w="603" w:type="auto"/>
          </w:tcPr>
          <w:p w14:paraId="69C92463" w14:textId="77777777" w:rsidR="005E738F" w:rsidRDefault="00000000">
            <w:pPr>
              <w:pStyle w:val="TAC6"/>
            </w:pPr>
            <w:r>
              <w:t>BT</w:t>
            </w:r>
          </w:p>
        </w:tc>
        <w:tc>
          <w:tcPr>
            <w:tcW w:w="603" w:type="auto"/>
          </w:tcPr>
          <w:p w14:paraId="6485DFE6" w14:textId="77777777" w:rsidR="005E738F" w:rsidRDefault="00000000">
            <w:pPr>
              <w:pStyle w:val="TAC6"/>
            </w:pPr>
            <w:r>
              <w:t>4.66</w:t>
            </w:r>
          </w:p>
        </w:tc>
        <w:tc>
          <w:tcPr>
            <w:tcW w:w="603" w:type="auto"/>
          </w:tcPr>
          <w:p w14:paraId="7EEB7702" w14:textId="77777777" w:rsidR="005E738F" w:rsidRDefault="00000000">
            <w:pPr>
              <w:pStyle w:val="TAC6"/>
            </w:pPr>
            <w:r>
              <w:t>0.51</w:t>
            </w:r>
          </w:p>
        </w:tc>
        <w:tc>
          <w:tcPr>
            <w:tcW w:w="603" w:type="auto"/>
          </w:tcPr>
          <w:p w14:paraId="2A417C9E" w14:textId="77777777" w:rsidR="005E738F" w:rsidRDefault="00000000">
            <w:pPr>
              <w:pStyle w:val="TAC6"/>
            </w:pPr>
            <w:r>
              <w:t>c14</w:t>
            </w:r>
          </w:p>
        </w:tc>
        <w:tc>
          <w:tcPr>
            <w:tcW w:w="603" w:type="auto"/>
          </w:tcPr>
          <w:p w14:paraId="2D567AAA" w14:textId="77777777" w:rsidR="005E738F" w:rsidRDefault="00000000">
            <w:pPr>
              <w:pStyle w:val="TAC6"/>
            </w:pPr>
            <w:r>
              <w:t>4x16.4</w:t>
            </w:r>
          </w:p>
        </w:tc>
        <w:tc>
          <w:tcPr>
            <w:tcW w:w="603" w:type="auto"/>
          </w:tcPr>
          <w:p w14:paraId="69AC8740" w14:textId="77777777" w:rsidR="005E738F" w:rsidRDefault="00000000">
            <w:pPr>
              <w:pStyle w:val="TAC6"/>
            </w:pPr>
            <w:r>
              <w:t>4.34</w:t>
            </w:r>
          </w:p>
        </w:tc>
        <w:tc>
          <w:tcPr>
            <w:tcW w:w="603" w:type="auto"/>
          </w:tcPr>
          <w:p w14:paraId="1ACD84A2" w14:textId="77777777" w:rsidR="005E738F" w:rsidRDefault="00000000">
            <w:pPr>
              <w:pStyle w:val="TAC6"/>
            </w:pPr>
            <w:r>
              <w:t>0.77</w:t>
            </w:r>
          </w:p>
        </w:tc>
        <w:tc>
          <w:tcPr>
            <w:tcW w:w="603" w:type="auto"/>
          </w:tcPr>
          <w:p w14:paraId="59660148" w14:textId="77777777" w:rsidR="005E738F" w:rsidRDefault="00000000">
            <w:pPr>
              <w:pStyle w:val="TAC6"/>
            </w:pPr>
            <w:r>
              <w:t>4.52</w:t>
            </w:r>
          </w:p>
        </w:tc>
        <w:tc>
          <w:tcPr>
            <w:tcW w:w="603" w:type="auto"/>
          </w:tcPr>
          <w:p w14:paraId="394C1D78" w14:textId="77777777" w:rsidR="005E738F" w:rsidRDefault="00000000">
            <w:pPr>
              <w:pStyle w:val="TAC6"/>
            </w:pPr>
            <w:r>
              <w:t>BT</w:t>
            </w:r>
          </w:p>
        </w:tc>
        <w:tc>
          <w:tcPr>
            <w:tcW w:w="603" w:type="auto"/>
          </w:tcPr>
          <w:p w14:paraId="3813572A" w14:textId="77777777" w:rsidR="005E738F" w:rsidRDefault="00000000">
            <w:pPr>
              <w:pStyle w:val="TAC6"/>
            </w:pPr>
            <w:r>
              <w:t>PASS</w:t>
            </w:r>
          </w:p>
        </w:tc>
      </w:tr>
      <w:tr w:rsidR="005E738F" w14:paraId="2EC95FC7" w14:textId="77777777">
        <w:trPr>
          <w:jc w:val="center"/>
        </w:trPr>
        <w:tc>
          <w:tcPr>
            <w:tcW w:w="603" w:type="auto"/>
            <w:vMerge/>
          </w:tcPr>
          <w:p w14:paraId="00E485A3" w14:textId="77777777" w:rsidR="005E738F" w:rsidRDefault="005E738F"/>
        </w:tc>
        <w:tc>
          <w:tcPr>
            <w:tcW w:w="603" w:type="auto"/>
            <w:vMerge w:val="restart"/>
          </w:tcPr>
          <w:p w14:paraId="59E76819" w14:textId="77777777" w:rsidR="005E738F" w:rsidRDefault="00000000">
            <w:pPr>
              <w:pStyle w:val="TAC6"/>
            </w:pPr>
            <w:r>
              <w:t>c30</w:t>
            </w:r>
          </w:p>
        </w:tc>
        <w:tc>
          <w:tcPr>
            <w:tcW w:w="603" w:type="auto"/>
          </w:tcPr>
          <w:p w14:paraId="1D917588" w14:textId="77777777" w:rsidR="005E738F" w:rsidRDefault="00000000">
            <w:pPr>
              <w:pStyle w:val="TAC6"/>
            </w:pPr>
            <w:r>
              <w:t>1</w:t>
            </w:r>
          </w:p>
        </w:tc>
        <w:tc>
          <w:tcPr>
            <w:tcW w:w="603" w:type="auto"/>
          </w:tcPr>
          <w:p w14:paraId="7056974E" w14:textId="77777777" w:rsidR="005E738F" w:rsidRDefault="00000000">
            <w:pPr>
              <w:pStyle w:val="TAC6"/>
            </w:pPr>
            <w:r>
              <w:t>96</w:t>
            </w:r>
          </w:p>
        </w:tc>
        <w:tc>
          <w:tcPr>
            <w:tcW w:w="603" w:type="auto"/>
          </w:tcPr>
          <w:p w14:paraId="44F76E51" w14:textId="77777777" w:rsidR="005E738F" w:rsidRDefault="00000000">
            <w:pPr>
              <w:pStyle w:val="TAC6"/>
            </w:pPr>
            <w:r>
              <w:t>off</w:t>
            </w:r>
          </w:p>
        </w:tc>
        <w:tc>
          <w:tcPr>
            <w:tcW w:w="603" w:type="auto"/>
          </w:tcPr>
          <w:p w14:paraId="634FF151" w14:textId="77777777" w:rsidR="005E738F" w:rsidRDefault="005E738F">
            <w:pPr>
              <w:pStyle w:val="TAC6"/>
            </w:pPr>
          </w:p>
        </w:tc>
        <w:tc>
          <w:tcPr>
            <w:tcW w:w="603" w:type="auto"/>
          </w:tcPr>
          <w:p w14:paraId="0CE98CBE" w14:textId="77777777" w:rsidR="005E738F" w:rsidRDefault="00000000">
            <w:pPr>
              <w:pStyle w:val="TAC6"/>
            </w:pPr>
            <w:r>
              <w:t>NWT</w:t>
            </w:r>
          </w:p>
        </w:tc>
        <w:tc>
          <w:tcPr>
            <w:tcW w:w="603" w:type="auto"/>
          </w:tcPr>
          <w:p w14:paraId="76C9001B" w14:textId="77777777" w:rsidR="005E738F" w:rsidRDefault="00000000">
            <w:pPr>
              <w:pStyle w:val="TAC6"/>
            </w:pPr>
            <w:r>
              <w:t>4.72</w:t>
            </w:r>
          </w:p>
        </w:tc>
        <w:tc>
          <w:tcPr>
            <w:tcW w:w="603" w:type="auto"/>
          </w:tcPr>
          <w:p w14:paraId="1815F6A9" w14:textId="77777777" w:rsidR="005E738F" w:rsidRDefault="00000000">
            <w:pPr>
              <w:pStyle w:val="TAC6"/>
            </w:pPr>
            <w:r>
              <w:t>0.47</w:t>
            </w:r>
          </w:p>
        </w:tc>
        <w:tc>
          <w:tcPr>
            <w:tcW w:w="603" w:type="auto"/>
          </w:tcPr>
          <w:p w14:paraId="1DA465C6" w14:textId="77777777" w:rsidR="005E738F" w:rsidRDefault="00000000">
            <w:pPr>
              <w:pStyle w:val="TAC6"/>
            </w:pPr>
            <w:r>
              <w:t>c16</w:t>
            </w:r>
          </w:p>
        </w:tc>
        <w:tc>
          <w:tcPr>
            <w:tcW w:w="603" w:type="auto"/>
          </w:tcPr>
          <w:p w14:paraId="46E10F22" w14:textId="77777777" w:rsidR="005E738F" w:rsidRDefault="00000000">
            <w:pPr>
              <w:pStyle w:val="TAC6"/>
            </w:pPr>
            <w:r>
              <w:t>4x32</w:t>
            </w:r>
          </w:p>
        </w:tc>
        <w:tc>
          <w:tcPr>
            <w:tcW w:w="603" w:type="auto"/>
          </w:tcPr>
          <w:p w14:paraId="430E59A7" w14:textId="77777777" w:rsidR="005E738F" w:rsidRDefault="00000000">
            <w:pPr>
              <w:pStyle w:val="TAC6"/>
            </w:pPr>
            <w:r>
              <w:t>4.52</w:t>
            </w:r>
          </w:p>
        </w:tc>
        <w:tc>
          <w:tcPr>
            <w:tcW w:w="603" w:type="auto"/>
          </w:tcPr>
          <w:p w14:paraId="18922E64" w14:textId="77777777" w:rsidR="005E738F" w:rsidRDefault="00000000">
            <w:pPr>
              <w:pStyle w:val="TAC6"/>
            </w:pPr>
            <w:r>
              <w:t>0.64</w:t>
            </w:r>
          </w:p>
        </w:tc>
        <w:tc>
          <w:tcPr>
            <w:tcW w:w="603" w:type="auto"/>
          </w:tcPr>
          <w:p w14:paraId="3B0A7A2F" w14:textId="77777777" w:rsidR="005E738F" w:rsidRDefault="00000000">
            <w:pPr>
              <w:pStyle w:val="TAC6"/>
            </w:pPr>
            <w:r>
              <w:t>3.46</w:t>
            </w:r>
          </w:p>
        </w:tc>
        <w:tc>
          <w:tcPr>
            <w:tcW w:w="603" w:type="auto"/>
          </w:tcPr>
          <w:p w14:paraId="1BFE3E55" w14:textId="77777777" w:rsidR="005E738F" w:rsidRDefault="00000000">
            <w:pPr>
              <w:pStyle w:val="TAC6"/>
            </w:pPr>
            <w:r>
              <w:t>BT</w:t>
            </w:r>
          </w:p>
        </w:tc>
        <w:tc>
          <w:tcPr>
            <w:tcW w:w="603" w:type="auto"/>
            <w:shd w:val="clear" w:color="auto" w:fill="ADD8E6"/>
          </w:tcPr>
          <w:p w14:paraId="03AA13E1" w14:textId="77777777" w:rsidR="005E738F" w:rsidRDefault="00000000">
            <w:pPr>
              <w:pStyle w:val="TAC6"/>
            </w:pPr>
            <w:r>
              <w:t>EXCEED</w:t>
            </w:r>
          </w:p>
        </w:tc>
      </w:tr>
      <w:tr w:rsidR="005E738F" w14:paraId="724F680B" w14:textId="77777777">
        <w:trPr>
          <w:jc w:val="center"/>
        </w:trPr>
        <w:tc>
          <w:tcPr>
            <w:tcW w:w="603" w:type="auto"/>
            <w:vMerge/>
          </w:tcPr>
          <w:p w14:paraId="7E6C223E" w14:textId="77777777" w:rsidR="005E738F" w:rsidRDefault="005E738F"/>
        </w:tc>
        <w:tc>
          <w:tcPr>
            <w:tcW w:w="603" w:type="auto"/>
            <w:vMerge/>
          </w:tcPr>
          <w:p w14:paraId="156A9345" w14:textId="77777777" w:rsidR="005E738F" w:rsidRDefault="005E738F"/>
        </w:tc>
        <w:tc>
          <w:tcPr>
            <w:tcW w:w="603" w:type="auto"/>
          </w:tcPr>
          <w:p w14:paraId="34A08387" w14:textId="77777777" w:rsidR="005E738F" w:rsidRDefault="00000000">
            <w:pPr>
              <w:pStyle w:val="TAC6"/>
            </w:pPr>
            <w:r>
              <w:t>2</w:t>
            </w:r>
          </w:p>
        </w:tc>
        <w:tc>
          <w:tcPr>
            <w:tcW w:w="603" w:type="auto"/>
          </w:tcPr>
          <w:p w14:paraId="0CE29422" w14:textId="77777777" w:rsidR="005E738F" w:rsidRDefault="00000000">
            <w:pPr>
              <w:pStyle w:val="TAC6"/>
            </w:pPr>
            <w:r>
              <w:t>96</w:t>
            </w:r>
          </w:p>
        </w:tc>
        <w:tc>
          <w:tcPr>
            <w:tcW w:w="603" w:type="auto"/>
          </w:tcPr>
          <w:p w14:paraId="6B5997C4" w14:textId="77777777" w:rsidR="005E738F" w:rsidRDefault="00000000">
            <w:pPr>
              <w:pStyle w:val="TAC6"/>
            </w:pPr>
            <w:r>
              <w:t>off</w:t>
            </w:r>
          </w:p>
        </w:tc>
        <w:tc>
          <w:tcPr>
            <w:tcW w:w="603" w:type="auto"/>
          </w:tcPr>
          <w:p w14:paraId="67203BFA" w14:textId="77777777" w:rsidR="005E738F" w:rsidRDefault="005E738F">
            <w:pPr>
              <w:pStyle w:val="TAC6"/>
            </w:pPr>
          </w:p>
        </w:tc>
        <w:tc>
          <w:tcPr>
            <w:tcW w:w="603" w:type="auto"/>
          </w:tcPr>
          <w:p w14:paraId="5AA9D6BC" w14:textId="77777777" w:rsidR="005E738F" w:rsidRDefault="00000000">
            <w:pPr>
              <w:pStyle w:val="TAC6"/>
            </w:pPr>
            <w:r>
              <w:t>BT</w:t>
            </w:r>
          </w:p>
        </w:tc>
        <w:tc>
          <w:tcPr>
            <w:tcW w:w="603" w:type="auto"/>
          </w:tcPr>
          <w:p w14:paraId="409FE03C" w14:textId="77777777" w:rsidR="005E738F" w:rsidRDefault="00000000">
            <w:pPr>
              <w:pStyle w:val="TAC6"/>
            </w:pPr>
            <w:r>
              <w:t>4.72</w:t>
            </w:r>
          </w:p>
        </w:tc>
        <w:tc>
          <w:tcPr>
            <w:tcW w:w="603" w:type="auto"/>
          </w:tcPr>
          <w:p w14:paraId="506A33E4" w14:textId="77777777" w:rsidR="005E738F" w:rsidRDefault="00000000">
            <w:pPr>
              <w:pStyle w:val="TAC6"/>
            </w:pPr>
            <w:r>
              <w:t>0.47</w:t>
            </w:r>
          </w:p>
        </w:tc>
        <w:tc>
          <w:tcPr>
            <w:tcW w:w="603" w:type="auto"/>
          </w:tcPr>
          <w:p w14:paraId="1555805B" w14:textId="77777777" w:rsidR="005E738F" w:rsidRDefault="00000000">
            <w:pPr>
              <w:pStyle w:val="TAC6"/>
            </w:pPr>
            <w:r>
              <w:t>c15</w:t>
            </w:r>
          </w:p>
        </w:tc>
        <w:tc>
          <w:tcPr>
            <w:tcW w:w="603" w:type="auto"/>
          </w:tcPr>
          <w:p w14:paraId="0C29E453" w14:textId="77777777" w:rsidR="005E738F" w:rsidRDefault="00000000">
            <w:pPr>
              <w:pStyle w:val="TAC6"/>
            </w:pPr>
            <w:r>
              <w:t>4x24.4</w:t>
            </w:r>
          </w:p>
        </w:tc>
        <w:tc>
          <w:tcPr>
            <w:tcW w:w="603" w:type="auto"/>
          </w:tcPr>
          <w:p w14:paraId="3E28FFA5" w14:textId="77777777" w:rsidR="005E738F" w:rsidRDefault="00000000">
            <w:pPr>
              <w:pStyle w:val="TAC6"/>
            </w:pPr>
            <w:r>
              <w:t>4.52</w:t>
            </w:r>
          </w:p>
        </w:tc>
        <w:tc>
          <w:tcPr>
            <w:tcW w:w="603" w:type="auto"/>
          </w:tcPr>
          <w:p w14:paraId="45E43F52" w14:textId="77777777" w:rsidR="005E738F" w:rsidRDefault="00000000">
            <w:pPr>
              <w:pStyle w:val="TAC6"/>
            </w:pPr>
            <w:r>
              <w:t>0.66</w:t>
            </w:r>
          </w:p>
        </w:tc>
        <w:tc>
          <w:tcPr>
            <w:tcW w:w="603" w:type="auto"/>
          </w:tcPr>
          <w:p w14:paraId="605E1995" w14:textId="77777777" w:rsidR="005E738F" w:rsidRDefault="00000000">
            <w:pPr>
              <w:pStyle w:val="TAC6"/>
            </w:pPr>
            <w:r>
              <w:t>3.32</w:t>
            </w:r>
          </w:p>
        </w:tc>
        <w:tc>
          <w:tcPr>
            <w:tcW w:w="603" w:type="auto"/>
          </w:tcPr>
          <w:p w14:paraId="15085F72" w14:textId="77777777" w:rsidR="005E738F" w:rsidRDefault="00000000">
            <w:pPr>
              <w:pStyle w:val="TAC6"/>
            </w:pPr>
            <w:r>
              <w:t>BT</w:t>
            </w:r>
          </w:p>
        </w:tc>
        <w:tc>
          <w:tcPr>
            <w:tcW w:w="603" w:type="auto"/>
          </w:tcPr>
          <w:p w14:paraId="7D42449E" w14:textId="77777777" w:rsidR="005E738F" w:rsidRDefault="00000000">
            <w:pPr>
              <w:pStyle w:val="TAC6"/>
            </w:pPr>
            <w:r>
              <w:t>PASS</w:t>
            </w:r>
          </w:p>
        </w:tc>
      </w:tr>
      <w:tr w:rsidR="005E738F" w14:paraId="47533E6C" w14:textId="77777777">
        <w:trPr>
          <w:jc w:val="center"/>
        </w:trPr>
        <w:tc>
          <w:tcPr>
            <w:tcW w:w="603" w:type="auto"/>
            <w:vMerge/>
          </w:tcPr>
          <w:p w14:paraId="6B575791" w14:textId="77777777" w:rsidR="005E738F" w:rsidRDefault="005E738F"/>
        </w:tc>
        <w:tc>
          <w:tcPr>
            <w:tcW w:w="603" w:type="auto"/>
          </w:tcPr>
          <w:p w14:paraId="10C75355" w14:textId="77777777" w:rsidR="005E738F" w:rsidRDefault="00000000">
            <w:pPr>
              <w:pStyle w:val="TAC6"/>
            </w:pPr>
            <w:r>
              <w:t>c31</w:t>
            </w:r>
          </w:p>
        </w:tc>
        <w:tc>
          <w:tcPr>
            <w:tcW w:w="603" w:type="auto"/>
          </w:tcPr>
          <w:p w14:paraId="49D4AEE2" w14:textId="77777777" w:rsidR="005E738F" w:rsidRDefault="00000000">
            <w:pPr>
              <w:pStyle w:val="TAC6"/>
            </w:pPr>
            <w:r>
              <w:t>1</w:t>
            </w:r>
          </w:p>
        </w:tc>
        <w:tc>
          <w:tcPr>
            <w:tcW w:w="603" w:type="auto"/>
          </w:tcPr>
          <w:p w14:paraId="7F45E71E" w14:textId="77777777" w:rsidR="005E738F" w:rsidRDefault="00000000">
            <w:pPr>
              <w:pStyle w:val="TAC6"/>
            </w:pPr>
            <w:r>
              <w:t>24.4</w:t>
            </w:r>
          </w:p>
        </w:tc>
        <w:tc>
          <w:tcPr>
            <w:tcW w:w="603" w:type="auto"/>
          </w:tcPr>
          <w:p w14:paraId="37C073FE" w14:textId="77777777" w:rsidR="005E738F" w:rsidRDefault="00000000">
            <w:pPr>
              <w:pStyle w:val="TAC6"/>
            </w:pPr>
            <w:r>
              <w:t>off</w:t>
            </w:r>
          </w:p>
        </w:tc>
        <w:tc>
          <w:tcPr>
            <w:tcW w:w="603" w:type="auto"/>
          </w:tcPr>
          <w:p w14:paraId="6D2EA81E" w14:textId="77777777" w:rsidR="005E738F" w:rsidRDefault="00000000">
            <w:pPr>
              <w:pStyle w:val="TAC6"/>
            </w:pPr>
            <w:r>
              <w:t>5%</w:t>
            </w:r>
          </w:p>
        </w:tc>
        <w:tc>
          <w:tcPr>
            <w:tcW w:w="603" w:type="auto"/>
          </w:tcPr>
          <w:p w14:paraId="31F486BA" w14:textId="77777777" w:rsidR="005E738F" w:rsidRDefault="00000000">
            <w:pPr>
              <w:pStyle w:val="TAC6"/>
            </w:pPr>
            <w:r>
              <w:t>NWT</w:t>
            </w:r>
          </w:p>
        </w:tc>
        <w:tc>
          <w:tcPr>
            <w:tcW w:w="603" w:type="auto"/>
          </w:tcPr>
          <w:p w14:paraId="0CE162EB" w14:textId="77777777" w:rsidR="005E738F" w:rsidRDefault="00000000">
            <w:pPr>
              <w:pStyle w:val="TAC6"/>
            </w:pPr>
            <w:r>
              <w:t>3.07</w:t>
            </w:r>
          </w:p>
        </w:tc>
        <w:tc>
          <w:tcPr>
            <w:tcW w:w="603" w:type="auto"/>
          </w:tcPr>
          <w:p w14:paraId="3D9C8094" w14:textId="77777777" w:rsidR="005E738F" w:rsidRDefault="00000000">
            <w:pPr>
              <w:pStyle w:val="TAC6"/>
            </w:pPr>
            <w:r>
              <w:t>1.08</w:t>
            </w:r>
          </w:p>
        </w:tc>
        <w:tc>
          <w:tcPr>
            <w:tcW w:w="603" w:type="auto"/>
          </w:tcPr>
          <w:p w14:paraId="37FD71E0" w14:textId="77777777" w:rsidR="005E738F" w:rsidRDefault="00000000">
            <w:pPr>
              <w:pStyle w:val="TAC6"/>
            </w:pPr>
            <w:r>
              <w:t>c17</w:t>
            </w:r>
          </w:p>
        </w:tc>
        <w:tc>
          <w:tcPr>
            <w:tcW w:w="603" w:type="auto"/>
          </w:tcPr>
          <w:p w14:paraId="11067C7D" w14:textId="77777777" w:rsidR="005E738F" w:rsidRDefault="00000000">
            <w:pPr>
              <w:pStyle w:val="TAC6"/>
            </w:pPr>
            <w:r>
              <w:t>4x7.2</w:t>
            </w:r>
          </w:p>
        </w:tc>
        <w:tc>
          <w:tcPr>
            <w:tcW w:w="603" w:type="auto"/>
          </w:tcPr>
          <w:p w14:paraId="40E28048" w14:textId="77777777" w:rsidR="005E738F" w:rsidRDefault="00000000">
            <w:pPr>
              <w:pStyle w:val="TAC6"/>
            </w:pPr>
            <w:r>
              <w:t>2.27</w:t>
            </w:r>
          </w:p>
        </w:tc>
        <w:tc>
          <w:tcPr>
            <w:tcW w:w="603" w:type="auto"/>
          </w:tcPr>
          <w:p w14:paraId="4C601ED3" w14:textId="77777777" w:rsidR="005E738F" w:rsidRDefault="00000000">
            <w:pPr>
              <w:pStyle w:val="TAC6"/>
            </w:pPr>
            <w:r>
              <w:t>1.05</w:t>
            </w:r>
          </w:p>
        </w:tc>
        <w:tc>
          <w:tcPr>
            <w:tcW w:w="603" w:type="auto"/>
          </w:tcPr>
          <w:p w14:paraId="1E8B683C" w14:textId="77777777" w:rsidR="005E738F" w:rsidRDefault="00000000">
            <w:pPr>
              <w:pStyle w:val="TAC6"/>
            </w:pPr>
            <w:r>
              <w:t>7.07</w:t>
            </w:r>
          </w:p>
        </w:tc>
        <w:tc>
          <w:tcPr>
            <w:tcW w:w="603" w:type="auto"/>
          </w:tcPr>
          <w:p w14:paraId="652A88A2" w14:textId="77777777" w:rsidR="005E738F" w:rsidRDefault="00000000">
            <w:pPr>
              <w:pStyle w:val="TAC6"/>
            </w:pPr>
            <w:r>
              <w:t>BT</w:t>
            </w:r>
          </w:p>
        </w:tc>
        <w:tc>
          <w:tcPr>
            <w:tcW w:w="603" w:type="auto"/>
            <w:shd w:val="clear" w:color="auto" w:fill="ADD8E6"/>
          </w:tcPr>
          <w:p w14:paraId="2BC88997" w14:textId="77777777" w:rsidR="005E738F" w:rsidRDefault="00000000">
            <w:pPr>
              <w:pStyle w:val="TAC6"/>
            </w:pPr>
            <w:r>
              <w:t>EXCEED</w:t>
            </w:r>
          </w:p>
        </w:tc>
      </w:tr>
      <w:tr w:rsidR="005E738F" w14:paraId="6CB6BC3F" w14:textId="77777777">
        <w:trPr>
          <w:jc w:val="center"/>
        </w:trPr>
        <w:tc>
          <w:tcPr>
            <w:tcW w:w="603" w:type="auto"/>
            <w:vMerge/>
          </w:tcPr>
          <w:p w14:paraId="5F8E8388" w14:textId="77777777" w:rsidR="005E738F" w:rsidRDefault="005E738F"/>
        </w:tc>
        <w:tc>
          <w:tcPr>
            <w:tcW w:w="603" w:type="auto"/>
            <w:vMerge w:val="restart"/>
          </w:tcPr>
          <w:p w14:paraId="7958F17D" w14:textId="77777777" w:rsidR="005E738F" w:rsidRDefault="00000000">
            <w:pPr>
              <w:pStyle w:val="TAC6"/>
            </w:pPr>
            <w:r>
              <w:t>c32</w:t>
            </w:r>
          </w:p>
        </w:tc>
        <w:tc>
          <w:tcPr>
            <w:tcW w:w="603" w:type="auto"/>
          </w:tcPr>
          <w:p w14:paraId="643536A1" w14:textId="77777777" w:rsidR="005E738F" w:rsidRDefault="00000000">
            <w:pPr>
              <w:pStyle w:val="TAC6"/>
            </w:pPr>
            <w:r>
              <w:t>1</w:t>
            </w:r>
          </w:p>
        </w:tc>
        <w:tc>
          <w:tcPr>
            <w:tcW w:w="603" w:type="auto"/>
          </w:tcPr>
          <w:p w14:paraId="687D9FD1" w14:textId="77777777" w:rsidR="005E738F" w:rsidRDefault="00000000">
            <w:pPr>
              <w:pStyle w:val="TAC6"/>
            </w:pPr>
            <w:r>
              <w:t>32</w:t>
            </w:r>
          </w:p>
        </w:tc>
        <w:tc>
          <w:tcPr>
            <w:tcW w:w="603" w:type="auto"/>
          </w:tcPr>
          <w:p w14:paraId="36691341" w14:textId="77777777" w:rsidR="005E738F" w:rsidRDefault="00000000">
            <w:pPr>
              <w:pStyle w:val="TAC6"/>
            </w:pPr>
            <w:r>
              <w:t>off</w:t>
            </w:r>
          </w:p>
        </w:tc>
        <w:tc>
          <w:tcPr>
            <w:tcW w:w="603" w:type="auto"/>
          </w:tcPr>
          <w:p w14:paraId="781487E4" w14:textId="77777777" w:rsidR="005E738F" w:rsidRDefault="00000000">
            <w:pPr>
              <w:pStyle w:val="TAC6"/>
            </w:pPr>
            <w:r>
              <w:t>5%</w:t>
            </w:r>
          </w:p>
        </w:tc>
        <w:tc>
          <w:tcPr>
            <w:tcW w:w="603" w:type="auto"/>
          </w:tcPr>
          <w:p w14:paraId="46AE2984" w14:textId="77777777" w:rsidR="005E738F" w:rsidRDefault="00000000">
            <w:pPr>
              <w:pStyle w:val="TAC6"/>
            </w:pPr>
            <w:r>
              <w:t>NWT</w:t>
            </w:r>
          </w:p>
        </w:tc>
        <w:tc>
          <w:tcPr>
            <w:tcW w:w="603" w:type="auto"/>
          </w:tcPr>
          <w:p w14:paraId="227B982D" w14:textId="77777777" w:rsidR="005E738F" w:rsidRDefault="00000000">
            <w:pPr>
              <w:pStyle w:val="TAC6"/>
            </w:pPr>
            <w:r>
              <w:t>3.31</w:t>
            </w:r>
          </w:p>
        </w:tc>
        <w:tc>
          <w:tcPr>
            <w:tcW w:w="603" w:type="auto"/>
          </w:tcPr>
          <w:p w14:paraId="7A89CD69" w14:textId="77777777" w:rsidR="005E738F" w:rsidRDefault="00000000">
            <w:pPr>
              <w:pStyle w:val="TAC6"/>
            </w:pPr>
            <w:r>
              <w:t>0.97</w:t>
            </w:r>
          </w:p>
        </w:tc>
        <w:tc>
          <w:tcPr>
            <w:tcW w:w="603" w:type="auto"/>
          </w:tcPr>
          <w:p w14:paraId="139A37E6" w14:textId="77777777" w:rsidR="005E738F" w:rsidRDefault="00000000">
            <w:pPr>
              <w:pStyle w:val="TAC6"/>
            </w:pPr>
            <w:r>
              <w:t>c19</w:t>
            </w:r>
          </w:p>
        </w:tc>
        <w:tc>
          <w:tcPr>
            <w:tcW w:w="603" w:type="auto"/>
          </w:tcPr>
          <w:p w14:paraId="1E5F24AF" w14:textId="77777777" w:rsidR="005E738F" w:rsidRDefault="00000000">
            <w:pPr>
              <w:pStyle w:val="TAC6"/>
            </w:pPr>
            <w:r>
              <w:t>4x9.6</w:t>
            </w:r>
          </w:p>
        </w:tc>
        <w:tc>
          <w:tcPr>
            <w:tcW w:w="603" w:type="auto"/>
          </w:tcPr>
          <w:p w14:paraId="430F14E8" w14:textId="77777777" w:rsidR="005E738F" w:rsidRDefault="00000000">
            <w:pPr>
              <w:pStyle w:val="TAC6"/>
            </w:pPr>
            <w:r>
              <w:t>2.93</w:t>
            </w:r>
          </w:p>
        </w:tc>
        <w:tc>
          <w:tcPr>
            <w:tcW w:w="603" w:type="auto"/>
          </w:tcPr>
          <w:p w14:paraId="34A1DF20" w14:textId="77777777" w:rsidR="005E738F" w:rsidRDefault="00000000">
            <w:pPr>
              <w:pStyle w:val="TAC6"/>
            </w:pPr>
            <w:r>
              <w:t>1.09</w:t>
            </w:r>
          </w:p>
        </w:tc>
        <w:tc>
          <w:tcPr>
            <w:tcW w:w="603" w:type="auto"/>
          </w:tcPr>
          <w:p w14:paraId="40F9961B" w14:textId="77777777" w:rsidR="005E738F" w:rsidRDefault="00000000">
            <w:pPr>
              <w:pStyle w:val="TAC6"/>
            </w:pPr>
            <w:r>
              <w:t>3.53</w:t>
            </w:r>
          </w:p>
        </w:tc>
        <w:tc>
          <w:tcPr>
            <w:tcW w:w="603" w:type="auto"/>
          </w:tcPr>
          <w:p w14:paraId="42006E96" w14:textId="77777777" w:rsidR="005E738F" w:rsidRDefault="00000000">
            <w:pPr>
              <w:pStyle w:val="TAC6"/>
            </w:pPr>
            <w:r>
              <w:t>BT</w:t>
            </w:r>
          </w:p>
        </w:tc>
        <w:tc>
          <w:tcPr>
            <w:tcW w:w="603" w:type="auto"/>
            <w:shd w:val="clear" w:color="auto" w:fill="ADD8E6"/>
          </w:tcPr>
          <w:p w14:paraId="259F5619" w14:textId="77777777" w:rsidR="005E738F" w:rsidRDefault="00000000">
            <w:pPr>
              <w:pStyle w:val="TAC6"/>
            </w:pPr>
            <w:r>
              <w:t>EXCEED</w:t>
            </w:r>
          </w:p>
        </w:tc>
      </w:tr>
      <w:tr w:rsidR="005E738F" w14:paraId="57C516BB" w14:textId="77777777">
        <w:trPr>
          <w:jc w:val="center"/>
        </w:trPr>
        <w:tc>
          <w:tcPr>
            <w:tcW w:w="603" w:type="auto"/>
            <w:vMerge/>
          </w:tcPr>
          <w:p w14:paraId="39609B72" w14:textId="77777777" w:rsidR="005E738F" w:rsidRDefault="005E738F"/>
        </w:tc>
        <w:tc>
          <w:tcPr>
            <w:tcW w:w="603" w:type="auto"/>
            <w:vMerge/>
          </w:tcPr>
          <w:p w14:paraId="4A38473F" w14:textId="77777777" w:rsidR="005E738F" w:rsidRDefault="005E738F"/>
        </w:tc>
        <w:tc>
          <w:tcPr>
            <w:tcW w:w="603" w:type="auto"/>
          </w:tcPr>
          <w:p w14:paraId="6C1205C3" w14:textId="77777777" w:rsidR="005E738F" w:rsidRDefault="00000000">
            <w:pPr>
              <w:pStyle w:val="TAC6"/>
            </w:pPr>
            <w:r>
              <w:t>2</w:t>
            </w:r>
          </w:p>
        </w:tc>
        <w:tc>
          <w:tcPr>
            <w:tcW w:w="603" w:type="auto"/>
          </w:tcPr>
          <w:p w14:paraId="0A740DCB" w14:textId="77777777" w:rsidR="005E738F" w:rsidRDefault="00000000">
            <w:pPr>
              <w:pStyle w:val="TAC6"/>
            </w:pPr>
            <w:r>
              <w:t>32</w:t>
            </w:r>
          </w:p>
        </w:tc>
        <w:tc>
          <w:tcPr>
            <w:tcW w:w="603" w:type="auto"/>
          </w:tcPr>
          <w:p w14:paraId="2141D347" w14:textId="77777777" w:rsidR="005E738F" w:rsidRDefault="00000000">
            <w:pPr>
              <w:pStyle w:val="TAC6"/>
            </w:pPr>
            <w:r>
              <w:t>off</w:t>
            </w:r>
          </w:p>
        </w:tc>
        <w:tc>
          <w:tcPr>
            <w:tcW w:w="603" w:type="auto"/>
          </w:tcPr>
          <w:p w14:paraId="75531CE9" w14:textId="77777777" w:rsidR="005E738F" w:rsidRDefault="00000000">
            <w:pPr>
              <w:pStyle w:val="TAC6"/>
            </w:pPr>
            <w:r>
              <w:t>5%</w:t>
            </w:r>
          </w:p>
        </w:tc>
        <w:tc>
          <w:tcPr>
            <w:tcW w:w="603" w:type="auto"/>
          </w:tcPr>
          <w:p w14:paraId="108919D9" w14:textId="77777777" w:rsidR="005E738F" w:rsidRDefault="00000000">
            <w:pPr>
              <w:pStyle w:val="TAC6"/>
            </w:pPr>
            <w:r>
              <w:t>BT</w:t>
            </w:r>
          </w:p>
        </w:tc>
        <w:tc>
          <w:tcPr>
            <w:tcW w:w="603" w:type="auto"/>
          </w:tcPr>
          <w:p w14:paraId="76B14F67" w14:textId="77777777" w:rsidR="005E738F" w:rsidRDefault="00000000">
            <w:pPr>
              <w:pStyle w:val="TAC6"/>
            </w:pPr>
            <w:r>
              <w:t>3.31</w:t>
            </w:r>
          </w:p>
        </w:tc>
        <w:tc>
          <w:tcPr>
            <w:tcW w:w="603" w:type="auto"/>
          </w:tcPr>
          <w:p w14:paraId="0B401DC1" w14:textId="77777777" w:rsidR="005E738F" w:rsidRDefault="00000000">
            <w:pPr>
              <w:pStyle w:val="TAC6"/>
            </w:pPr>
            <w:r>
              <w:t>0.97</w:t>
            </w:r>
          </w:p>
        </w:tc>
        <w:tc>
          <w:tcPr>
            <w:tcW w:w="603" w:type="auto"/>
          </w:tcPr>
          <w:p w14:paraId="35C227FE" w14:textId="77777777" w:rsidR="005E738F" w:rsidRDefault="00000000">
            <w:pPr>
              <w:pStyle w:val="TAC6"/>
            </w:pPr>
            <w:r>
              <w:t>c18</w:t>
            </w:r>
          </w:p>
        </w:tc>
        <w:tc>
          <w:tcPr>
            <w:tcW w:w="603" w:type="auto"/>
          </w:tcPr>
          <w:p w14:paraId="7484FB8F" w14:textId="77777777" w:rsidR="005E738F" w:rsidRDefault="00000000">
            <w:pPr>
              <w:pStyle w:val="TAC6"/>
            </w:pPr>
            <w:r>
              <w:t>4x8</w:t>
            </w:r>
          </w:p>
        </w:tc>
        <w:tc>
          <w:tcPr>
            <w:tcW w:w="603" w:type="auto"/>
          </w:tcPr>
          <w:p w14:paraId="2CB3974F" w14:textId="77777777" w:rsidR="005E738F" w:rsidRDefault="00000000">
            <w:pPr>
              <w:pStyle w:val="TAC6"/>
            </w:pPr>
            <w:r>
              <w:t>2.38</w:t>
            </w:r>
          </w:p>
        </w:tc>
        <w:tc>
          <w:tcPr>
            <w:tcW w:w="603" w:type="auto"/>
          </w:tcPr>
          <w:p w14:paraId="00C07D02" w14:textId="77777777" w:rsidR="005E738F" w:rsidRDefault="00000000">
            <w:pPr>
              <w:pStyle w:val="TAC6"/>
            </w:pPr>
            <w:r>
              <w:t>1.14</w:t>
            </w:r>
          </w:p>
        </w:tc>
        <w:tc>
          <w:tcPr>
            <w:tcW w:w="603" w:type="auto"/>
          </w:tcPr>
          <w:p w14:paraId="738857E4" w14:textId="77777777" w:rsidR="005E738F" w:rsidRDefault="00000000">
            <w:pPr>
              <w:pStyle w:val="TAC6"/>
            </w:pPr>
            <w:r>
              <w:t>8.34</w:t>
            </w:r>
          </w:p>
        </w:tc>
        <w:tc>
          <w:tcPr>
            <w:tcW w:w="603" w:type="auto"/>
          </w:tcPr>
          <w:p w14:paraId="50A0BF70" w14:textId="77777777" w:rsidR="005E738F" w:rsidRDefault="00000000">
            <w:pPr>
              <w:pStyle w:val="TAC6"/>
            </w:pPr>
            <w:r>
              <w:t>BT</w:t>
            </w:r>
          </w:p>
        </w:tc>
        <w:tc>
          <w:tcPr>
            <w:tcW w:w="603" w:type="auto"/>
          </w:tcPr>
          <w:p w14:paraId="41DD0993" w14:textId="77777777" w:rsidR="005E738F" w:rsidRDefault="00000000">
            <w:pPr>
              <w:pStyle w:val="TAC6"/>
            </w:pPr>
            <w:r>
              <w:t>PASS</w:t>
            </w:r>
          </w:p>
        </w:tc>
      </w:tr>
      <w:tr w:rsidR="005E738F" w14:paraId="5B10237D" w14:textId="77777777">
        <w:trPr>
          <w:jc w:val="center"/>
        </w:trPr>
        <w:tc>
          <w:tcPr>
            <w:tcW w:w="603" w:type="auto"/>
            <w:vMerge/>
          </w:tcPr>
          <w:p w14:paraId="3F05E4F7" w14:textId="77777777" w:rsidR="005E738F" w:rsidRDefault="005E738F"/>
        </w:tc>
        <w:tc>
          <w:tcPr>
            <w:tcW w:w="603" w:type="auto"/>
            <w:vMerge w:val="restart"/>
          </w:tcPr>
          <w:p w14:paraId="602DBA2F" w14:textId="77777777" w:rsidR="005E738F" w:rsidRDefault="00000000">
            <w:pPr>
              <w:pStyle w:val="TAC6"/>
            </w:pPr>
            <w:r>
              <w:t>c33</w:t>
            </w:r>
          </w:p>
        </w:tc>
        <w:tc>
          <w:tcPr>
            <w:tcW w:w="603" w:type="auto"/>
          </w:tcPr>
          <w:p w14:paraId="554C90D6" w14:textId="77777777" w:rsidR="005E738F" w:rsidRDefault="00000000">
            <w:pPr>
              <w:pStyle w:val="TAC6"/>
            </w:pPr>
            <w:r>
              <w:t>1</w:t>
            </w:r>
          </w:p>
        </w:tc>
        <w:tc>
          <w:tcPr>
            <w:tcW w:w="603" w:type="auto"/>
          </w:tcPr>
          <w:p w14:paraId="755D53EE" w14:textId="77777777" w:rsidR="005E738F" w:rsidRDefault="00000000">
            <w:pPr>
              <w:pStyle w:val="TAC6"/>
            </w:pPr>
            <w:r>
              <w:t>48</w:t>
            </w:r>
          </w:p>
        </w:tc>
        <w:tc>
          <w:tcPr>
            <w:tcW w:w="603" w:type="auto"/>
          </w:tcPr>
          <w:p w14:paraId="1869CAC6" w14:textId="77777777" w:rsidR="005E738F" w:rsidRDefault="00000000">
            <w:pPr>
              <w:pStyle w:val="TAC6"/>
            </w:pPr>
            <w:r>
              <w:t>off</w:t>
            </w:r>
          </w:p>
        </w:tc>
        <w:tc>
          <w:tcPr>
            <w:tcW w:w="603" w:type="auto"/>
          </w:tcPr>
          <w:p w14:paraId="2D94C467" w14:textId="77777777" w:rsidR="005E738F" w:rsidRDefault="00000000">
            <w:pPr>
              <w:pStyle w:val="TAC6"/>
            </w:pPr>
            <w:r>
              <w:t>5%</w:t>
            </w:r>
          </w:p>
        </w:tc>
        <w:tc>
          <w:tcPr>
            <w:tcW w:w="603" w:type="auto"/>
          </w:tcPr>
          <w:p w14:paraId="3F3F7F48" w14:textId="77777777" w:rsidR="005E738F" w:rsidRDefault="00000000">
            <w:pPr>
              <w:pStyle w:val="TAC6"/>
            </w:pPr>
            <w:r>
              <w:t>NWT</w:t>
            </w:r>
          </w:p>
        </w:tc>
        <w:tc>
          <w:tcPr>
            <w:tcW w:w="603" w:type="auto"/>
          </w:tcPr>
          <w:p w14:paraId="0202BB29" w14:textId="77777777" w:rsidR="005E738F" w:rsidRDefault="00000000">
            <w:pPr>
              <w:pStyle w:val="TAC6"/>
            </w:pPr>
            <w:r>
              <w:t>3.81</w:t>
            </w:r>
          </w:p>
        </w:tc>
        <w:tc>
          <w:tcPr>
            <w:tcW w:w="603" w:type="auto"/>
          </w:tcPr>
          <w:p w14:paraId="3DD2CABE" w14:textId="77777777" w:rsidR="005E738F" w:rsidRDefault="00000000">
            <w:pPr>
              <w:pStyle w:val="TAC6"/>
            </w:pPr>
            <w:r>
              <w:t>0.95</w:t>
            </w:r>
          </w:p>
        </w:tc>
        <w:tc>
          <w:tcPr>
            <w:tcW w:w="603" w:type="auto"/>
          </w:tcPr>
          <w:p w14:paraId="5AB8B35D" w14:textId="77777777" w:rsidR="005E738F" w:rsidRDefault="00000000">
            <w:pPr>
              <w:pStyle w:val="TAC6"/>
            </w:pPr>
            <w:r>
              <w:t>c21</w:t>
            </w:r>
          </w:p>
        </w:tc>
        <w:tc>
          <w:tcPr>
            <w:tcW w:w="603" w:type="auto"/>
          </w:tcPr>
          <w:p w14:paraId="7AC5ED8B" w14:textId="77777777" w:rsidR="005E738F" w:rsidRDefault="00000000">
            <w:pPr>
              <w:pStyle w:val="TAC6"/>
            </w:pPr>
            <w:r>
              <w:t>4x16.4</w:t>
            </w:r>
          </w:p>
        </w:tc>
        <w:tc>
          <w:tcPr>
            <w:tcW w:w="603" w:type="auto"/>
          </w:tcPr>
          <w:p w14:paraId="1636E9E1" w14:textId="77777777" w:rsidR="005E738F" w:rsidRDefault="00000000">
            <w:pPr>
              <w:pStyle w:val="TAC6"/>
            </w:pPr>
            <w:r>
              <w:t>3.74</w:t>
            </w:r>
          </w:p>
        </w:tc>
        <w:tc>
          <w:tcPr>
            <w:tcW w:w="603" w:type="auto"/>
          </w:tcPr>
          <w:p w14:paraId="53B7244B" w14:textId="77777777" w:rsidR="005E738F" w:rsidRDefault="00000000">
            <w:pPr>
              <w:pStyle w:val="TAC6"/>
            </w:pPr>
            <w:r>
              <w:t>0.88</w:t>
            </w:r>
          </w:p>
        </w:tc>
        <w:tc>
          <w:tcPr>
            <w:tcW w:w="603" w:type="auto"/>
          </w:tcPr>
          <w:p w14:paraId="33F83CFE" w14:textId="77777777" w:rsidR="005E738F" w:rsidRDefault="00000000">
            <w:pPr>
              <w:pStyle w:val="TAC6"/>
            </w:pPr>
            <w:r>
              <w:t>0.64</w:t>
            </w:r>
          </w:p>
        </w:tc>
        <w:tc>
          <w:tcPr>
            <w:tcW w:w="603" w:type="auto"/>
          </w:tcPr>
          <w:p w14:paraId="5548BDC1" w14:textId="77777777" w:rsidR="005E738F" w:rsidRDefault="00000000">
            <w:pPr>
              <w:pStyle w:val="TAC6"/>
            </w:pPr>
            <w:r>
              <w:t>NWT</w:t>
            </w:r>
          </w:p>
        </w:tc>
        <w:tc>
          <w:tcPr>
            <w:tcW w:w="603" w:type="auto"/>
          </w:tcPr>
          <w:p w14:paraId="62A47B04" w14:textId="77777777" w:rsidR="005E738F" w:rsidRDefault="00000000">
            <w:pPr>
              <w:pStyle w:val="TAC6"/>
            </w:pPr>
            <w:r>
              <w:t>PASS</w:t>
            </w:r>
          </w:p>
        </w:tc>
      </w:tr>
      <w:tr w:rsidR="005E738F" w14:paraId="4FD91F18" w14:textId="77777777">
        <w:trPr>
          <w:jc w:val="center"/>
        </w:trPr>
        <w:tc>
          <w:tcPr>
            <w:tcW w:w="603" w:type="auto"/>
            <w:vMerge/>
          </w:tcPr>
          <w:p w14:paraId="152E66DA" w14:textId="77777777" w:rsidR="005E738F" w:rsidRDefault="005E738F"/>
        </w:tc>
        <w:tc>
          <w:tcPr>
            <w:tcW w:w="603" w:type="auto"/>
            <w:vMerge/>
          </w:tcPr>
          <w:p w14:paraId="302C7703" w14:textId="77777777" w:rsidR="005E738F" w:rsidRDefault="005E738F"/>
        </w:tc>
        <w:tc>
          <w:tcPr>
            <w:tcW w:w="603" w:type="auto"/>
          </w:tcPr>
          <w:p w14:paraId="34DE824F" w14:textId="77777777" w:rsidR="005E738F" w:rsidRDefault="00000000">
            <w:pPr>
              <w:pStyle w:val="TAC6"/>
            </w:pPr>
            <w:r>
              <w:t>2</w:t>
            </w:r>
          </w:p>
        </w:tc>
        <w:tc>
          <w:tcPr>
            <w:tcW w:w="603" w:type="auto"/>
          </w:tcPr>
          <w:p w14:paraId="5739F0D5" w14:textId="77777777" w:rsidR="005E738F" w:rsidRDefault="00000000">
            <w:pPr>
              <w:pStyle w:val="TAC6"/>
            </w:pPr>
            <w:r>
              <w:t>48</w:t>
            </w:r>
          </w:p>
        </w:tc>
        <w:tc>
          <w:tcPr>
            <w:tcW w:w="603" w:type="auto"/>
          </w:tcPr>
          <w:p w14:paraId="64D8F6F0" w14:textId="77777777" w:rsidR="005E738F" w:rsidRDefault="00000000">
            <w:pPr>
              <w:pStyle w:val="TAC6"/>
            </w:pPr>
            <w:r>
              <w:t>off</w:t>
            </w:r>
          </w:p>
        </w:tc>
        <w:tc>
          <w:tcPr>
            <w:tcW w:w="603" w:type="auto"/>
          </w:tcPr>
          <w:p w14:paraId="7286540A" w14:textId="77777777" w:rsidR="005E738F" w:rsidRDefault="00000000">
            <w:pPr>
              <w:pStyle w:val="TAC6"/>
            </w:pPr>
            <w:r>
              <w:t>5%</w:t>
            </w:r>
          </w:p>
        </w:tc>
        <w:tc>
          <w:tcPr>
            <w:tcW w:w="603" w:type="auto"/>
          </w:tcPr>
          <w:p w14:paraId="2652F154" w14:textId="77777777" w:rsidR="005E738F" w:rsidRDefault="00000000">
            <w:pPr>
              <w:pStyle w:val="TAC6"/>
            </w:pPr>
            <w:r>
              <w:t>BT</w:t>
            </w:r>
          </w:p>
        </w:tc>
        <w:tc>
          <w:tcPr>
            <w:tcW w:w="603" w:type="auto"/>
          </w:tcPr>
          <w:p w14:paraId="5700FA5B" w14:textId="77777777" w:rsidR="005E738F" w:rsidRDefault="00000000">
            <w:pPr>
              <w:pStyle w:val="TAC6"/>
            </w:pPr>
            <w:r>
              <w:t>3.81</w:t>
            </w:r>
          </w:p>
        </w:tc>
        <w:tc>
          <w:tcPr>
            <w:tcW w:w="603" w:type="auto"/>
          </w:tcPr>
          <w:p w14:paraId="5B9162E7" w14:textId="77777777" w:rsidR="005E738F" w:rsidRDefault="00000000">
            <w:pPr>
              <w:pStyle w:val="TAC6"/>
            </w:pPr>
            <w:r>
              <w:t>0.95</w:t>
            </w:r>
          </w:p>
        </w:tc>
        <w:tc>
          <w:tcPr>
            <w:tcW w:w="603" w:type="auto"/>
          </w:tcPr>
          <w:p w14:paraId="738C1CB2" w14:textId="77777777" w:rsidR="005E738F" w:rsidRDefault="00000000">
            <w:pPr>
              <w:pStyle w:val="TAC6"/>
            </w:pPr>
            <w:r>
              <w:t>c20</w:t>
            </w:r>
          </w:p>
        </w:tc>
        <w:tc>
          <w:tcPr>
            <w:tcW w:w="603" w:type="auto"/>
          </w:tcPr>
          <w:p w14:paraId="6135BE44" w14:textId="77777777" w:rsidR="005E738F" w:rsidRDefault="00000000">
            <w:pPr>
              <w:pStyle w:val="TAC6"/>
            </w:pPr>
            <w:r>
              <w:t>4x13.2</w:t>
            </w:r>
          </w:p>
        </w:tc>
        <w:tc>
          <w:tcPr>
            <w:tcW w:w="603" w:type="auto"/>
          </w:tcPr>
          <w:p w14:paraId="65D11C3B" w14:textId="77777777" w:rsidR="005E738F" w:rsidRDefault="00000000">
            <w:pPr>
              <w:pStyle w:val="TAC6"/>
            </w:pPr>
            <w:r>
              <w:t>3.52</w:t>
            </w:r>
          </w:p>
        </w:tc>
        <w:tc>
          <w:tcPr>
            <w:tcW w:w="603" w:type="auto"/>
          </w:tcPr>
          <w:p w14:paraId="2234E1FF" w14:textId="77777777" w:rsidR="005E738F" w:rsidRDefault="00000000">
            <w:pPr>
              <w:pStyle w:val="TAC6"/>
            </w:pPr>
            <w:r>
              <w:t>0.99</w:t>
            </w:r>
          </w:p>
        </w:tc>
        <w:tc>
          <w:tcPr>
            <w:tcW w:w="603" w:type="auto"/>
          </w:tcPr>
          <w:p w14:paraId="61CEAFF4" w14:textId="77777777" w:rsidR="005E738F" w:rsidRDefault="00000000">
            <w:pPr>
              <w:pStyle w:val="TAC6"/>
            </w:pPr>
            <w:r>
              <w:t>2.83</w:t>
            </w:r>
          </w:p>
        </w:tc>
        <w:tc>
          <w:tcPr>
            <w:tcW w:w="603" w:type="auto"/>
          </w:tcPr>
          <w:p w14:paraId="514105F2" w14:textId="77777777" w:rsidR="005E738F" w:rsidRDefault="00000000">
            <w:pPr>
              <w:pStyle w:val="TAC6"/>
            </w:pPr>
            <w:r>
              <w:t>BT</w:t>
            </w:r>
          </w:p>
        </w:tc>
        <w:tc>
          <w:tcPr>
            <w:tcW w:w="603" w:type="auto"/>
          </w:tcPr>
          <w:p w14:paraId="468DFABE" w14:textId="77777777" w:rsidR="005E738F" w:rsidRDefault="00000000">
            <w:pPr>
              <w:pStyle w:val="TAC6"/>
            </w:pPr>
            <w:r>
              <w:t>PASS</w:t>
            </w:r>
          </w:p>
        </w:tc>
      </w:tr>
      <w:tr w:rsidR="005E738F" w14:paraId="3FD743D2" w14:textId="77777777">
        <w:trPr>
          <w:jc w:val="center"/>
        </w:trPr>
        <w:tc>
          <w:tcPr>
            <w:tcW w:w="603" w:type="auto"/>
            <w:vMerge/>
          </w:tcPr>
          <w:p w14:paraId="578AADEA" w14:textId="77777777" w:rsidR="005E738F" w:rsidRDefault="005E738F"/>
        </w:tc>
        <w:tc>
          <w:tcPr>
            <w:tcW w:w="603" w:type="auto"/>
            <w:vMerge w:val="restart"/>
          </w:tcPr>
          <w:p w14:paraId="7E3ECDCF" w14:textId="77777777" w:rsidR="005E738F" w:rsidRDefault="00000000">
            <w:pPr>
              <w:pStyle w:val="TAC6"/>
            </w:pPr>
            <w:r>
              <w:t>c34</w:t>
            </w:r>
          </w:p>
        </w:tc>
        <w:tc>
          <w:tcPr>
            <w:tcW w:w="603" w:type="auto"/>
          </w:tcPr>
          <w:p w14:paraId="4A6A7C4E" w14:textId="77777777" w:rsidR="005E738F" w:rsidRDefault="00000000">
            <w:pPr>
              <w:pStyle w:val="TAC6"/>
            </w:pPr>
            <w:r>
              <w:t>1</w:t>
            </w:r>
          </w:p>
        </w:tc>
        <w:tc>
          <w:tcPr>
            <w:tcW w:w="603" w:type="auto"/>
          </w:tcPr>
          <w:p w14:paraId="722F8AC8" w14:textId="77777777" w:rsidR="005E738F" w:rsidRDefault="00000000">
            <w:pPr>
              <w:pStyle w:val="TAC6"/>
            </w:pPr>
            <w:r>
              <w:t>64</w:t>
            </w:r>
          </w:p>
        </w:tc>
        <w:tc>
          <w:tcPr>
            <w:tcW w:w="603" w:type="auto"/>
          </w:tcPr>
          <w:p w14:paraId="24EC21AE" w14:textId="77777777" w:rsidR="005E738F" w:rsidRDefault="00000000">
            <w:pPr>
              <w:pStyle w:val="TAC6"/>
            </w:pPr>
            <w:r>
              <w:t>off</w:t>
            </w:r>
          </w:p>
        </w:tc>
        <w:tc>
          <w:tcPr>
            <w:tcW w:w="603" w:type="auto"/>
          </w:tcPr>
          <w:p w14:paraId="11D4CFFA" w14:textId="77777777" w:rsidR="005E738F" w:rsidRDefault="00000000">
            <w:pPr>
              <w:pStyle w:val="TAC6"/>
            </w:pPr>
            <w:r>
              <w:t>5%</w:t>
            </w:r>
          </w:p>
        </w:tc>
        <w:tc>
          <w:tcPr>
            <w:tcW w:w="603" w:type="auto"/>
          </w:tcPr>
          <w:p w14:paraId="2C3B7367" w14:textId="77777777" w:rsidR="005E738F" w:rsidRDefault="00000000">
            <w:pPr>
              <w:pStyle w:val="TAC6"/>
            </w:pPr>
            <w:r>
              <w:t>NWT</w:t>
            </w:r>
          </w:p>
        </w:tc>
        <w:tc>
          <w:tcPr>
            <w:tcW w:w="603" w:type="auto"/>
          </w:tcPr>
          <w:p w14:paraId="7FC6F820" w14:textId="77777777" w:rsidR="005E738F" w:rsidRDefault="00000000">
            <w:pPr>
              <w:pStyle w:val="TAC6"/>
            </w:pPr>
            <w:r>
              <w:t>4.1</w:t>
            </w:r>
          </w:p>
        </w:tc>
        <w:tc>
          <w:tcPr>
            <w:tcW w:w="603" w:type="auto"/>
          </w:tcPr>
          <w:p w14:paraId="0F29EF4B" w14:textId="77777777" w:rsidR="005E738F" w:rsidRDefault="00000000">
            <w:pPr>
              <w:pStyle w:val="TAC6"/>
            </w:pPr>
            <w:r>
              <w:t>0.96</w:t>
            </w:r>
          </w:p>
        </w:tc>
        <w:tc>
          <w:tcPr>
            <w:tcW w:w="603" w:type="auto"/>
          </w:tcPr>
          <w:p w14:paraId="56CDD9E6" w14:textId="77777777" w:rsidR="005E738F" w:rsidRDefault="00000000">
            <w:pPr>
              <w:pStyle w:val="TAC6"/>
            </w:pPr>
            <w:r>
              <w:t>c22</w:t>
            </w:r>
          </w:p>
        </w:tc>
        <w:tc>
          <w:tcPr>
            <w:tcW w:w="603" w:type="auto"/>
          </w:tcPr>
          <w:p w14:paraId="322D3B99" w14:textId="77777777" w:rsidR="005E738F" w:rsidRDefault="00000000">
            <w:pPr>
              <w:pStyle w:val="TAC6"/>
            </w:pPr>
            <w:r>
              <w:t>4x24.4</w:t>
            </w:r>
          </w:p>
        </w:tc>
        <w:tc>
          <w:tcPr>
            <w:tcW w:w="603" w:type="auto"/>
          </w:tcPr>
          <w:p w14:paraId="0C543DC4" w14:textId="77777777" w:rsidR="005E738F" w:rsidRDefault="00000000">
            <w:pPr>
              <w:pStyle w:val="TAC6"/>
            </w:pPr>
            <w:r>
              <w:t>3.96</w:t>
            </w:r>
          </w:p>
        </w:tc>
        <w:tc>
          <w:tcPr>
            <w:tcW w:w="603" w:type="auto"/>
          </w:tcPr>
          <w:p w14:paraId="16D2523C" w14:textId="77777777" w:rsidR="005E738F" w:rsidRDefault="00000000">
            <w:pPr>
              <w:pStyle w:val="TAC6"/>
            </w:pPr>
            <w:r>
              <w:t>0.87</w:t>
            </w:r>
          </w:p>
        </w:tc>
        <w:tc>
          <w:tcPr>
            <w:tcW w:w="603" w:type="auto"/>
          </w:tcPr>
          <w:p w14:paraId="1DA98CF5" w14:textId="77777777" w:rsidR="005E738F" w:rsidRDefault="00000000">
            <w:pPr>
              <w:pStyle w:val="TAC6"/>
            </w:pPr>
            <w:r>
              <w:t>1.44</w:t>
            </w:r>
          </w:p>
        </w:tc>
        <w:tc>
          <w:tcPr>
            <w:tcW w:w="603" w:type="auto"/>
          </w:tcPr>
          <w:p w14:paraId="0C915F96" w14:textId="77777777" w:rsidR="005E738F" w:rsidRDefault="00000000">
            <w:pPr>
              <w:pStyle w:val="TAC6"/>
            </w:pPr>
            <w:r>
              <w:t>NWT</w:t>
            </w:r>
          </w:p>
        </w:tc>
        <w:tc>
          <w:tcPr>
            <w:tcW w:w="603" w:type="auto"/>
          </w:tcPr>
          <w:p w14:paraId="400CA308" w14:textId="77777777" w:rsidR="005E738F" w:rsidRDefault="00000000">
            <w:pPr>
              <w:pStyle w:val="TAC6"/>
            </w:pPr>
            <w:r>
              <w:t>PASS</w:t>
            </w:r>
          </w:p>
        </w:tc>
      </w:tr>
      <w:tr w:rsidR="005E738F" w14:paraId="1BF9DC2A" w14:textId="77777777">
        <w:trPr>
          <w:jc w:val="center"/>
        </w:trPr>
        <w:tc>
          <w:tcPr>
            <w:tcW w:w="603" w:type="auto"/>
            <w:vMerge/>
          </w:tcPr>
          <w:p w14:paraId="4051A7EE" w14:textId="77777777" w:rsidR="005E738F" w:rsidRDefault="005E738F"/>
        </w:tc>
        <w:tc>
          <w:tcPr>
            <w:tcW w:w="603" w:type="auto"/>
            <w:vMerge/>
          </w:tcPr>
          <w:p w14:paraId="17A42ABB" w14:textId="77777777" w:rsidR="005E738F" w:rsidRDefault="005E738F"/>
        </w:tc>
        <w:tc>
          <w:tcPr>
            <w:tcW w:w="603" w:type="auto"/>
          </w:tcPr>
          <w:p w14:paraId="10081689" w14:textId="77777777" w:rsidR="005E738F" w:rsidRDefault="00000000">
            <w:pPr>
              <w:pStyle w:val="TAC6"/>
            </w:pPr>
            <w:r>
              <w:t>2</w:t>
            </w:r>
          </w:p>
        </w:tc>
        <w:tc>
          <w:tcPr>
            <w:tcW w:w="603" w:type="auto"/>
          </w:tcPr>
          <w:p w14:paraId="21554E01" w14:textId="77777777" w:rsidR="005E738F" w:rsidRDefault="00000000">
            <w:pPr>
              <w:pStyle w:val="TAC6"/>
            </w:pPr>
            <w:r>
              <w:t>64</w:t>
            </w:r>
          </w:p>
        </w:tc>
        <w:tc>
          <w:tcPr>
            <w:tcW w:w="603" w:type="auto"/>
          </w:tcPr>
          <w:p w14:paraId="609E33BC" w14:textId="77777777" w:rsidR="005E738F" w:rsidRDefault="00000000">
            <w:pPr>
              <w:pStyle w:val="TAC6"/>
            </w:pPr>
            <w:r>
              <w:t>off</w:t>
            </w:r>
          </w:p>
        </w:tc>
        <w:tc>
          <w:tcPr>
            <w:tcW w:w="603" w:type="auto"/>
          </w:tcPr>
          <w:p w14:paraId="3033960E" w14:textId="77777777" w:rsidR="005E738F" w:rsidRDefault="00000000">
            <w:pPr>
              <w:pStyle w:val="TAC6"/>
            </w:pPr>
            <w:r>
              <w:t>5%</w:t>
            </w:r>
          </w:p>
        </w:tc>
        <w:tc>
          <w:tcPr>
            <w:tcW w:w="603" w:type="auto"/>
          </w:tcPr>
          <w:p w14:paraId="461059FF" w14:textId="77777777" w:rsidR="005E738F" w:rsidRDefault="00000000">
            <w:pPr>
              <w:pStyle w:val="TAC6"/>
            </w:pPr>
            <w:r>
              <w:t>BT</w:t>
            </w:r>
          </w:p>
        </w:tc>
        <w:tc>
          <w:tcPr>
            <w:tcW w:w="603" w:type="auto"/>
          </w:tcPr>
          <w:p w14:paraId="7C596D57" w14:textId="77777777" w:rsidR="005E738F" w:rsidRDefault="00000000">
            <w:pPr>
              <w:pStyle w:val="TAC6"/>
            </w:pPr>
            <w:r>
              <w:t>4.1</w:t>
            </w:r>
          </w:p>
        </w:tc>
        <w:tc>
          <w:tcPr>
            <w:tcW w:w="603" w:type="auto"/>
          </w:tcPr>
          <w:p w14:paraId="0DC49D6B" w14:textId="77777777" w:rsidR="005E738F" w:rsidRDefault="00000000">
            <w:pPr>
              <w:pStyle w:val="TAC6"/>
            </w:pPr>
            <w:r>
              <w:t>0.96</w:t>
            </w:r>
          </w:p>
        </w:tc>
        <w:tc>
          <w:tcPr>
            <w:tcW w:w="603" w:type="auto"/>
          </w:tcPr>
          <w:p w14:paraId="4AD7BA42" w14:textId="77777777" w:rsidR="005E738F" w:rsidRDefault="00000000">
            <w:pPr>
              <w:pStyle w:val="TAC6"/>
            </w:pPr>
            <w:r>
              <w:t>c21</w:t>
            </w:r>
          </w:p>
        </w:tc>
        <w:tc>
          <w:tcPr>
            <w:tcW w:w="603" w:type="auto"/>
          </w:tcPr>
          <w:p w14:paraId="51114C25" w14:textId="77777777" w:rsidR="005E738F" w:rsidRDefault="00000000">
            <w:pPr>
              <w:pStyle w:val="TAC6"/>
            </w:pPr>
            <w:r>
              <w:t>4x16.4</w:t>
            </w:r>
          </w:p>
        </w:tc>
        <w:tc>
          <w:tcPr>
            <w:tcW w:w="603" w:type="auto"/>
          </w:tcPr>
          <w:p w14:paraId="1FA2FCF0" w14:textId="77777777" w:rsidR="005E738F" w:rsidRDefault="00000000">
            <w:pPr>
              <w:pStyle w:val="TAC6"/>
            </w:pPr>
            <w:r>
              <w:t>3.74</w:t>
            </w:r>
          </w:p>
        </w:tc>
        <w:tc>
          <w:tcPr>
            <w:tcW w:w="603" w:type="auto"/>
          </w:tcPr>
          <w:p w14:paraId="4ACE4054" w14:textId="77777777" w:rsidR="005E738F" w:rsidRDefault="00000000">
            <w:pPr>
              <w:pStyle w:val="TAC6"/>
            </w:pPr>
            <w:r>
              <w:t>0.88</w:t>
            </w:r>
          </w:p>
        </w:tc>
        <w:tc>
          <w:tcPr>
            <w:tcW w:w="603" w:type="auto"/>
          </w:tcPr>
          <w:p w14:paraId="6586B8BF" w14:textId="77777777" w:rsidR="005E738F" w:rsidRDefault="00000000">
            <w:pPr>
              <w:pStyle w:val="TAC6"/>
            </w:pPr>
            <w:r>
              <w:t>3.66</w:t>
            </w:r>
          </w:p>
        </w:tc>
        <w:tc>
          <w:tcPr>
            <w:tcW w:w="603" w:type="auto"/>
          </w:tcPr>
          <w:p w14:paraId="7C6A563E" w14:textId="77777777" w:rsidR="005E738F" w:rsidRDefault="00000000">
            <w:pPr>
              <w:pStyle w:val="TAC6"/>
            </w:pPr>
            <w:r>
              <w:t>BT</w:t>
            </w:r>
          </w:p>
        </w:tc>
        <w:tc>
          <w:tcPr>
            <w:tcW w:w="603" w:type="auto"/>
          </w:tcPr>
          <w:p w14:paraId="167B8715" w14:textId="77777777" w:rsidR="005E738F" w:rsidRDefault="00000000">
            <w:pPr>
              <w:pStyle w:val="TAC6"/>
            </w:pPr>
            <w:r>
              <w:t>PASS</w:t>
            </w:r>
          </w:p>
        </w:tc>
      </w:tr>
      <w:tr w:rsidR="005E738F" w14:paraId="65CC21C7" w14:textId="77777777">
        <w:trPr>
          <w:jc w:val="center"/>
        </w:trPr>
        <w:tc>
          <w:tcPr>
            <w:tcW w:w="603" w:type="auto"/>
            <w:vMerge/>
          </w:tcPr>
          <w:p w14:paraId="5B7FFF30" w14:textId="77777777" w:rsidR="005E738F" w:rsidRDefault="005E738F"/>
        </w:tc>
        <w:tc>
          <w:tcPr>
            <w:tcW w:w="603" w:type="auto"/>
            <w:vMerge w:val="restart"/>
          </w:tcPr>
          <w:p w14:paraId="586DBCA9" w14:textId="77777777" w:rsidR="005E738F" w:rsidRDefault="00000000">
            <w:pPr>
              <w:pStyle w:val="TAC6"/>
            </w:pPr>
            <w:r>
              <w:t>c35</w:t>
            </w:r>
          </w:p>
        </w:tc>
        <w:tc>
          <w:tcPr>
            <w:tcW w:w="603" w:type="auto"/>
          </w:tcPr>
          <w:p w14:paraId="04EB92A3" w14:textId="77777777" w:rsidR="005E738F" w:rsidRDefault="00000000">
            <w:pPr>
              <w:pStyle w:val="TAC6"/>
            </w:pPr>
            <w:r>
              <w:t>1</w:t>
            </w:r>
          </w:p>
        </w:tc>
        <w:tc>
          <w:tcPr>
            <w:tcW w:w="603" w:type="auto"/>
          </w:tcPr>
          <w:p w14:paraId="5C6538A0" w14:textId="77777777" w:rsidR="005E738F" w:rsidRDefault="00000000">
            <w:pPr>
              <w:pStyle w:val="TAC6"/>
            </w:pPr>
            <w:r>
              <w:t>80</w:t>
            </w:r>
          </w:p>
        </w:tc>
        <w:tc>
          <w:tcPr>
            <w:tcW w:w="603" w:type="auto"/>
          </w:tcPr>
          <w:p w14:paraId="323A41EB" w14:textId="77777777" w:rsidR="005E738F" w:rsidRDefault="00000000">
            <w:pPr>
              <w:pStyle w:val="TAC6"/>
            </w:pPr>
            <w:r>
              <w:t>off</w:t>
            </w:r>
          </w:p>
        </w:tc>
        <w:tc>
          <w:tcPr>
            <w:tcW w:w="603" w:type="auto"/>
          </w:tcPr>
          <w:p w14:paraId="7FFFAE82" w14:textId="77777777" w:rsidR="005E738F" w:rsidRDefault="00000000">
            <w:pPr>
              <w:pStyle w:val="TAC6"/>
            </w:pPr>
            <w:r>
              <w:t>5%</w:t>
            </w:r>
          </w:p>
        </w:tc>
        <w:tc>
          <w:tcPr>
            <w:tcW w:w="603" w:type="auto"/>
          </w:tcPr>
          <w:p w14:paraId="0ED69EC6" w14:textId="77777777" w:rsidR="005E738F" w:rsidRDefault="00000000">
            <w:pPr>
              <w:pStyle w:val="TAC6"/>
            </w:pPr>
            <w:r>
              <w:t>NWT</w:t>
            </w:r>
          </w:p>
        </w:tc>
        <w:tc>
          <w:tcPr>
            <w:tcW w:w="603" w:type="auto"/>
          </w:tcPr>
          <w:p w14:paraId="5A95DAFC" w14:textId="77777777" w:rsidR="005E738F" w:rsidRDefault="00000000">
            <w:pPr>
              <w:pStyle w:val="TAC6"/>
            </w:pPr>
            <w:r>
              <w:t>4.15</w:t>
            </w:r>
          </w:p>
        </w:tc>
        <w:tc>
          <w:tcPr>
            <w:tcW w:w="603" w:type="auto"/>
          </w:tcPr>
          <w:p w14:paraId="41FED335" w14:textId="77777777" w:rsidR="005E738F" w:rsidRDefault="00000000">
            <w:pPr>
              <w:pStyle w:val="TAC6"/>
            </w:pPr>
            <w:r>
              <w:t>0.91</w:t>
            </w:r>
          </w:p>
        </w:tc>
        <w:tc>
          <w:tcPr>
            <w:tcW w:w="603" w:type="auto"/>
          </w:tcPr>
          <w:p w14:paraId="67F9740A" w14:textId="77777777" w:rsidR="005E738F" w:rsidRDefault="00000000">
            <w:pPr>
              <w:pStyle w:val="TAC6"/>
            </w:pPr>
            <w:r>
              <w:t>c22</w:t>
            </w:r>
          </w:p>
        </w:tc>
        <w:tc>
          <w:tcPr>
            <w:tcW w:w="603" w:type="auto"/>
          </w:tcPr>
          <w:p w14:paraId="67E59107" w14:textId="77777777" w:rsidR="005E738F" w:rsidRDefault="00000000">
            <w:pPr>
              <w:pStyle w:val="TAC6"/>
            </w:pPr>
            <w:r>
              <w:t>4x24.4</w:t>
            </w:r>
          </w:p>
        </w:tc>
        <w:tc>
          <w:tcPr>
            <w:tcW w:w="603" w:type="auto"/>
          </w:tcPr>
          <w:p w14:paraId="6CF99ADF" w14:textId="77777777" w:rsidR="005E738F" w:rsidRDefault="00000000">
            <w:pPr>
              <w:pStyle w:val="TAC6"/>
            </w:pPr>
            <w:r>
              <w:t>3.96</w:t>
            </w:r>
          </w:p>
        </w:tc>
        <w:tc>
          <w:tcPr>
            <w:tcW w:w="603" w:type="auto"/>
          </w:tcPr>
          <w:p w14:paraId="3EB75B57" w14:textId="77777777" w:rsidR="005E738F" w:rsidRDefault="00000000">
            <w:pPr>
              <w:pStyle w:val="TAC6"/>
            </w:pPr>
            <w:r>
              <w:t>0.87</w:t>
            </w:r>
          </w:p>
        </w:tc>
        <w:tc>
          <w:tcPr>
            <w:tcW w:w="603" w:type="auto"/>
          </w:tcPr>
          <w:p w14:paraId="1B37FC0A" w14:textId="77777777" w:rsidR="005E738F" w:rsidRDefault="00000000">
            <w:pPr>
              <w:pStyle w:val="TAC6"/>
            </w:pPr>
            <w:r>
              <w:t>2.01</w:t>
            </w:r>
          </w:p>
        </w:tc>
        <w:tc>
          <w:tcPr>
            <w:tcW w:w="603" w:type="auto"/>
          </w:tcPr>
          <w:p w14:paraId="4DCCC088" w14:textId="77777777" w:rsidR="005E738F" w:rsidRDefault="00000000">
            <w:pPr>
              <w:pStyle w:val="TAC6"/>
            </w:pPr>
            <w:r>
              <w:t>BT</w:t>
            </w:r>
          </w:p>
        </w:tc>
        <w:tc>
          <w:tcPr>
            <w:tcW w:w="603" w:type="auto"/>
            <w:shd w:val="clear" w:color="auto" w:fill="ADD8E6"/>
          </w:tcPr>
          <w:p w14:paraId="43030463" w14:textId="77777777" w:rsidR="005E738F" w:rsidRDefault="00000000">
            <w:pPr>
              <w:pStyle w:val="TAC6"/>
            </w:pPr>
            <w:r>
              <w:t>EXCEED</w:t>
            </w:r>
          </w:p>
        </w:tc>
      </w:tr>
      <w:tr w:rsidR="005E738F" w14:paraId="7EC914E6" w14:textId="77777777">
        <w:trPr>
          <w:jc w:val="center"/>
        </w:trPr>
        <w:tc>
          <w:tcPr>
            <w:tcW w:w="603" w:type="auto"/>
            <w:vMerge/>
          </w:tcPr>
          <w:p w14:paraId="6338CAFF" w14:textId="77777777" w:rsidR="005E738F" w:rsidRDefault="005E738F"/>
        </w:tc>
        <w:tc>
          <w:tcPr>
            <w:tcW w:w="603" w:type="auto"/>
            <w:vMerge/>
          </w:tcPr>
          <w:p w14:paraId="14D09492" w14:textId="77777777" w:rsidR="005E738F" w:rsidRDefault="005E738F"/>
        </w:tc>
        <w:tc>
          <w:tcPr>
            <w:tcW w:w="603" w:type="auto"/>
          </w:tcPr>
          <w:p w14:paraId="20E06927" w14:textId="77777777" w:rsidR="005E738F" w:rsidRDefault="00000000">
            <w:pPr>
              <w:pStyle w:val="TAC6"/>
            </w:pPr>
            <w:r>
              <w:t>2</w:t>
            </w:r>
          </w:p>
        </w:tc>
        <w:tc>
          <w:tcPr>
            <w:tcW w:w="603" w:type="auto"/>
          </w:tcPr>
          <w:p w14:paraId="5C2EB4EA" w14:textId="77777777" w:rsidR="005E738F" w:rsidRDefault="00000000">
            <w:pPr>
              <w:pStyle w:val="TAC6"/>
            </w:pPr>
            <w:r>
              <w:t>80</w:t>
            </w:r>
          </w:p>
        </w:tc>
        <w:tc>
          <w:tcPr>
            <w:tcW w:w="603" w:type="auto"/>
          </w:tcPr>
          <w:p w14:paraId="06DF543F" w14:textId="77777777" w:rsidR="005E738F" w:rsidRDefault="00000000">
            <w:pPr>
              <w:pStyle w:val="TAC6"/>
            </w:pPr>
            <w:r>
              <w:t>off</w:t>
            </w:r>
          </w:p>
        </w:tc>
        <w:tc>
          <w:tcPr>
            <w:tcW w:w="603" w:type="auto"/>
          </w:tcPr>
          <w:p w14:paraId="40AFA331" w14:textId="77777777" w:rsidR="005E738F" w:rsidRDefault="00000000">
            <w:pPr>
              <w:pStyle w:val="TAC6"/>
            </w:pPr>
            <w:r>
              <w:t>5%</w:t>
            </w:r>
          </w:p>
        </w:tc>
        <w:tc>
          <w:tcPr>
            <w:tcW w:w="603" w:type="auto"/>
          </w:tcPr>
          <w:p w14:paraId="2D147262" w14:textId="77777777" w:rsidR="005E738F" w:rsidRDefault="00000000">
            <w:pPr>
              <w:pStyle w:val="TAC6"/>
            </w:pPr>
            <w:r>
              <w:t>BT</w:t>
            </w:r>
          </w:p>
        </w:tc>
        <w:tc>
          <w:tcPr>
            <w:tcW w:w="603" w:type="auto"/>
          </w:tcPr>
          <w:p w14:paraId="0474DC71" w14:textId="77777777" w:rsidR="005E738F" w:rsidRDefault="00000000">
            <w:pPr>
              <w:pStyle w:val="TAC6"/>
            </w:pPr>
            <w:r>
              <w:t>4.15</w:t>
            </w:r>
          </w:p>
        </w:tc>
        <w:tc>
          <w:tcPr>
            <w:tcW w:w="603" w:type="auto"/>
          </w:tcPr>
          <w:p w14:paraId="12398F6E" w14:textId="77777777" w:rsidR="005E738F" w:rsidRDefault="00000000">
            <w:pPr>
              <w:pStyle w:val="TAC6"/>
            </w:pPr>
            <w:r>
              <w:t>0.91</w:t>
            </w:r>
          </w:p>
        </w:tc>
        <w:tc>
          <w:tcPr>
            <w:tcW w:w="603" w:type="auto"/>
          </w:tcPr>
          <w:p w14:paraId="4540212A" w14:textId="77777777" w:rsidR="005E738F" w:rsidRDefault="00000000">
            <w:pPr>
              <w:pStyle w:val="TAC6"/>
            </w:pPr>
            <w:r>
              <w:t>c21</w:t>
            </w:r>
          </w:p>
        </w:tc>
        <w:tc>
          <w:tcPr>
            <w:tcW w:w="603" w:type="auto"/>
          </w:tcPr>
          <w:p w14:paraId="4845168F" w14:textId="77777777" w:rsidR="005E738F" w:rsidRDefault="00000000">
            <w:pPr>
              <w:pStyle w:val="TAC6"/>
            </w:pPr>
            <w:r>
              <w:t>4x16.4</w:t>
            </w:r>
          </w:p>
        </w:tc>
        <w:tc>
          <w:tcPr>
            <w:tcW w:w="603" w:type="auto"/>
          </w:tcPr>
          <w:p w14:paraId="1D7F3EAC" w14:textId="77777777" w:rsidR="005E738F" w:rsidRDefault="00000000">
            <w:pPr>
              <w:pStyle w:val="TAC6"/>
            </w:pPr>
            <w:r>
              <w:t>3.74</w:t>
            </w:r>
          </w:p>
        </w:tc>
        <w:tc>
          <w:tcPr>
            <w:tcW w:w="603" w:type="auto"/>
          </w:tcPr>
          <w:p w14:paraId="35941457" w14:textId="77777777" w:rsidR="005E738F" w:rsidRDefault="00000000">
            <w:pPr>
              <w:pStyle w:val="TAC6"/>
            </w:pPr>
            <w:r>
              <w:t>0.88</w:t>
            </w:r>
          </w:p>
        </w:tc>
        <w:tc>
          <w:tcPr>
            <w:tcW w:w="603" w:type="auto"/>
          </w:tcPr>
          <w:p w14:paraId="0CDD2EDE" w14:textId="77777777" w:rsidR="005E738F" w:rsidRDefault="00000000">
            <w:pPr>
              <w:pStyle w:val="TAC6"/>
            </w:pPr>
            <w:r>
              <w:t>4.3</w:t>
            </w:r>
          </w:p>
        </w:tc>
        <w:tc>
          <w:tcPr>
            <w:tcW w:w="603" w:type="auto"/>
          </w:tcPr>
          <w:p w14:paraId="1C5BA549" w14:textId="77777777" w:rsidR="005E738F" w:rsidRDefault="00000000">
            <w:pPr>
              <w:pStyle w:val="TAC6"/>
            </w:pPr>
            <w:r>
              <w:t>BT</w:t>
            </w:r>
          </w:p>
        </w:tc>
        <w:tc>
          <w:tcPr>
            <w:tcW w:w="603" w:type="auto"/>
          </w:tcPr>
          <w:p w14:paraId="02E0A290" w14:textId="77777777" w:rsidR="005E738F" w:rsidRDefault="00000000">
            <w:pPr>
              <w:pStyle w:val="TAC6"/>
            </w:pPr>
            <w:r>
              <w:t>PASS</w:t>
            </w:r>
          </w:p>
        </w:tc>
      </w:tr>
      <w:tr w:rsidR="005E738F" w14:paraId="39867E40" w14:textId="77777777">
        <w:trPr>
          <w:jc w:val="center"/>
        </w:trPr>
        <w:tc>
          <w:tcPr>
            <w:tcW w:w="603" w:type="auto"/>
            <w:vMerge/>
          </w:tcPr>
          <w:p w14:paraId="0333AA4E" w14:textId="77777777" w:rsidR="005E738F" w:rsidRDefault="005E738F"/>
        </w:tc>
        <w:tc>
          <w:tcPr>
            <w:tcW w:w="603" w:type="auto"/>
            <w:vMerge w:val="restart"/>
          </w:tcPr>
          <w:p w14:paraId="7019285B" w14:textId="77777777" w:rsidR="005E738F" w:rsidRDefault="00000000">
            <w:pPr>
              <w:pStyle w:val="TAC6"/>
            </w:pPr>
            <w:r>
              <w:t>c36</w:t>
            </w:r>
          </w:p>
        </w:tc>
        <w:tc>
          <w:tcPr>
            <w:tcW w:w="603" w:type="auto"/>
          </w:tcPr>
          <w:p w14:paraId="102E29D8" w14:textId="77777777" w:rsidR="005E738F" w:rsidRDefault="00000000">
            <w:pPr>
              <w:pStyle w:val="TAC6"/>
            </w:pPr>
            <w:r>
              <w:t>1</w:t>
            </w:r>
          </w:p>
        </w:tc>
        <w:tc>
          <w:tcPr>
            <w:tcW w:w="603" w:type="auto"/>
          </w:tcPr>
          <w:p w14:paraId="5607F48C" w14:textId="77777777" w:rsidR="005E738F" w:rsidRDefault="00000000">
            <w:pPr>
              <w:pStyle w:val="TAC6"/>
            </w:pPr>
            <w:r>
              <w:t>96</w:t>
            </w:r>
          </w:p>
        </w:tc>
        <w:tc>
          <w:tcPr>
            <w:tcW w:w="603" w:type="auto"/>
          </w:tcPr>
          <w:p w14:paraId="0A3D77BA" w14:textId="77777777" w:rsidR="005E738F" w:rsidRDefault="00000000">
            <w:pPr>
              <w:pStyle w:val="TAC6"/>
            </w:pPr>
            <w:r>
              <w:t>off</w:t>
            </w:r>
          </w:p>
        </w:tc>
        <w:tc>
          <w:tcPr>
            <w:tcW w:w="603" w:type="auto"/>
          </w:tcPr>
          <w:p w14:paraId="7326DE61" w14:textId="77777777" w:rsidR="005E738F" w:rsidRDefault="00000000">
            <w:pPr>
              <w:pStyle w:val="TAC6"/>
            </w:pPr>
            <w:r>
              <w:t>5%</w:t>
            </w:r>
          </w:p>
        </w:tc>
        <w:tc>
          <w:tcPr>
            <w:tcW w:w="603" w:type="auto"/>
          </w:tcPr>
          <w:p w14:paraId="352E17D7" w14:textId="77777777" w:rsidR="005E738F" w:rsidRDefault="00000000">
            <w:pPr>
              <w:pStyle w:val="TAC6"/>
            </w:pPr>
            <w:r>
              <w:t>NWT</w:t>
            </w:r>
          </w:p>
        </w:tc>
        <w:tc>
          <w:tcPr>
            <w:tcW w:w="603" w:type="auto"/>
          </w:tcPr>
          <w:p w14:paraId="44555C76" w14:textId="77777777" w:rsidR="005E738F" w:rsidRDefault="00000000">
            <w:pPr>
              <w:pStyle w:val="TAC6"/>
            </w:pPr>
            <w:r>
              <w:t>4.02</w:t>
            </w:r>
          </w:p>
        </w:tc>
        <w:tc>
          <w:tcPr>
            <w:tcW w:w="603" w:type="auto"/>
          </w:tcPr>
          <w:p w14:paraId="19C8EE0A" w14:textId="77777777" w:rsidR="005E738F" w:rsidRDefault="00000000">
            <w:pPr>
              <w:pStyle w:val="TAC6"/>
            </w:pPr>
            <w:r>
              <w:t>0.92</w:t>
            </w:r>
          </w:p>
        </w:tc>
        <w:tc>
          <w:tcPr>
            <w:tcW w:w="603" w:type="auto"/>
          </w:tcPr>
          <w:p w14:paraId="4C60C0EF" w14:textId="77777777" w:rsidR="005E738F" w:rsidRDefault="00000000">
            <w:pPr>
              <w:pStyle w:val="TAC6"/>
            </w:pPr>
            <w:r>
              <w:t>c23</w:t>
            </w:r>
          </w:p>
        </w:tc>
        <w:tc>
          <w:tcPr>
            <w:tcW w:w="603" w:type="auto"/>
          </w:tcPr>
          <w:p w14:paraId="36D67FB8" w14:textId="77777777" w:rsidR="005E738F" w:rsidRDefault="00000000">
            <w:pPr>
              <w:pStyle w:val="TAC6"/>
            </w:pPr>
            <w:r>
              <w:t>4x32</w:t>
            </w:r>
          </w:p>
        </w:tc>
        <w:tc>
          <w:tcPr>
            <w:tcW w:w="603" w:type="auto"/>
          </w:tcPr>
          <w:p w14:paraId="5DEE8916" w14:textId="77777777" w:rsidR="005E738F" w:rsidRDefault="00000000">
            <w:pPr>
              <w:pStyle w:val="TAC6"/>
            </w:pPr>
            <w:r>
              <w:t>3.85</w:t>
            </w:r>
          </w:p>
        </w:tc>
        <w:tc>
          <w:tcPr>
            <w:tcW w:w="603" w:type="auto"/>
          </w:tcPr>
          <w:p w14:paraId="230E09A1" w14:textId="77777777" w:rsidR="005E738F" w:rsidRDefault="00000000">
            <w:pPr>
              <w:pStyle w:val="TAC6"/>
            </w:pPr>
            <w:r>
              <w:t>0.87</w:t>
            </w:r>
          </w:p>
        </w:tc>
        <w:tc>
          <w:tcPr>
            <w:tcW w:w="603" w:type="auto"/>
          </w:tcPr>
          <w:p w14:paraId="6C9429E5" w14:textId="77777777" w:rsidR="005E738F" w:rsidRDefault="00000000">
            <w:pPr>
              <w:pStyle w:val="TAC6"/>
            </w:pPr>
            <w:r>
              <w:t>1.83</w:t>
            </w:r>
          </w:p>
        </w:tc>
        <w:tc>
          <w:tcPr>
            <w:tcW w:w="603" w:type="auto"/>
          </w:tcPr>
          <w:p w14:paraId="0B18302E" w14:textId="77777777" w:rsidR="005E738F" w:rsidRDefault="00000000">
            <w:pPr>
              <w:pStyle w:val="TAC6"/>
            </w:pPr>
            <w:r>
              <w:t>BT</w:t>
            </w:r>
          </w:p>
        </w:tc>
        <w:tc>
          <w:tcPr>
            <w:tcW w:w="603" w:type="auto"/>
            <w:shd w:val="clear" w:color="auto" w:fill="ADD8E6"/>
          </w:tcPr>
          <w:p w14:paraId="39FCFD19" w14:textId="77777777" w:rsidR="005E738F" w:rsidRDefault="00000000">
            <w:pPr>
              <w:pStyle w:val="TAC6"/>
            </w:pPr>
            <w:r>
              <w:t>EXCEED</w:t>
            </w:r>
          </w:p>
        </w:tc>
      </w:tr>
      <w:tr w:rsidR="005E738F" w14:paraId="34281271" w14:textId="77777777">
        <w:trPr>
          <w:jc w:val="center"/>
        </w:trPr>
        <w:tc>
          <w:tcPr>
            <w:tcW w:w="603" w:type="auto"/>
            <w:vMerge/>
          </w:tcPr>
          <w:p w14:paraId="77A632BD" w14:textId="77777777" w:rsidR="005E738F" w:rsidRDefault="005E738F"/>
        </w:tc>
        <w:tc>
          <w:tcPr>
            <w:tcW w:w="603" w:type="auto"/>
            <w:vMerge/>
          </w:tcPr>
          <w:p w14:paraId="3DF58687" w14:textId="77777777" w:rsidR="005E738F" w:rsidRDefault="005E738F"/>
        </w:tc>
        <w:tc>
          <w:tcPr>
            <w:tcW w:w="603" w:type="auto"/>
          </w:tcPr>
          <w:p w14:paraId="0F36CB47" w14:textId="77777777" w:rsidR="005E738F" w:rsidRDefault="00000000">
            <w:pPr>
              <w:pStyle w:val="TAC6"/>
            </w:pPr>
            <w:r>
              <w:t>2</w:t>
            </w:r>
          </w:p>
        </w:tc>
        <w:tc>
          <w:tcPr>
            <w:tcW w:w="603" w:type="auto"/>
          </w:tcPr>
          <w:p w14:paraId="44211B4A" w14:textId="77777777" w:rsidR="005E738F" w:rsidRDefault="00000000">
            <w:pPr>
              <w:pStyle w:val="TAC6"/>
            </w:pPr>
            <w:r>
              <w:t>96</w:t>
            </w:r>
          </w:p>
        </w:tc>
        <w:tc>
          <w:tcPr>
            <w:tcW w:w="603" w:type="auto"/>
          </w:tcPr>
          <w:p w14:paraId="4520BE13" w14:textId="77777777" w:rsidR="005E738F" w:rsidRDefault="00000000">
            <w:pPr>
              <w:pStyle w:val="TAC6"/>
            </w:pPr>
            <w:r>
              <w:t>off</w:t>
            </w:r>
          </w:p>
        </w:tc>
        <w:tc>
          <w:tcPr>
            <w:tcW w:w="603" w:type="auto"/>
          </w:tcPr>
          <w:p w14:paraId="1428B0BA" w14:textId="77777777" w:rsidR="005E738F" w:rsidRDefault="00000000">
            <w:pPr>
              <w:pStyle w:val="TAC6"/>
            </w:pPr>
            <w:r>
              <w:t>5%</w:t>
            </w:r>
          </w:p>
        </w:tc>
        <w:tc>
          <w:tcPr>
            <w:tcW w:w="603" w:type="auto"/>
          </w:tcPr>
          <w:p w14:paraId="78109088" w14:textId="77777777" w:rsidR="005E738F" w:rsidRDefault="00000000">
            <w:pPr>
              <w:pStyle w:val="TAC6"/>
            </w:pPr>
            <w:r>
              <w:t>BT</w:t>
            </w:r>
          </w:p>
        </w:tc>
        <w:tc>
          <w:tcPr>
            <w:tcW w:w="603" w:type="auto"/>
          </w:tcPr>
          <w:p w14:paraId="2E859DC1" w14:textId="77777777" w:rsidR="005E738F" w:rsidRDefault="00000000">
            <w:pPr>
              <w:pStyle w:val="TAC6"/>
            </w:pPr>
            <w:r>
              <w:t>4.02</w:t>
            </w:r>
          </w:p>
        </w:tc>
        <w:tc>
          <w:tcPr>
            <w:tcW w:w="603" w:type="auto"/>
          </w:tcPr>
          <w:p w14:paraId="5701C1C4" w14:textId="77777777" w:rsidR="005E738F" w:rsidRDefault="00000000">
            <w:pPr>
              <w:pStyle w:val="TAC6"/>
            </w:pPr>
            <w:r>
              <w:t>0.92</w:t>
            </w:r>
          </w:p>
        </w:tc>
        <w:tc>
          <w:tcPr>
            <w:tcW w:w="603" w:type="auto"/>
          </w:tcPr>
          <w:p w14:paraId="79734F12" w14:textId="77777777" w:rsidR="005E738F" w:rsidRDefault="00000000">
            <w:pPr>
              <w:pStyle w:val="TAC6"/>
            </w:pPr>
            <w:r>
              <w:t>c22</w:t>
            </w:r>
          </w:p>
        </w:tc>
        <w:tc>
          <w:tcPr>
            <w:tcW w:w="603" w:type="auto"/>
          </w:tcPr>
          <w:p w14:paraId="57AD61B2" w14:textId="77777777" w:rsidR="005E738F" w:rsidRDefault="00000000">
            <w:pPr>
              <w:pStyle w:val="TAC6"/>
            </w:pPr>
            <w:r>
              <w:t>4x24.4</w:t>
            </w:r>
          </w:p>
        </w:tc>
        <w:tc>
          <w:tcPr>
            <w:tcW w:w="603" w:type="auto"/>
          </w:tcPr>
          <w:p w14:paraId="3189C2C1" w14:textId="77777777" w:rsidR="005E738F" w:rsidRDefault="00000000">
            <w:pPr>
              <w:pStyle w:val="TAC6"/>
            </w:pPr>
            <w:r>
              <w:t>3.96</w:t>
            </w:r>
          </w:p>
        </w:tc>
        <w:tc>
          <w:tcPr>
            <w:tcW w:w="603" w:type="auto"/>
          </w:tcPr>
          <w:p w14:paraId="0D013ED5" w14:textId="77777777" w:rsidR="005E738F" w:rsidRDefault="00000000">
            <w:pPr>
              <w:pStyle w:val="TAC6"/>
            </w:pPr>
            <w:r>
              <w:t>0.87</w:t>
            </w:r>
          </w:p>
        </w:tc>
        <w:tc>
          <w:tcPr>
            <w:tcW w:w="603" w:type="auto"/>
          </w:tcPr>
          <w:p w14:paraId="03D42742" w14:textId="77777777" w:rsidR="005E738F" w:rsidRDefault="00000000">
            <w:pPr>
              <w:pStyle w:val="TAC6"/>
            </w:pPr>
            <w:r>
              <w:t>0.65</w:t>
            </w:r>
          </w:p>
        </w:tc>
        <w:tc>
          <w:tcPr>
            <w:tcW w:w="603" w:type="auto"/>
          </w:tcPr>
          <w:p w14:paraId="7CF2B317" w14:textId="77777777" w:rsidR="005E738F" w:rsidRDefault="00000000">
            <w:pPr>
              <w:pStyle w:val="TAC6"/>
            </w:pPr>
            <w:r>
              <w:t>NWT</w:t>
            </w:r>
          </w:p>
        </w:tc>
        <w:tc>
          <w:tcPr>
            <w:tcW w:w="603" w:type="auto"/>
            <w:shd w:val="clear" w:color="auto" w:fill="FF474C"/>
          </w:tcPr>
          <w:p w14:paraId="05CD6854" w14:textId="77777777" w:rsidR="005E738F" w:rsidRDefault="00000000">
            <w:pPr>
              <w:pStyle w:val="TAC6"/>
            </w:pPr>
            <w:r>
              <w:t>FAIL</w:t>
            </w:r>
          </w:p>
        </w:tc>
      </w:tr>
      <w:tr w:rsidR="005E738F" w14:paraId="53454AB7" w14:textId="77777777">
        <w:trPr>
          <w:jc w:val="center"/>
        </w:trPr>
        <w:tc>
          <w:tcPr>
            <w:tcW w:w="603" w:type="auto"/>
            <w:vMerge w:val="restart"/>
          </w:tcPr>
          <w:p w14:paraId="00584E2C" w14:textId="77777777" w:rsidR="005E738F" w:rsidRDefault="00000000">
            <w:pPr>
              <w:pStyle w:val="TAC6"/>
            </w:pPr>
            <w:r>
              <w:t>c</w:t>
            </w:r>
          </w:p>
        </w:tc>
        <w:tc>
          <w:tcPr>
            <w:tcW w:w="603" w:type="auto"/>
          </w:tcPr>
          <w:p w14:paraId="56BBAEA5" w14:textId="77777777" w:rsidR="005E738F" w:rsidRDefault="00000000">
            <w:pPr>
              <w:pStyle w:val="TAC6"/>
            </w:pPr>
            <w:r>
              <w:t>c24</w:t>
            </w:r>
          </w:p>
        </w:tc>
        <w:tc>
          <w:tcPr>
            <w:tcW w:w="603" w:type="auto"/>
          </w:tcPr>
          <w:p w14:paraId="7927E6C7" w14:textId="77777777" w:rsidR="005E738F" w:rsidRDefault="00000000">
            <w:pPr>
              <w:pStyle w:val="TAC6"/>
            </w:pPr>
            <w:r>
              <w:t>1</w:t>
            </w:r>
          </w:p>
        </w:tc>
        <w:tc>
          <w:tcPr>
            <w:tcW w:w="603" w:type="auto"/>
          </w:tcPr>
          <w:p w14:paraId="0ACD4BAB" w14:textId="77777777" w:rsidR="005E738F" w:rsidRDefault="00000000">
            <w:pPr>
              <w:pStyle w:val="TAC6"/>
            </w:pPr>
            <w:r>
              <w:t>16.4</w:t>
            </w:r>
          </w:p>
        </w:tc>
        <w:tc>
          <w:tcPr>
            <w:tcW w:w="603" w:type="auto"/>
          </w:tcPr>
          <w:p w14:paraId="00DC9DD7" w14:textId="77777777" w:rsidR="005E738F" w:rsidRDefault="00000000">
            <w:pPr>
              <w:pStyle w:val="TAC6"/>
            </w:pPr>
            <w:r>
              <w:t>off</w:t>
            </w:r>
          </w:p>
        </w:tc>
        <w:tc>
          <w:tcPr>
            <w:tcW w:w="603" w:type="auto"/>
          </w:tcPr>
          <w:p w14:paraId="2A9FF5DB" w14:textId="77777777" w:rsidR="005E738F" w:rsidRDefault="005E738F">
            <w:pPr>
              <w:pStyle w:val="TAC6"/>
            </w:pPr>
          </w:p>
        </w:tc>
        <w:tc>
          <w:tcPr>
            <w:tcW w:w="603" w:type="auto"/>
          </w:tcPr>
          <w:p w14:paraId="55A7A79A" w14:textId="77777777" w:rsidR="005E738F" w:rsidRDefault="00000000">
            <w:pPr>
              <w:pStyle w:val="TAC6"/>
            </w:pPr>
            <w:r>
              <w:t>NWT</w:t>
            </w:r>
          </w:p>
        </w:tc>
        <w:tc>
          <w:tcPr>
            <w:tcW w:w="603" w:type="auto"/>
          </w:tcPr>
          <w:p w14:paraId="1BD5AA82" w14:textId="77777777" w:rsidR="005E738F" w:rsidRDefault="00000000">
            <w:pPr>
              <w:pStyle w:val="TAC6"/>
            </w:pPr>
            <w:r>
              <w:t>3.53</w:t>
            </w:r>
          </w:p>
        </w:tc>
        <w:tc>
          <w:tcPr>
            <w:tcW w:w="603" w:type="auto"/>
          </w:tcPr>
          <w:p w14:paraId="6EFAFA11" w14:textId="77777777" w:rsidR="005E738F" w:rsidRDefault="00000000">
            <w:pPr>
              <w:pStyle w:val="TAC6"/>
            </w:pPr>
            <w:r>
              <w:t>0.92</w:t>
            </w:r>
          </w:p>
        </w:tc>
        <w:tc>
          <w:tcPr>
            <w:tcW w:w="603" w:type="auto"/>
          </w:tcPr>
          <w:p w14:paraId="2D584AE6" w14:textId="77777777" w:rsidR="005E738F" w:rsidRDefault="00000000">
            <w:pPr>
              <w:pStyle w:val="TAC6"/>
            </w:pPr>
            <w:r>
              <w:t>c09</w:t>
            </w:r>
          </w:p>
        </w:tc>
        <w:tc>
          <w:tcPr>
            <w:tcW w:w="603" w:type="auto"/>
          </w:tcPr>
          <w:p w14:paraId="2F3E229C" w14:textId="77777777" w:rsidR="005E738F" w:rsidRDefault="00000000">
            <w:pPr>
              <w:pStyle w:val="TAC6"/>
            </w:pPr>
            <w:r>
              <w:t>3x7.2</w:t>
            </w:r>
          </w:p>
        </w:tc>
        <w:tc>
          <w:tcPr>
            <w:tcW w:w="603" w:type="auto"/>
          </w:tcPr>
          <w:p w14:paraId="7DC29854" w14:textId="77777777" w:rsidR="005E738F" w:rsidRDefault="00000000">
            <w:pPr>
              <w:pStyle w:val="TAC6"/>
            </w:pPr>
            <w:r>
              <w:t>2.44</w:t>
            </w:r>
          </w:p>
        </w:tc>
        <w:tc>
          <w:tcPr>
            <w:tcW w:w="603" w:type="auto"/>
          </w:tcPr>
          <w:p w14:paraId="2D5AD0AB" w14:textId="77777777" w:rsidR="005E738F" w:rsidRDefault="00000000">
            <w:pPr>
              <w:pStyle w:val="TAC6"/>
            </w:pPr>
            <w:r>
              <w:t>1</w:t>
            </w:r>
          </w:p>
        </w:tc>
        <w:tc>
          <w:tcPr>
            <w:tcW w:w="603" w:type="auto"/>
          </w:tcPr>
          <w:p w14:paraId="1003F73B" w14:textId="77777777" w:rsidR="005E738F" w:rsidRDefault="00000000">
            <w:pPr>
              <w:pStyle w:val="TAC6"/>
            </w:pPr>
            <w:r>
              <w:t>10.82</w:t>
            </w:r>
          </w:p>
        </w:tc>
        <w:tc>
          <w:tcPr>
            <w:tcW w:w="603" w:type="auto"/>
          </w:tcPr>
          <w:p w14:paraId="03305460" w14:textId="77777777" w:rsidR="005E738F" w:rsidRDefault="00000000">
            <w:pPr>
              <w:pStyle w:val="TAC6"/>
            </w:pPr>
            <w:r>
              <w:t>BT</w:t>
            </w:r>
          </w:p>
        </w:tc>
        <w:tc>
          <w:tcPr>
            <w:tcW w:w="603" w:type="auto"/>
            <w:shd w:val="clear" w:color="auto" w:fill="ADD8E6"/>
          </w:tcPr>
          <w:p w14:paraId="7021945B" w14:textId="77777777" w:rsidR="005E738F" w:rsidRDefault="00000000">
            <w:pPr>
              <w:pStyle w:val="TAC6"/>
            </w:pPr>
            <w:r>
              <w:t>EXCEED</w:t>
            </w:r>
          </w:p>
        </w:tc>
      </w:tr>
      <w:tr w:rsidR="005E738F" w14:paraId="661094A8" w14:textId="77777777">
        <w:trPr>
          <w:jc w:val="center"/>
        </w:trPr>
        <w:tc>
          <w:tcPr>
            <w:tcW w:w="603" w:type="auto"/>
            <w:vMerge/>
          </w:tcPr>
          <w:p w14:paraId="24502F5D" w14:textId="77777777" w:rsidR="005E738F" w:rsidRDefault="005E738F"/>
        </w:tc>
        <w:tc>
          <w:tcPr>
            <w:tcW w:w="603" w:type="auto"/>
          </w:tcPr>
          <w:p w14:paraId="3335D74E" w14:textId="77777777" w:rsidR="005E738F" w:rsidRDefault="00000000">
            <w:pPr>
              <w:pStyle w:val="TAC6"/>
            </w:pPr>
            <w:r>
              <w:t>c25</w:t>
            </w:r>
          </w:p>
        </w:tc>
        <w:tc>
          <w:tcPr>
            <w:tcW w:w="603" w:type="auto"/>
          </w:tcPr>
          <w:p w14:paraId="3391A0FB" w14:textId="77777777" w:rsidR="005E738F" w:rsidRDefault="00000000">
            <w:pPr>
              <w:pStyle w:val="TAC6"/>
            </w:pPr>
            <w:r>
              <w:t>1</w:t>
            </w:r>
          </w:p>
        </w:tc>
        <w:tc>
          <w:tcPr>
            <w:tcW w:w="603" w:type="auto"/>
          </w:tcPr>
          <w:p w14:paraId="74D98842" w14:textId="77777777" w:rsidR="005E738F" w:rsidRDefault="00000000">
            <w:pPr>
              <w:pStyle w:val="TAC6"/>
            </w:pPr>
            <w:r>
              <w:t>24.4</w:t>
            </w:r>
          </w:p>
        </w:tc>
        <w:tc>
          <w:tcPr>
            <w:tcW w:w="603" w:type="auto"/>
          </w:tcPr>
          <w:p w14:paraId="584D4C54" w14:textId="77777777" w:rsidR="005E738F" w:rsidRDefault="00000000">
            <w:pPr>
              <w:pStyle w:val="TAC6"/>
            </w:pPr>
            <w:r>
              <w:t>off</w:t>
            </w:r>
          </w:p>
        </w:tc>
        <w:tc>
          <w:tcPr>
            <w:tcW w:w="603" w:type="auto"/>
          </w:tcPr>
          <w:p w14:paraId="28761233" w14:textId="77777777" w:rsidR="005E738F" w:rsidRDefault="005E738F">
            <w:pPr>
              <w:pStyle w:val="TAC6"/>
            </w:pPr>
          </w:p>
        </w:tc>
        <w:tc>
          <w:tcPr>
            <w:tcW w:w="603" w:type="auto"/>
          </w:tcPr>
          <w:p w14:paraId="54A506A4" w14:textId="77777777" w:rsidR="005E738F" w:rsidRDefault="00000000">
            <w:pPr>
              <w:pStyle w:val="TAC6"/>
            </w:pPr>
            <w:r>
              <w:t>NWT</w:t>
            </w:r>
          </w:p>
        </w:tc>
        <w:tc>
          <w:tcPr>
            <w:tcW w:w="603" w:type="auto"/>
          </w:tcPr>
          <w:p w14:paraId="59FCB2CB" w14:textId="77777777" w:rsidR="005E738F" w:rsidRDefault="00000000">
            <w:pPr>
              <w:pStyle w:val="TAC6"/>
            </w:pPr>
            <w:r>
              <w:t>3.68</w:t>
            </w:r>
          </w:p>
        </w:tc>
        <w:tc>
          <w:tcPr>
            <w:tcW w:w="603" w:type="auto"/>
          </w:tcPr>
          <w:p w14:paraId="4E640131" w14:textId="77777777" w:rsidR="005E738F" w:rsidRDefault="00000000">
            <w:pPr>
              <w:pStyle w:val="TAC6"/>
            </w:pPr>
            <w:r>
              <w:t>0.86</w:t>
            </w:r>
          </w:p>
        </w:tc>
        <w:tc>
          <w:tcPr>
            <w:tcW w:w="603" w:type="auto"/>
          </w:tcPr>
          <w:p w14:paraId="6D8EA0C5" w14:textId="77777777" w:rsidR="005E738F" w:rsidRDefault="00000000">
            <w:pPr>
              <w:pStyle w:val="TAC6"/>
            </w:pPr>
            <w:r>
              <w:t>c10</w:t>
            </w:r>
          </w:p>
        </w:tc>
        <w:tc>
          <w:tcPr>
            <w:tcW w:w="603" w:type="auto"/>
          </w:tcPr>
          <w:p w14:paraId="13BA9BF5" w14:textId="77777777" w:rsidR="005E738F" w:rsidRDefault="00000000">
            <w:pPr>
              <w:pStyle w:val="TAC6"/>
            </w:pPr>
            <w:r>
              <w:t>4x7.2</w:t>
            </w:r>
          </w:p>
        </w:tc>
        <w:tc>
          <w:tcPr>
            <w:tcW w:w="603" w:type="auto"/>
          </w:tcPr>
          <w:p w14:paraId="78FDB92D" w14:textId="77777777" w:rsidR="005E738F" w:rsidRDefault="00000000">
            <w:pPr>
              <w:pStyle w:val="TAC6"/>
            </w:pPr>
            <w:r>
              <w:t>2.44</w:t>
            </w:r>
          </w:p>
        </w:tc>
        <w:tc>
          <w:tcPr>
            <w:tcW w:w="603" w:type="auto"/>
          </w:tcPr>
          <w:p w14:paraId="38B5F5E0" w14:textId="77777777" w:rsidR="005E738F" w:rsidRDefault="00000000">
            <w:pPr>
              <w:pStyle w:val="TAC6"/>
            </w:pPr>
            <w:r>
              <w:t>0.89</w:t>
            </w:r>
          </w:p>
        </w:tc>
        <w:tc>
          <w:tcPr>
            <w:tcW w:w="603" w:type="auto"/>
          </w:tcPr>
          <w:p w14:paraId="37A65609" w14:textId="77777777" w:rsidR="005E738F" w:rsidRDefault="00000000">
            <w:pPr>
              <w:pStyle w:val="TAC6"/>
            </w:pPr>
            <w:r>
              <w:t>13.45</w:t>
            </w:r>
          </w:p>
        </w:tc>
        <w:tc>
          <w:tcPr>
            <w:tcW w:w="603" w:type="auto"/>
          </w:tcPr>
          <w:p w14:paraId="033F71F0" w14:textId="77777777" w:rsidR="005E738F" w:rsidRDefault="00000000">
            <w:pPr>
              <w:pStyle w:val="TAC6"/>
            </w:pPr>
            <w:r>
              <w:t>BT</w:t>
            </w:r>
          </w:p>
        </w:tc>
        <w:tc>
          <w:tcPr>
            <w:tcW w:w="603" w:type="auto"/>
            <w:shd w:val="clear" w:color="auto" w:fill="ADD8E6"/>
          </w:tcPr>
          <w:p w14:paraId="3402AF6C" w14:textId="77777777" w:rsidR="005E738F" w:rsidRDefault="00000000">
            <w:pPr>
              <w:pStyle w:val="TAC6"/>
            </w:pPr>
            <w:r>
              <w:t>EXCEED</w:t>
            </w:r>
          </w:p>
        </w:tc>
      </w:tr>
      <w:tr w:rsidR="005E738F" w14:paraId="3D9E8822" w14:textId="77777777">
        <w:trPr>
          <w:jc w:val="center"/>
        </w:trPr>
        <w:tc>
          <w:tcPr>
            <w:tcW w:w="603" w:type="auto"/>
            <w:vMerge/>
          </w:tcPr>
          <w:p w14:paraId="2523DA62" w14:textId="77777777" w:rsidR="005E738F" w:rsidRDefault="005E738F"/>
        </w:tc>
        <w:tc>
          <w:tcPr>
            <w:tcW w:w="603" w:type="auto"/>
            <w:vMerge w:val="restart"/>
          </w:tcPr>
          <w:p w14:paraId="6B7DA3E9" w14:textId="77777777" w:rsidR="005E738F" w:rsidRDefault="00000000">
            <w:pPr>
              <w:pStyle w:val="TAC6"/>
            </w:pPr>
            <w:r>
              <w:t>c26</w:t>
            </w:r>
          </w:p>
        </w:tc>
        <w:tc>
          <w:tcPr>
            <w:tcW w:w="603" w:type="auto"/>
          </w:tcPr>
          <w:p w14:paraId="4E061855" w14:textId="77777777" w:rsidR="005E738F" w:rsidRDefault="00000000">
            <w:pPr>
              <w:pStyle w:val="TAC6"/>
            </w:pPr>
            <w:r>
              <w:t>1</w:t>
            </w:r>
          </w:p>
        </w:tc>
        <w:tc>
          <w:tcPr>
            <w:tcW w:w="603" w:type="auto"/>
          </w:tcPr>
          <w:p w14:paraId="5AE043ED" w14:textId="77777777" w:rsidR="005E738F" w:rsidRDefault="00000000">
            <w:pPr>
              <w:pStyle w:val="TAC6"/>
            </w:pPr>
            <w:r>
              <w:t>32</w:t>
            </w:r>
          </w:p>
        </w:tc>
        <w:tc>
          <w:tcPr>
            <w:tcW w:w="603" w:type="auto"/>
          </w:tcPr>
          <w:p w14:paraId="689ACD23" w14:textId="77777777" w:rsidR="005E738F" w:rsidRDefault="00000000">
            <w:pPr>
              <w:pStyle w:val="TAC6"/>
            </w:pPr>
            <w:r>
              <w:t>off</w:t>
            </w:r>
          </w:p>
        </w:tc>
        <w:tc>
          <w:tcPr>
            <w:tcW w:w="603" w:type="auto"/>
          </w:tcPr>
          <w:p w14:paraId="15BCA317" w14:textId="77777777" w:rsidR="005E738F" w:rsidRDefault="005E738F">
            <w:pPr>
              <w:pStyle w:val="TAC6"/>
            </w:pPr>
          </w:p>
        </w:tc>
        <w:tc>
          <w:tcPr>
            <w:tcW w:w="603" w:type="auto"/>
          </w:tcPr>
          <w:p w14:paraId="00C96800" w14:textId="77777777" w:rsidR="005E738F" w:rsidRDefault="00000000">
            <w:pPr>
              <w:pStyle w:val="TAC6"/>
            </w:pPr>
            <w:r>
              <w:t>NWT</w:t>
            </w:r>
          </w:p>
        </w:tc>
        <w:tc>
          <w:tcPr>
            <w:tcW w:w="603" w:type="auto"/>
          </w:tcPr>
          <w:p w14:paraId="49A775C8" w14:textId="77777777" w:rsidR="005E738F" w:rsidRDefault="00000000">
            <w:pPr>
              <w:pStyle w:val="TAC6"/>
            </w:pPr>
            <w:r>
              <w:t>3.77</w:t>
            </w:r>
          </w:p>
        </w:tc>
        <w:tc>
          <w:tcPr>
            <w:tcW w:w="603" w:type="auto"/>
          </w:tcPr>
          <w:p w14:paraId="385E52D3" w14:textId="77777777" w:rsidR="005E738F" w:rsidRDefault="00000000">
            <w:pPr>
              <w:pStyle w:val="TAC6"/>
            </w:pPr>
            <w:r>
              <w:t>0.83</w:t>
            </w:r>
          </w:p>
        </w:tc>
        <w:tc>
          <w:tcPr>
            <w:tcW w:w="603" w:type="auto"/>
          </w:tcPr>
          <w:p w14:paraId="159C2D70" w14:textId="77777777" w:rsidR="005E738F" w:rsidRDefault="00000000">
            <w:pPr>
              <w:pStyle w:val="TAC6"/>
            </w:pPr>
            <w:r>
              <w:t>c12</w:t>
            </w:r>
          </w:p>
        </w:tc>
        <w:tc>
          <w:tcPr>
            <w:tcW w:w="603" w:type="auto"/>
          </w:tcPr>
          <w:p w14:paraId="2387F1CA" w14:textId="77777777" w:rsidR="005E738F" w:rsidRDefault="00000000">
            <w:pPr>
              <w:pStyle w:val="TAC6"/>
            </w:pPr>
            <w:r>
              <w:t>4x9.6</w:t>
            </w:r>
          </w:p>
        </w:tc>
        <w:tc>
          <w:tcPr>
            <w:tcW w:w="603" w:type="auto"/>
          </w:tcPr>
          <w:p w14:paraId="31538C87" w14:textId="77777777" w:rsidR="005E738F" w:rsidRDefault="00000000">
            <w:pPr>
              <w:pStyle w:val="TAC6"/>
            </w:pPr>
            <w:r>
              <w:t>3.51</w:t>
            </w:r>
          </w:p>
        </w:tc>
        <w:tc>
          <w:tcPr>
            <w:tcW w:w="603" w:type="auto"/>
          </w:tcPr>
          <w:p w14:paraId="6D42EF15" w14:textId="77777777" w:rsidR="005E738F" w:rsidRDefault="00000000">
            <w:pPr>
              <w:pStyle w:val="TAC6"/>
            </w:pPr>
            <w:r>
              <w:t>0.89</w:t>
            </w:r>
          </w:p>
        </w:tc>
        <w:tc>
          <w:tcPr>
            <w:tcW w:w="603" w:type="auto"/>
          </w:tcPr>
          <w:p w14:paraId="3BDAE2E1" w14:textId="77777777" w:rsidR="005E738F" w:rsidRDefault="00000000">
            <w:pPr>
              <w:pStyle w:val="TAC6"/>
            </w:pPr>
            <w:r>
              <w:t>2.88</w:t>
            </w:r>
          </w:p>
        </w:tc>
        <w:tc>
          <w:tcPr>
            <w:tcW w:w="603" w:type="auto"/>
          </w:tcPr>
          <w:p w14:paraId="573E9B18" w14:textId="77777777" w:rsidR="005E738F" w:rsidRDefault="00000000">
            <w:pPr>
              <w:pStyle w:val="TAC6"/>
            </w:pPr>
            <w:r>
              <w:t>BT</w:t>
            </w:r>
          </w:p>
        </w:tc>
        <w:tc>
          <w:tcPr>
            <w:tcW w:w="603" w:type="auto"/>
            <w:shd w:val="clear" w:color="auto" w:fill="ADD8E6"/>
          </w:tcPr>
          <w:p w14:paraId="17D0BAE4" w14:textId="77777777" w:rsidR="005E738F" w:rsidRDefault="00000000">
            <w:pPr>
              <w:pStyle w:val="TAC6"/>
            </w:pPr>
            <w:r>
              <w:t>EXCEED</w:t>
            </w:r>
          </w:p>
        </w:tc>
      </w:tr>
      <w:tr w:rsidR="005E738F" w14:paraId="125E82F8" w14:textId="77777777">
        <w:trPr>
          <w:jc w:val="center"/>
        </w:trPr>
        <w:tc>
          <w:tcPr>
            <w:tcW w:w="603" w:type="auto"/>
            <w:vMerge/>
          </w:tcPr>
          <w:p w14:paraId="05D948E3" w14:textId="77777777" w:rsidR="005E738F" w:rsidRDefault="005E738F"/>
        </w:tc>
        <w:tc>
          <w:tcPr>
            <w:tcW w:w="603" w:type="auto"/>
            <w:vMerge/>
          </w:tcPr>
          <w:p w14:paraId="7BCDD958" w14:textId="77777777" w:rsidR="005E738F" w:rsidRDefault="005E738F"/>
        </w:tc>
        <w:tc>
          <w:tcPr>
            <w:tcW w:w="603" w:type="auto"/>
          </w:tcPr>
          <w:p w14:paraId="2317FD9B" w14:textId="77777777" w:rsidR="005E738F" w:rsidRDefault="00000000">
            <w:pPr>
              <w:pStyle w:val="TAC6"/>
            </w:pPr>
            <w:r>
              <w:t>2</w:t>
            </w:r>
          </w:p>
        </w:tc>
        <w:tc>
          <w:tcPr>
            <w:tcW w:w="603" w:type="auto"/>
          </w:tcPr>
          <w:p w14:paraId="6A68E7DE" w14:textId="77777777" w:rsidR="005E738F" w:rsidRDefault="00000000">
            <w:pPr>
              <w:pStyle w:val="TAC6"/>
            </w:pPr>
            <w:r>
              <w:t>32</w:t>
            </w:r>
          </w:p>
        </w:tc>
        <w:tc>
          <w:tcPr>
            <w:tcW w:w="603" w:type="auto"/>
          </w:tcPr>
          <w:p w14:paraId="55941134" w14:textId="77777777" w:rsidR="005E738F" w:rsidRDefault="00000000">
            <w:pPr>
              <w:pStyle w:val="TAC6"/>
            </w:pPr>
            <w:r>
              <w:t>off</w:t>
            </w:r>
          </w:p>
        </w:tc>
        <w:tc>
          <w:tcPr>
            <w:tcW w:w="603" w:type="auto"/>
          </w:tcPr>
          <w:p w14:paraId="2C64E4C3" w14:textId="77777777" w:rsidR="005E738F" w:rsidRDefault="005E738F">
            <w:pPr>
              <w:pStyle w:val="TAC6"/>
            </w:pPr>
          </w:p>
        </w:tc>
        <w:tc>
          <w:tcPr>
            <w:tcW w:w="603" w:type="auto"/>
          </w:tcPr>
          <w:p w14:paraId="35A8E3C2" w14:textId="77777777" w:rsidR="005E738F" w:rsidRDefault="00000000">
            <w:pPr>
              <w:pStyle w:val="TAC6"/>
            </w:pPr>
            <w:r>
              <w:t>BT</w:t>
            </w:r>
          </w:p>
        </w:tc>
        <w:tc>
          <w:tcPr>
            <w:tcW w:w="603" w:type="auto"/>
          </w:tcPr>
          <w:p w14:paraId="2B3657EE" w14:textId="77777777" w:rsidR="005E738F" w:rsidRDefault="00000000">
            <w:pPr>
              <w:pStyle w:val="TAC6"/>
            </w:pPr>
            <w:r>
              <w:t>3.77</w:t>
            </w:r>
          </w:p>
        </w:tc>
        <w:tc>
          <w:tcPr>
            <w:tcW w:w="603" w:type="auto"/>
          </w:tcPr>
          <w:p w14:paraId="5ED7FFC1" w14:textId="77777777" w:rsidR="005E738F" w:rsidRDefault="00000000">
            <w:pPr>
              <w:pStyle w:val="TAC6"/>
            </w:pPr>
            <w:r>
              <w:t>0.83</w:t>
            </w:r>
          </w:p>
        </w:tc>
        <w:tc>
          <w:tcPr>
            <w:tcW w:w="603" w:type="auto"/>
          </w:tcPr>
          <w:p w14:paraId="1F7B7518" w14:textId="77777777" w:rsidR="005E738F" w:rsidRDefault="00000000">
            <w:pPr>
              <w:pStyle w:val="TAC6"/>
            </w:pPr>
            <w:r>
              <w:t>c11</w:t>
            </w:r>
          </w:p>
        </w:tc>
        <w:tc>
          <w:tcPr>
            <w:tcW w:w="603" w:type="auto"/>
          </w:tcPr>
          <w:p w14:paraId="5E47D55C" w14:textId="77777777" w:rsidR="005E738F" w:rsidRDefault="00000000">
            <w:pPr>
              <w:pStyle w:val="TAC6"/>
            </w:pPr>
            <w:r>
              <w:t>4x8</w:t>
            </w:r>
          </w:p>
        </w:tc>
        <w:tc>
          <w:tcPr>
            <w:tcW w:w="603" w:type="auto"/>
          </w:tcPr>
          <w:p w14:paraId="04D11ABE" w14:textId="77777777" w:rsidR="005E738F" w:rsidRDefault="00000000">
            <w:pPr>
              <w:pStyle w:val="TAC6"/>
            </w:pPr>
            <w:r>
              <w:t>2.59</w:t>
            </w:r>
          </w:p>
        </w:tc>
        <w:tc>
          <w:tcPr>
            <w:tcW w:w="603" w:type="auto"/>
          </w:tcPr>
          <w:p w14:paraId="64FBA936" w14:textId="77777777" w:rsidR="005E738F" w:rsidRDefault="00000000">
            <w:pPr>
              <w:pStyle w:val="TAC6"/>
            </w:pPr>
            <w:r>
              <w:t>0.96</w:t>
            </w:r>
          </w:p>
        </w:tc>
        <w:tc>
          <w:tcPr>
            <w:tcW w:w="603" w:type="auto"/>
          </w:tcPr>
          <w:p w14:paraId="259773AE" w14:textId="77777777" w:rsidR="005E738F" w:rsidRDefault="00000000">
            <w:pPr>
              <w:pStyle w:val="TAC6"/>
            </w:pPr>
            <w:r>
              <w:t>12.44</w:t>
            </w:r>
          </w:p>
        </w:tc>
        <w:tc>
          <w:tcPr>
            <w:tcW w:w="603" w:type="auto"/>
          </w:tcPr>
          <w:p w14:paraId="3E3DA5BD" w14:textId="77777777" w:rsidR="005E738F" w:rsidRDefault="00000000">
            <w:pPr>
              <w:pStyle w:val="TAC6"/>
            </w:pPr>
            <w:r>
              <w:t>BT</w:t>
            </w:r>
          </w:p>
        </w:tc>
        <w:tc>
          <w:tcPr>
            <w:tcW w:w="603" w:type="auto"/>
          </w:tcPr>
          <w:p w14:paraId="5E0C2118" w14:textId="77777777" w:rsidR="005E738F" w:rsidRDefault="00000000">
            <w:pPr>
              <w:pStyle w:val="TAC6"/>
            </w:pPr>
            <w:r>
              <w:t>PASS</w:t>
            </w:r>
          </w:p>
        </w:tc>
      </w:tr>
      <w:tr w:rsidR="005E738F" w14:paraId="74398E6D" w14:textId="77777777">
        <w:trPr>
          <w:jc w:val="center"/>
        </w:trPr>
        <w:tc>
          <w:tcPr>
            <w:tcW w:w="603" w:type="auto"/>
            <w:vMerge/>
          </w:tcPr>
          <w:p w14:paraId="4ED31120" w14:textId="77777777" w:rsidR="005E738F" w:rsidRDefault="005E738F"/>
        </w:tc>
        <w:tc>
          <w:tcPr>
            <w:tcW w:w="603" w:type="auto"/>
            <w:vMerge w:val="restart"/>
          </w:tcPr>
          <w:p w14:paraId="1244D8D6" w14:textId="77777777" w:rsidR="005E738F" w:rsidRDefault="00000000">
            <w:pPr>
              <w:pStyle w:val="TAC6"/>
            </w:pPr>
            <w:r>
              <w:t>c27</w:t>
            </w:r>
          </w:p>
        </w:tc>
        <w:tc>
          <w:tcPr>
            <w:tcW w:w="603" w:type="auto"/>
          </w:tcPr>
          <w:p w14:paraId="763F45E8" w14:textId="77777777" w:rsidR="005E738F" w:rsidRDefault="00000000">
            <w:pPr>
              <w:pStyle w:val="TAC6"/>
            </w:pPr>
            <w:r>
              <w:t>1</w:t>
            </w:r>
          </w:p>
        </w:tc>
        <w:tc>
          <w:tcPr>
            <w:tcW w:w="603" w:type="auto"/>
          </w:tcPr>
          <w:p w14:paraId="7469D003" w14:textId="77777777" w:rsidR="005E738F" w:rsidRDefault="00000000">
            <w:pPr>
              <w:pStyle w:val="TAC6"/>
            </w:pPr>
            <w:r>
              <w:t>48</w:t>
            </w:r>
          </w:p>
        </w:tc>
        <w:tc>
          <w:tcPr>
            <w:tcW w:w="603" w:type="auto"/>
          </w:tcPr>
          <w:p w14:paraId="1A5DF150" w14:textId="77777777" w:rsidR="005E738F" w:rsidRDefault="00000000">
            <w:pPr>
              <w:pStyle w:val="TAC6"/>
            </w:pPr>
            <w:r>
              <w:t>off</w:t>
            </w:r>
          </w:p>
        </w:tc>
        <w:tc>
          <w:tcPr>
            <w:tcW w:w="603" w:type="auto"/>
          </w:tcPr>
          <w:p w14:paraId="20FF4509" w14:textId="77777777" w:rsidR="005E738F" w:rsidRDefault="005E738F">
            <w:pPr>
              <w:pStyle w:val="TAC6"/>
            </w:pPr>
          </w:p>
        </w:tc>
        <w:tc>
          <w:tcPr>
            <w:tcW w:w="603" w:type="auto"/>
          </w:tcPr>
          <w:p w14:paraId="7C081BDE" w14:textId="77777777" w:rsidR="005E738F" w:rsidRDefault="00000000">
            <w:pPr>
              <w:pStyle w:val="TAC6"/>
            </w:pPr>
            <w:r>
              <w:t>NWT</w:t>
            </w:r>
          </w:p>
        </w:tc>
        <w:tc>
          <w:tcPr>
            <w:tcW w:w="603" w:type="auto"/>
          </w:tcPr>
          <w:p w14:paraId="5E221D4A" w14:textId="77777777" w:rsidR="005E738F" w:rsidRDefault="00000000">
            <w:pPr>
              <w:pStyle w:val="TAC6"/>
            </w:pPr>
            <w:r>
              <w:t>4.39</w:t>
            </w:r>
          </w:p>
        </w:tc>
        <w:tc>
          <w:tcPr>
            <w:tcW w:w="603" w:type="auto"/>
          </w:tcPr>
          <w:p w14:paraId="5DCA93A5" w14:textId="77777777" w:rsidR="005E738F" w:rsidRDefault="00000000">
            <w:pPr>
              <w:pStyle w:val="TAC6"/>
            </w:pPr>
            <w:r>
              <w:t>0.63</w:t>
            </w:r>
          </w:p>
        </w:tc>
        <w:tc>
          <w:tcPr>
            <w:tcW w:w="603" w:type="auto"/>
          </w:tcPr>
          <w:p w14:paraId="3F8F1322" w14:textId="77777777" w:rsidR="005E738F" w:rsidRDefault="00000000">
            <w:pPr>
              <w:pStyle w:val="TAC6"/>
            </w:pPr>
            <w:r>
              <w:t>c14</w:t>
            </w:r>
          </w:p>
        </w:tc>
        <w:tc>
          <w:tcPr>
            <w:tcW w:w="603" w:type="auto"/>
          </w:tcPr>
          <w:p w14:paraId="6EDDD24B" w14:textId="77777777" w:rsidR="005E738F" w:rsidRDefault="00000000">
            <w:pPr>
              <w:pStyle w:val="TAC6"/>
            </w:pPr>
            <w:r>
              <w:t>4x16.4</w:t>
            </w:r>
          </w:p>
        </w:tc>
        <w:tc>
          <w:tcPr>
            <w:tcW w:w="603" w:type="auto"/>
          </w:tcPr>
          <w:p w14:paraId="4ED98A5F" w14:textId="77777777" w:rsidR="005E738F" w:rsidRDefault="00000000">
            <w:pPr>
              <w:pStyle w:val="TAC6"/>
            </w:pPr>
            <w:r>
              <w:t>4.29</w:t>
            </w:r>
          </w:p>
        </w:tc>
        <w:tc>
          <w:tcPr>
            <w:tcW w:w="603" w:type="auto"/>
          </w:tcPr>
          <w:p w14:paraId="0A9E338F" w14:textId="77777777" w:rsidR="005E738F" w:rsidRDefault="00000000">
            <w:pPr>
              <w:pStyle w:val="TAC6"/>
            </w:pPr>
            <w:r>
              <w:t>0.67</w:t>
            </w:r>
          </w:p>
        </w:tc>
        <w:tc>
          <w:tcPr>
            <w:tcW w:w="603" w:type="auto"/>
          </w:tcPr>
          <w:p w14:paraId="722CAEA4" w14:textId="77777777" w:rsidR="005E738F" w:rsidRDefault="00000000">
            <w:pPr>
              <w:pStyle w:val="TAC6"/>
            </w:pPr>
            <w:r>
              <w:t>1.46</w:t>
            </w:r>
          </w:p>
        </w:tc>
        <w:tc>
          <w:tcPr>
            <w:tcW w:w="603" w:type="auto"/>
          </w:tcPr>
          <w:p w14:paraId="3734C489" w14:textId="77777777" w:rsidR="005E738F" w:rsidRDefault="00000000">
            <w:pPr>
              <w:pStyle w:val="TAC6"/>
            </w:pPr>
            <w:r>
              <w:t>NWT</w:t>
            </w:r>
          </w:p>
        </w:tc>
        <w:tc>
          <w:tcPr>
            <w:tcW w:w="603" w:type="auto"/>
          </w:tcPr>
          <w:p w14:paraId="7E649874" w14:textId="77777777" w:rsidR="005E738F" w:rsidRDefault="00000000">
            <w:pPr>
              <w:pStyle w:val="TAC6"/>
            </w:pPr>
            <w:r>
              <w:t>PASS</w:t>
            </w:r>
          </w:p>
        </w:tc>
      </w:tr>
      <w:tr w:rsidR="005E738F" w14:paraId="54A2B1EE" w14:textId="77777777">
        <w:trPr>
          <w:jc w:val="center"/>
        </w:trPr>
        <w:tc>
          <w:tcPr>
            <w:tcW w:w="603" w:type="auto"/>
            <w:vMerge/>
          </w:tcPr>
          <w:p w14:paraId="5F19E834" w14:textId="77777777" w:rsidR="005E738F" w:rsidRDefault="005E738F"/>
        </w:tc>
        <w:tc>
          <w:tcPr>
            <w:tcW w:w="603" w:type="auto"/>
            <w:vMerge/>
          </w:tcPr>
          <w:p w14:paraId="7FEDEF6C" w14:textId="77777777" w:rsidR="005E738F" w:rsidRDefault="005E738F"/>
        </w:tc>
        <w:tc>
          <w:tcPr>
            <w:tcW w:w="603" w:type="auto"/>
          </w:tcPr>
          <w:p w14:paraId="66070EF3" w14:textId="77777777" w:rsidR="005E738F" w:rsidRDefault="00000000">
            <w:pPr>
              <w:pStyle w:val="TAC6"/>
            </w:pPr>
            <w:r>
              <w:t>2</w:t>
            </w:r>
          </w:p>
        </w:tc>
        <w:tc>
          <w:tcPr>
            <w:tcW w:w="603" w:type="auto"/>
          </w:tcPr>
          <w:p w14:paraId="37D55EEA" w14:textId="77777777" w:rsidR="005E738F" w:rsidRDefault="00000000">
            <w:pPr>
              <w:pStyle w:val="TAC6"/>
            </w:pPr>
            <w:r>
              <w:t>48</w:t>
            </w:r>
          </w:p>
        </w:tc>
        <w:tc>
          <w:tcPr>
            <w:tcW w:w="603" w:type="auto"/>
          </w:tcPr>
          <w:p w14:paraId="0FA6FA4C" w14:textId="77777777" w:rsidR="005E738F" w:rsidRDefault="00000000">
            <w:pPr>
              <w:pStyle w:val="TAC6"/>
            </w:pPr>
            <w:r>
              <w:t>off</w:t>
            </w:r>
          </w:p>
        </w:tc>
        <w:tc>
          <w:tcPr>
            <w:tcW w:w="603" w:type="auto"/>
          </w:tcPr>
          <w:p w14:paraId="13DCED6F" w14:textId="77777777" w:rsidR="005E738F" w:rsidRDefault="005E738F">
            <w:pPr>
              <w:pStyle w:val="TAC6"/>
            </w:pPr>
          </w:p>
        </w:tc>
        <w:tc>
          <w:tcPr>
            <w:tcW w:w="603" w:type="auto"/>
          </w:tcPr>
          <w:p w14:paraId="1D8D7B2A" w14:textId="77777777" w:rsidR="005E738F" w:rsidRDefault="00000000">
            <w:pPr>
              <w:pStyle w:val="TAC6"/>
            </w:pPr>
            <w:r>
              <w:t>BT</w:t>
            </w:r>
          </w:p>
        </w:tc>
        <w:tc>
          <w:tcPr>
            <w:tcW w:w="603" w:type="auto"/>
          </w:tcPr>
          <w:p w14:paraId="57BACACE" w14:textId="77777777" w:rsidR="005E738F" w:rsidRDefault="00000000">
            <w:pPr>
              <w:pStyle w:val="TAC6"/>
            </w:pPr>
            <w:r>
              <w:t>4.39</w:t>
            </w:r>
          </w:p>
        </w:tc>
        <w:tc>
          <w:tcPr>
            <w:tcW w:w="603" w:type="auto"/>
          </w:tcPr>
          <w:p w14:paraId="340324CB" w14:textId="77777777" w:rsidR="005E738F" w:rsidRDefault="00000000">
            <w:pPr>
              <w:pStyle w:val="TAC6"/>
            </w:pPr>
            <w:r>
              <w:t>0.63</w:t>
            </w:r>
          </w:p>
        </w:tc>
        <w:tc>
          <w:tcPr>
            <w:tcW w:w="603" w:type="auto"/>
          </w:tcPr>
          <w:p w14:paraId="77A73F0F" w14:textId="77777777" w:rsidR="005E738F" w:rsidRDefault="00000000">
            <w:pPr>
              <w:pStyle w:val="TAC6"/>
            </w:pPr>
            <w:r>
              <w:t>c13</w:t>
            </w:r>
          </w:p>
        </w:tc>
        <w:tc>
          <w:tcPr>
            <w:tcW w:w="603" w:type="auto"/>
          </w:tcPr>
          <w:p w14:paraId="662B0EF2" w14:textId="77777777" w:rsidR="005E738F" w:rsidRDefault="00000000">
            <w:pPr>
              <w:pStyle w:val="TAC6"/>
            </w:pPr>
            <w:r>
              <w:t>4x13.2</w:t>
            </w:r>
          </w:p>
        </w:tc>
        <w:tc>
          <w:tcPr>
            <w:tcW w:w="603" w:type="auto"/>
          </w:tcPr>
          <w:p w14:paraId="1CE9345B" w14:textId="77777777" w:rsidR="005E738F" w:rsidRDefault="00000000">
            <w:pPr>
              <w:pStyle w:val="TAC6"/>
            </w:pPr>
            <w:r>
              <w:t>4.1</w:t>
            </w:r>
          </w:p>
        </w:tc>
        <w:tc>
          <w:tcPr>
            <w:tcW w:w="603" w:type="auto"/>
          </w:tcPr>
          <w:p w14:paraId="398A43C0" w14:textId="77777777" w:rsidR="005E738F" w:rsidRDefault="00000000">
            <w:pPr>
              <w:pStyle w:val="TAC6"/>
            </w:pPr>
            <w:r>
              <w:t>0.73</w:t>
            </w:r>
          </w:p>
        </w:tc>
        <w:tc>
          <w:tcPr>
            <w:tcW w:w="603" w:type="auto"/>
          </w:tcPr>
          <w:p w14:paraId="0855FB8A" w14:textId="77777777" w:rsidR="005E738F" w:rsidRDefault="00000000">
            <w:pPr>
              <w:pStyle w:val="TAC6"/>
            </w:pPr>
            <w:r>
              <w:t>4.01</w:t>
            </w:r>
          </w:p>
        </w:tc>
        <w:tc>
          <w:tcPr>
            <w:tcW w:w="603" w:type="auto"/>
          </w:tcPr>
          <w:p w14:paraId="659F87FD" w14:textId="77777777" w:rsidR="005E738F" w:rsidRDefault="00000000">
            <w:pPr>
              <w:pStyle w:val="TAC6"/>
            </w:pPr>
            <w:r>
              <w:t>BT</w:t>
            </w:r>
          </w:p>
        </w:tc>
        <w:tc>
          <w:tcPr>
            <w:tcW w:w="603" w:type="auto"/>
          </w:tcPr>
          <w:p w14:paraId="3430F138" w14:textId="77777777" w:rsidR="005E738F" w:rsidRDefault="00000000">
            <w:pPr>
              <w:pStyle w:val="TAC6"/>
            </w:pPr>
            <w:r>
              <w:t>PASS</w:t>
            </w:r>
          </w:p>
        </w:tc>
      </w:tr>
      <w:tr w:rsidR="005E738F" w14:paraId="6EDA0305" w14:textId="77777777">
        <w:trPr>
          <w:jc w:val="center"/>
        </w:trPr>
        <w:tc>
          <w:tcPr>
            <w:tcW w:w="603" w:type="auto"/>
            <w:vMerge/>
          </w:tcPr>
          <w:p w14:paraId="0090E755" w14:textId="77777777" w:rsidR="005E738F" w:rsidRDefault="005E738F"/>
        </w:tc>
        <w:tc>
          <w:tcPr>
            <w:tcW w:w="603" w:type="auto"/>
            <w:vMerge w:val="restart"/>
          </w:tcPr>
          <w:p w14:paraId="5207629F" w14:textId="77777777" w:rsidR="005E738F" w:rsidRDefault="00000000">
            <w:pPr>
              <w:pStyle w:val="TAC6"/>
            </w:pPr>
            <w:r>
              <w:t>c28</w:t>
            </w:r>
          </w:p>
        </w:tc>
        <w:tc>
          <w:tcPr>
            <w:tcW w:w="603" w:type="auto"/>
          </w:tcPr>
          <w:p w14:paraId="005F5731" w14:textId="77777777" w:rsidR="005E738F" w:rsidRDefault="00000000">
            <w:pPr>
              <w:pStyle w:val="TAC6"/>
            </w:pPr>
            <w:r>
              <w:t>1</w:t>
            </w:r>
          </w:p>
        </w:tc>
        <w:tc>
          <w:tcPr>
            <w:tcW w:w="603" w:type="auto"/>
          </w:tcPr>
          <w:p w14:paraId="64A0A12E" w14:textId="77777777" w:rsidR="005E738F" w:rsidRDefault="00000000">
            <w:pPr>
              <w:pStyle w:val="TAC6"/>
            </w:pPr>
            <w:r>
              <w:t>64</w:t>
            </w:r>
          </w:p>
        </w:tc>
        <w:tc>
          <w:tcPr>
            <w:tcW w:w="603" w:type="auto"/>
          </w:tcPr>
          <w:p w14:paraId="01544C44" w14:textId="77777777" w:rsidR="005E738F" w:rsidRDefault="00000000">
            <w:pPr>
              <w:pStyle w:val="TAC6"/>
            </w:pPr>
            <w:r>
              <w:t>off</w:t>
            </w:r>
          </w:p>
        </w:tc>
        <w:tc>
          <w:tcPr>
            <w:tcW w:w="603" w:type="auto"/>
          </w:tcPr>
          <w:p w14:paraId="19FE7372" w14:textId="77777777" w:rsidR="005E738F" w:rsidRDefault="005E738F">
            <w:pPr>
              <w:pStyle w:val="TAC6"/>
            </w:pPr>
          </w:p>
        </w:tc>
        <w:tc>
          <w:tcPr>
            <w:tcW w:w="603" w:type="auto"/>
          </w:tcPr>
          <w:p w14:paraId="519F8C5E" w14:textId="77777777" w:rsidR="005E738F" w:rsidRDefault="00000000">
            <w:pPr>
              <w:pStyle w:val="TAC6"/>
            </w:pPr>
            <w:r>
              <w:t>NWT</w:t>
            </w:r>
          </w:p>
        </w:tc>
        <w:tc>
          <w:tcPr>
            <w:tcW w:w="603" w:type="auto"/>
          </w:tcPr>
          <w:p w14:paraId="70D8E114" w14:textId="77777777" w:rsidR="005E738F" w:rsidRDefault="00000000">
            <w:pPr>
              <w:pStyle w:val="TAC6"/>
            </w:pPr>
            <w:r>
              <w:t>4.61</w:t>
            </w:r>
          </w:p>
        </w:tc>
        <w:tc>
          <w:tcPr>
            <w:tcW w:w="603" w:type="auto"/>
          </w:tcPr>
          <w:p w14:paraId="4B3FA637" w14:textId="77777777" w:rsidR="005E738F" w:rsidRDefault="00000000">
            <w:pPr>
              <w:pStyle w:val="TAC6"/>
            </w:pPr>
            <w:r>
              <w:t>0.54</w:t>
            </w:r>
          </w:p>
        </w:tc>
        <w:tc>
          <w:tcPr>
            <w:tcW w:w="603" w:type="auto"/>
          </w:tcPr>
          <w:p w14:paraId="63D85FD3" w14:textId="77777777" w:rsidR="005E738F" w:rsidRDefault="00000000">
            <w:pPr>
              <w:pStyle w:val="TAC6"/>
            </w:pPr>
            <w:r>
              <w:t>c15</w:t>
            </w:r>
          </w:p>
        </w:tc>
        <w:tc>
          <w:tcPr>
            <w:tcW w:w="603" w:type="auto"/>
          </w:tcPr>
          <w:p w14:paraId="7EE1054E" w14:textId="77777777" w:rsidR="005E738F" w:rsidRDefault="00000000">
            <w:pPr>
              <w:pStyle w:val="TAC6"/>
            </w:pPr>
            <w:r>
              <w:t>4x24.4</w:t>
            </w:r>
          </w:p>
        </w:tc>
        <w:tc>
          <w:tcPr>
            <w:tcW w:w="603" w:type="auto"/>
          </w:tcPr>
          <w:p w14:paraId="19957182" w14:textId="77777777" w:rsidR="005E738F" w:rsidRDefault="00000000">
            <w:pPr>
              <w:pStyle w:val="TAC6"/>
            </w:pPr>
            <w:r>
              <w:t>4.5</w:t>
            </w:r>
          </w:p>
        </w:tc>
        <w:tc>
          <w:tcPr>
            <w:tcW w:w="603" w:type="auto"/>
          </w:tcPr>
          <w:p w14:paraId="1530388F" w14:textId="77777777" w:rsidR="005E738F" w:rsidRDefault="00000000">
            <w:pPr>
              <w:pStyle w:val="TAC6"/>
            </w:pPr>
            <w:r>
              <w:t>0.62</w:t>
            </w:r>
          </w:p>
        </w:tc>
        <w:tc>
          <w:tcPr>
            <w:tcW w:w="603" w:type="auto"/>
          </w:tcPr>
          <w:p w14:paraId="75F67F7E" w14:textId="77777777" w:rsidR="005E738F" w:rsidRDefault="00000000">
            <w:pPr>
              <w:pStyle w:val="TAC6"/>
            </w:pPr>
            <w:r>
              <w:t>1.81</w:t>
            </w:r>
          </w:p>
        </w:tc>
        <w:tc>
          <w:tcPr>
            <w:tcW w:w="603" w:type="auto"/>
          </w:tcPr>
          <w:p w14:paraId="0C85F1CC" w14:textId="77777777" w:rsidR="005E738F" w:rsidRDefault="00000000">
            <w:pPr>
              <w:pStyle w:val="TAC6"/>
            </w:pPr>
            <w:r>
              <w:t>BT</w:t>
            </w:r>
          </w:p>
        </w:tc>
        <w:tc>
          <w:tcPr>
            <w:tcW w:w="603" w:type="auto"/>
            <w:shd w:val="clear" w:color="auto" w:fill="ADD8E6"/>
          </w:tcPr>
          <w:p w14:paraId="0999DDAE" w14:textId="77777777" w:rsidR="005E738F" w:rsidRDefault="00000000">
            <w:pPr>
              <w:pStyle w:val="TAC6"/>
            </w:pPr>
            <w:r>
              <w:t>EXCEED</w:t>
            </w:r>
          </w:p>
        </w:tc>
      </w:tr>
      <w:tr w:rsidR="005E738F" w14:paraId="04F3E749" w14:textId="77777777">
        <w:trPr>
          <w:jc w:val="center"/>
        </w:trPr>
        <w:tc>
          <w:tcPr>
            <w:tcW w:w="603" w:type="auto"/>
            <w:vMerge/>
          </w:tcPr>
          <w:p w14:paraId="3CB2DA77" w14:textId="77777777" w:rsidR="005E738F" w:rsidRDefault="005E738F"/>
        </w:tc>
        <w:tc>
          <w:tcPr>
            <w:tcW w:w="603" w:type="auto"/>
            <w:vMerge/>
          </w:tcPr>
          <w:p w14:paraId="3473E69D" w14:textId="77777777" w:rsidR="005E738F" w:rsidRDefault="005E738F"/>
        </w:tc>
        <w:tc>
          <w:tcPr>
            <w:tcW w:w="603" w:type="auto"/>
          </w:tcPr>
          <w:p w14:paraId="5D62F7A4" w14:textId="77777777" w:rsidR="005E738F" w:rsidRDefault="00000000">
            <w:pPr>
              <w:pStyle w:val="TAC6"/>
            </w:pPr>
            <w:r>
              <w:t>2</w:t>
            </w:r>
          </w:p>
        </w:tc>
        <w:tc>
          <w:tcPr>
            <w:tcW w:w="603" w:type="auto"/>
          </w:tcPr>
          <w:p w14:paraId="38C329EB" w14:textId="77777777" w:rsidR="005E738F" w:rsidRDefault="00000000">
            <w:pPr>
              <w:pStyle w:val="TAC6"/>
            </w:pPr>
            <w:r>
              <w:t>64</w:t>
            </w:r>
          </w:p>
        </w:tc>
        <w:tc>
          <w:tcPr>
            <w:tcW w:w="603" w:type="auto"/>
          </w:tcPr>
          <w:p w14:paraId="322BDFF5" w14:textId="77777777" w:rsidR="005E738F" w:rsidRDefault="00000000">
            <w:pPr>
              <w:pStyle w:val="TAC6"/>
            </w:pPr>
            <w:r>
              <w:t>off</w:t>
            </w:r>
          </w:p>
        </w:tc>
        <w:tc>
          <w:tcPr>
            <w:tcW w:w="603" w:type="auto"/>
          </w:tcPr>
          <w:p w14:paraId="583B8DB3" w14:textId="77777777" w:rsidR="005E738F" w:rsidRDefault="005E738F">
            <w:pPr>
              <w:pStyle w:val="TAC6"/>
            </w:pPr>
          </w:p>
        </w:tc>
        <w:tc>
          <w:tcPr>
            <w:tcW w:w="603" w:type="auto"/>
          </w:tcPr>
          <w:p w14:paraId="7FB7E1BE" w14:textId="77777777" w:rsidR="005E738F" w:rsidRDefault="00000000">
            <w:pPr>
              <w:pStyle w:val="TAC6"/>
            </w:pPr>
            <w:r>
              <w:t>BT</w:t>
            </w:r>
          </w:p>
        </w:tc>
        <w:tc>
          <w:tcPr>
            <w:tcW w:w="603" w:type="auto"/>
          </w:tcPr>
          <w:p w14:paraId="4C5C2E6F" w14:textId="77777777" w:rsidR="005E738F" w:rsidRDefault="00000000">
            <w:pPr>
              <w:pStyle w:val="TAC6"/>
            </w:pPr>
            <w:r>
              <w:t>4.61</w:t>
            </w:r>
          </w:p>
        </w:tc>
        <w:tc>
          <w:tcPr>
            <w:tcW w:w="603" w:type="auto"/>
          </w:tcPr>
          <w:p w14:paraId="076E2E45" w14:textId="77777777" w:rsidR="005E738F" w:rsidRDefault="00000000">
            <w:pPr>
              <w:pStyle w:val="TAC6"/>
            </w:pPr>
            <w:r>
              <w:t>0.54</w:t>
            </w:r>
          </w:p>
        </w:tc>
        <w:tc>
          <w:tcPr>
            <w:tcW w:w="603" w:type="auto"/>
          </w:tcPr>
          <w:p w14:paraId="28F1CDA8" w14:textId="77777777" w:rsidR="005E738F" w:rsidRDefault="00000000">
            <w:pPr>
              <w:pStyle w:val="TAC6"/>
            </w:pPr>
            <w:r>
              <w:t>c14</w:t>
            </w:r>
          </w:p>
        </w:tc>
        <w:tc>
          <w:tcPr>
            <w:tcW w:w="603" w:type="auto"/>
          </w:tcPr>
          <w:p w14:paraId="5F6B6F89" w14:textId="77777777" w:rsidR="005E738F" w:rsidRDefault="00000000">
            <w:pPr>
              <w:pStyle w:val="TAC6"/>
            </w:pPr>
            <w:r>
              <w:t>4x16.4</w:t>
            </w:r>
          </w:p>
        </w:tc>
        <w:tc>
          <w:tcPr>
            <w:tcW w:w="603" w:type="auto"/>
          </w:tcPr>
          <w:p w14:paraId="37A2BBE1" w14:textId="77777777" w:rsidR="005E738F" w:rsidRDefault="00000000">
            <w:pPr>
              <w:pStyle w:val="TAC6"/>
            </w:pPr>
            <w:r>
              <w:t>4.29</w:t>
            </w:r>
          </w:p>
        </w:tc>
        <w:tc>
          <w:tcPr>
            <w:tcW w:w="603" w:type="auto"/>
          </w:tcPr>
          <w:p w14:paraId="790E69CC" w14:textId="77777777" w:rsidR="005E738F" w:rsidRDefault="00000000">
            <w:pPr>
              <w:pStyle w:val="TAC6"/>
            </w:pPr>
            <w:r>
              <w:t>0.67</w:t>
            </w:r>
          </w:p>
        </w:tc>
        <w:tc>
          <w:tcPr>
            <w:tcW w:w="603" w:type="auto"/>
          </w:tcPr>
          <w:p w14:paraId="38FDA6C1" w14:textId="77777777" w:rsidR="005E738F" w:rsidRDefault="00000000">
            <w:pPr>
              <w:pStyle w:val="TAC6"/>
            </w:pPr>
            <w:r>
              <w:t>5</w:t>
            </w:r>
          </w:p>
        </w:tc>
        <w:tc>
          <w:tcPr>
            <w:tcW w:w="603" w:type="auto"/>
          </w:tcPr>
          <w:p w14:paraId="75F30676" w14:textId="77777777" w:rsidR="005E738F" w:rsidRDefault="00000000">
            <w:pPr>
              <w:pStyle w:val="TAC6"/>
            </w:pPr>
            <w:r>
              <w:t>BT</w:t>
            </w:r>
          </w:p>
        </w:tc>
        <w:tc>
          <w:tcPr>
            <w:tcW w:w="603" w:type="auto"/>
          </w:tcPr>
          <w:p w14:paraId="074BE098" w14:textId="77777777" w:rsidR="005E738F" w:rsidRDefault="00000000">
            <w:pPr>
              <w:pStyle w:val="TAC6"/>
            </w:pPr>
            <w:r>
              <w:t>PASS</w:t>
            </w:r>
          </w:p>
        </w:tc>
      </w:tr>
      <w:tr w:rsidR="005E738F" w14:paraId="416FC592" w14:textId="77777777">
        <w:trPr>
          <w:jc w:val="center"/>
        </w:trPr>
        <w:tc>
          <w:tcPr>
            <w:tcW w:w="603" w:type="auto"/>
            <w:vMerge/>
          </w:tcPr>
          <w:p w14:paraId="1BFC9A9D" w14:textId="77777777" w:rsidR="005E738F" w:rsidRDefault="005E738F"/>
        </w:tc>
        <w:tc>
          <w:tcPr>
            <w:tcW w:w="603" w:type="auto"/>
            <w:vMerge w:val="restart"/>
          </w:tcPr>
          <w:p w14:paraId="44C42A43" w14:textId="77777777" w:rsidR="005E738F" w:rsidRDefault="00000000">
            <w:pPr>
              <w:pStyle w:val="TAC6"/>
            </w:pPr>
            <w:r>
              <w:t>c29</w:t>
            </w:r>
          </w:p>
        </w:tc>
        <w:tc>
          <w:tcPr>
            <w:tcW w:w="603" w:type="auto"/>
          </w:tcPr>
          <w:p w14:paraId="34963324" w14:textId="77777777" w:rsidR="005E738F" w:rsidRDefault="00000000">
            <w:pPr>
              <w:pStyle w:val="TAC6"/>
            </w:pPr>
            <w:r>
              <w:t>1</w:t>
            </w:r>
          </w:p>
        </w:tc>
        <w:tc>
          <w:tcPr>
            <w:tcW w:w="603" w:type="auto"/>
          </w:tcPr>
          <w:p w14:paraId="0134CE03" w14:textId="77777777" w:rsidR="005E738F" w:rsidRDefault="00000000">
            <w:pPr>
              <w:pStyle w:val="TAC6"/>
            </w:pPr>
            <w:r>
              <w:t>80</w:t>
            </w:r>
          </w:p>
        </w:tc>
        <w:tc>
          <w:tcPr>
            <w:tcW w:w="603" w:type="auto"/>
          </w:tcPr>
          <w:p w14:paraId="61D00C13" w14:textId="77777777" w:rsidR="005E738F" w:rsidRDefault="00000000">
            <w:pPr>
              <w:pStyle w:val="TAC6"/>
            </w:pPr>
            <w:r>
              <w:t>off</w:t>
            </w:r>
          </w:p>
        </w:tc>
        <w:tc>
          <w:tcPr>
            <w:tcW w:w="603" w:type="auto"/>
          </w:tcPr>
          <w:p w14:paraId="056C1D95" w14:textId="77777777" w:rsidR="005E738F" w:rsidRDefault="005E738F">
            <w:pPr>
              <w:pStyle w:val="TAC6"/>
            </w:pPr>
          </w:p>
        </w:tc>
        <w:tc>
          <w:tcPr>
            <w:tcW w:w="603" w:type="auto"/>
          </w:tcPr>
          <w:p w14:paraId="1FB7928E" w14:textId="77777777" w:rsidR="005E738F" w:rsidRDefault="00000000">
            <w:pPr>
              <w:pStyle w:val="TAC6"/>
            </w:pPr>
            <w:r>
              <w:t>NWT</w:t>
            </w:r>
          </w:p>
        </w:tc>
        <w:tc>
          <w:tcPr>
            <w:tcW w:w="603" w:type="auto"/>
          </w:tcPr>
          <w:p w14:paraId="607E189E" w14:textId="77777777" w:rsidR="005E738F" w:rsidRDefault="00000000">
            <w:pPr>
              <w:pStyle w:val="TAC6"/>
            </w:pPr>
            <w:r>
              <w:t>4.64</w:t>
            </w:r>
          </w:p>
        </w:tc>
        <w:tc>
          <w:tcPr>
            <w:tcW w:w="603" w:type="auto"/>
          </w:tcPr>
          <w:p w14:paraId="608346BB" w14:textId="77777777" w:rsidR="005E738F" w:rsidRDefault="00000000">
            <w:pPr>
              <w:pStyle w:val="TAC6"/>
            </w:pPr>
            <w:r>
              <w:t>0.57</w:t>
            </w:r>
          </w:p>
        </w:tc>
        <w:tc>
          <w:tcPr>
            <w:tcW w:w="603" w:type="auto"/>
          </w:tcPr>
          <w:p w14:paraId="273D4BE7" w14:textId="77777777" w:rsidR="005E738F" w:rsidRDefault="00000000">
            <w:pPr>
              <w:pStyle w:val="TAC6"/>
            </w:pPr>
            <w:r>
              <w:t>c15</w:t>
            </w:r>
          </w:p>
        </w:tc>
        <w:tc>
          <w:tcPr>
            <w:tcW w:w="603" w:type="auto"/>
          </w:tcPr>
          <w:p w14:paraId="759599D5" w14:textId="77777777" w:rsidR="005E738F" w:rsidRDefault="00000000">
            <w:pPr>
              <w:pStyle w:val="TAC6"/>
            </w:pPr>
            <w:r>
              <w:t>4x24.4</w:t>
            </w:r>
          </w:p>
        </w:tc>
        <w:tc>
          <w:tcPr>
            <w:tcW w:w="603" w:type="auto"/>
          </w:tcPr>
          <w:p w14:paraId="073B7412" w14:textId="77777777" w:rsidR="005E738F" w:rsidRDefault="00000000">
            <w:pPr>
              <w:pStyle w:val="TAC6"/>
            </w:pPr>
            <w:r>
              <w:t>4.5</w:t>
            </w:r>
          </w:p>
        </w:tc>
        <w:tc>
          <w:tcPr>
            <w:tcW w:w="603" w:type="auto"/>
          </w:tcPr>
          <w:p w14:paraId="0EE09B67" w14:textId="77777777" w:rsidR="005E738F" w:rsidRDefault="00000000">
            <w:pPr>
              <w:pStyle w:val="TAC6"/>
            </w:pPr>
            <w:r>
              <w:t>0.62</w:t>
            </w:r>
          </w:p>
        </w:tc>
        <w:tc>
          <w:tcPr>
            <w:tcW w:w="603" w:type="auto"/>
          </w:tcPr>
          <w:p w14:paraId="59B66F1F" w14:textId="77777777" w:rsidR="005E738F" w:rsidRDefault="00000000">
            <w:pPr>
              <w:pStyle w:val="TAC6"/>
            </w:pPr>
            <w:r>
              <w:t>2.22</w:t>
            </w:r>
          </w:p>
        </w:tc>
        <w:tc>
          <w:tcPr>
            <w:tcW w:w="603" w:type="auto"/>
          </w:tcPr>
          <w:p w14:paraId="46D1D4A6" w14:textId="77777777" w:rsidR="005E738F" w:rsidRDefault="00000000">
            <w:pPr>
              <w:pStyle w:val="TAC6"/>
            </w:pPr>
            <w:r>
              <w:t>BT</w:t>
            </w:r>
          </w:p>
        </w:tc>
        <w:tc>
          <w:tcPr>
            <w:tcW w:w="603" w:type="auto"/>
            <w:shd w:val="clear" w:color="auto" w:fill="ADD8E6"/>
          </w:tcPr>
          <w:p w14:paraId="7AD7BCB8" w14:textId="77777777" w:rsidR="005E738F" w:rsidRDefault="00000000">
            <w:pPr>
              <w:pStyle w:val="TAC6"/>
            </w:pPr>
            <w:r>
              <w:t>EXCEED</w:t>
            </w:r>
          </w:p>
        </w:tc>
      </w:tr>
      <w:tr w:rsidR="005E738F" w14:paraId="79C50D2E" w14:textId="77777777">
        <w:trPr>
          <w:jc w:val="center"/>
        </w:trPr>
        <w:tc>
          <w:tcPr>
            <w:tcW w:w="603" w:type="auto"/>
            <w:vMerge/>
          </w:tcPr>
          <w:p w14:paraId="77FB4D13" w14:textId="77777777" w:rsidR="005E738F" w:rsidRDefault="005E738F"/>
        </w:tc>
        <w:tc>
          <w:tcPr>
            <w:tcW w:w="603" w:type="auto"/>
            <w:vMerge/>
          </w:tcPr>
          <w:p w14:paraId="7EC8C656" w14:textId="77777777" w:rsidR="005E738F" w:rsidRDefault="005E738F"/>
        </w:tc>
        <w:tc>
          <w:tcPr>
            <w:tcW w:w="603" w:type="auto"/>
          </w:tcPr>
          <w:p w14:paraId="776DDBEE" w14:textId="77777777" w:rsidR="005E738F" w:rsidRDefault="00000000">
            <w:pPr>
              <w:pStyle w:val="TAC6"/>
            </w:pPr>
            <w:r>
              <w:t>2</w:t>
            </w:r>
          </w:p>
        </w:tc>
        <w:tc>
          <w:tcPr>
            <w:tcW w:w="603" w:type="auto"/>
          </w:tcPr>
          <w:p w14:paraId="4C9B420E" w14:textId="77777777" w:rsidR="005E738F" w:rsidRDefault="00000000">
            <w:pPr>
              <w:pStyle w:val="TAC6"/>
            </w:pPr>
            <w:r>
              <w:t>80</w:t>
            </w:r>
          </w:p>
        </w:tc>
        <w:tc>
          <w:tcPr>
            <w:tcW w:w="603" w:type="auto"/>
          </w:tcPr>
          <w:p w14:paraId="7B41F204" w14:textId="77777777" w:rsidR="005E738F" w:rsidRDefault="00000000">
            <w:pPr>
              <w:pStyle w:val="TAC6"/>
            </w:pPr>
            <w:r>
              <w:t>off</w:t>
            </w:r>
          </w:p>
        </w:tc>
        <w:tc>
          <w:tcPr>
            <w:tcW w:w="603" w:type="auto"/>
          </w:tcPr>
          <w:p w14:paraId="2BEE88FA" w14:textId="77777777" w:rsidR="005E738F" w:rsidRDefault="005E738F">
            <w:pPr>
              <w:pStyle w:val="TAC6"/>
            </w:pPr>
          </w:p>
        </w:tc>
        <w:tc>
          <w:tcPr>
            <w:tcW w:w="603" w:type="auto"/>
          </w:tcPr>
          <w:p w14:paraId="7909ACAB" w14:textId="77777777" w:rsidR="005E738F" w:rsidRDefault="00000000">
            <w:pPr>
              <w:pStyle w:val="TAC6"/>
            </w:pPr>
            <w:r>
              <w:t>BT</w:t>
            </w:r>
          </w:p>
        </w:tc>
        <w:tc>
          <w:tcPr>
            <w:tcW w:w="603" w:type="auto"/>
          </w:tcPr>
          <w:p w14:paraId="033211C3" w14:textId="77777777" w:rsidR="005E738F" w:rsidRDefault="00000000">
            <w:pPr>
              <w:pStyle w:val="TAC6"/>
            </w:pPr>
            <w:r>
              <w:t>4.64</w:t>
            </w:r>
          </w:p>
        </w:tc>
        <w:tc>
          <w:tcPr>
            <w:tcW w:w="603" w:type="auto"/>
          </w:tcPr>
          <w:p w14:paraId="32E02036" w14:textId="77777777" w:rsidR="005E738F" w:rsidRDefault="00000000">
            <w:pPr>
              <w:pStyle w:val="TAC6"/>
            </w:pPr>
            <w:r>
              <w:t>0.57</w:t>
            </w:r>
          </w:p>
        </w:tc>
        <w:tc>
          <w:tcPr>
            <w:tcW w:w="603" w:type="auto"/>
          </w:tcPr>
          <w:p w14:paraId="5B407E33" w14:textId="77777777" w:rsidR="005E738F" w:rsidRDefault="00000000">
            <w:pPr>
              <w:pStyle w:val="TAC6"/>
            </w:pPr>
            <w:r>
              <w:t>c14</w:t>
            </w:r>
          </w:p>
        </w:tc>
        <w:tc>
          <w:tcPr>
            <w:tcW w:w="603" w:type="auto"/>
          </w:tcPr>
          <w:p w14:paraId="54365F6A" w14:textId="77777777" w:rsidR="005E738F" w:rsidRDefault="00000000">
            <w:pPr>
              <w:pStyle w:val="TAC6"/>
            </w:pPr>
            <w:r>
              <w:t>4x16.4</w:t>
            </w:r>
          </w:p>
        </w:tc>
        <w:tc>
          <w:tcPr>
            <w:tcW w:w="603" w:type="auto"/>
          </w:tcPr>
          <w:p w14:paraId="44F74D22" w14:textId="77777777" w:rsidR="005E738F" w:rsidRDefault="00000000">
            <w:pPr>
              <w:pStyle w:val="TAC6"/>
            </w:pPr>
            <w:r>
              <w:t>4.29</w:t>
            </w:r>
          </w:p>
        </w:tc>
        <w:tc>
          <w:tcPr>
            <w:tcW w:w="603" w:type="auto"/>
          </w:tcPr>
          <w:p w14:paraId="5E56F335" w14:textId="77777777" w:rsidR="005E738F" w:rsidRDefault="00000000">
            <w:pPr>
              <w:pStyle w:val="TAC6"/>
            </w:pPr>
            <w:r>
              <w:t>0.67</w:t>
            </w:r>
          </w:p>
        </w:tc>
        <w:tc>
          <w:tcPr>
            <w:tcW w:w="603" w:type="auto"/>
          </w:tcPr>
          <w:p w14:paraId="48BD1AA2" w14:textId="77777777" w:rsidR="005E738F" w:rsidRDefault="00000000">
            <w:pPr>
              <w:pStyle w:val="TAC6"/>
            </w:pPr>
            <w:r>
              <w:t>5.34</w:t>
            </w:r>
          </w:p>
        </w:tc>
        <w:tc>
          <w:tcPr>
            <w:tcW w:w="603" w:type="auto"/>
          </w:tcPr>
          <w:p w14:paraId="19B3A5A6" w14:textId="77777777" w:rsidR="005E738F" w:rsidRDefault="00000000">
            <w:pPr>
              <w:pStyle w:val="TAC6"/>
            </w:pPr>
            <w:r>
              <w:t>BT</w:t>
            </w:r>
          </w:p>
        </w:tc>
        <w:tc>
          <w:tcPr>
            <w:tcW w:w="603" w:type="auto"/>
          </w:tcPr>
          <w:p w14:paraId="1BE6A141" w14:textId="77777777" w:rsidR="005E738F" w:rsidRDefault="00000000">
            <w:pPr>
              <w:pStyle w:val="TAC6"/>
            </w:pPr>
            <w:r>
              <w:t>PASS</w:t>
            </w:r>
          </w:p>
        </w:tc>
      </w:tr>
      <w:tr w:rsidR="005E738F" w14:paraId="2C1EB217" w14:textId="77777777">
        <w:trPr>
          <w:jc w:val="center"/>
        </w:trPr>
        <w:tc>
          <w:tcPr>
            <w:tcW w:w="603" w:type="auto"/>
            <w:vMerge/>
          </w:tcPr>
          <w:p w14:paraId="1797A45C" w14:textId="77777777" w:rsidR="005E738F" w:rsidRDefault="005E738F"/>
        </w:tc>
        <w:tc>
          <w:tcPr>
            <w:tcW w:w="603" w:type="auto"/>
            <w:vMerge w:val="restart"/>
          </w:tcPr>
          <w:p w14:paraId="2F8920A2" w14:textId="77777777" w:rsidR="005E738F" w:rsidRDefault="00000000">
            <w:pPr>
              <w:pStyle w:val="TAC6"/>
            </w:pPr>
            <w:r>
              <w:t>c30</w:t>
            </w:r>
          </w:p>
        </w:tc>
        <w:tc>
          <w:tcPr>
            <w:tcW w:w="603" w:type="auto"/>
          </w:tcPr>
          <w:p w14:paraId="3AB5BE12" w14:textId="77777777" w:rsidR="005E738F" w:rsidRDefault="00000000">
            <w:pPr>
              <w:pStyle w:val="TAC6"/>
            </w:pPr>
            <w:r>
              <w:t>1</w:t>
            </w:r>
          </w:p>
        </w:tc>
        <w:tc>
          <w:tcPr>
            <w:tcW w:w="603" w:type="auto"/>
          </w:tcPr>
          <w:p w14:paraId="69497C7F" w14:textId="77777777" w:rsidR="005E738F" w:rsidRDefault="00000000">
            <w:pPr>
              <w:pStyle w:val="TAC6"/>
            </w:pPr>
            <w:r>
              <w:t>96</w:t>
            </w:r>
          </w:p>
        </w:tc>
        <w:tc>
          <w:tcPr>
            <w:tcW w:w="603" w:type="auto"/>
          </w:tcPr>
          <w:p w14:paraId="433A0AAC" w14:textId="77777777" w:rsidR="005E738F" w:rsidRDefault="00000000">
            <w:pPr>
              <w:pStyle w:val="TAC6"/>
            </w:pPr>
            <w:r>
              <w:t>off</w:t>
            </w:r>
          </w:p>
        </w:tc>
        <w:tc>
          <w:tcPr>
            <w:tcW w:w="603" w:type="auto"/>
          </w:tcPr>
          <w:p w14:paraId="24B84FF6" w14:textId="77777777" w:rsidR="005E738F" w:rsidRDefault="005E738F">
            <w:pPr>
              <w:pStyle w:val="TAC6"/>
            </w:pPr>
          </w:p>
        </w:tc>
        <w:tc>
          <w:tcPr>
            <w:tcW w:w="603" w:type="auto"/>
          </w:tcPr>
          <w:p w14:paraId="4DE06449" w14:textId="77777777" w:rsidR="005E738F" w:rsidRDefault="00000000">
            <w:pPr>
              <w:pStyle w:val="TAC6"/>
            </w:pPr>
            <w:r>
              <w:t>NWT</w:t>
            </w:r>
          </w:p>
        </w:tc>
        <w:tc>
          <w:tcPr>
            <w:tcW w:w="603" w:type="auto"/>
          </w:tcPr>
          <w:p w14:paraId="34742F25" w14:textId="77777777" w:rsidR="005E738F" w:rsidRDefault="00000000">
            <w:pPr>
              <w:pStyle w:val="TAC6"/>
            </w:pPr>
            <w:r>
              <w:t>4.66</w:t>
            </w:r>
          </w:p>
        </w:tc>
        <w:tc>
          <w:tcPr>
            <w:tcW w:w="603" w:type="auto"/>
          </w:tcPr>
          <w:p w14:paraId="6841641F" w14:textId="77777777" w:rsidR="005E738F" w:rsidRDefault="00000000">
            <w:pPr>
              <w:pStyle w:val="TAC6"/>
            </w:pPr>
            <w:r>
              <w:t>0.51</w:t>
            </w:r>
          </w:p>
        </w:tc>
        <w:tc>
          <w:tcPr>
            <w:tcW w:w="603" w:type="auto"/>
          </w:tcPr>
          <w:p w14:paraId="2FAAF69E" w14:textId="77777777" w:rsidR="005E738F" w:rsidRDefault="00000000">
            <w:pPr>
              <w:pStyle w:val="TAC6"/>
            </w:pPr>
            <w:r>
              <w:t>c16</w:t>
            </w:r>
          </w:p>
        </w:tc>
        <w:tc>
          <w:tcPr>
            <w:tcW w:w="603" w:type="auto"/>
          </w:tcPr>
          <w:p w14:paraId="4CC3E0D1" w14:textId="77777777" w:rsidR="005E738F" w:rsidRDefault="00000000">
            <w:pPr>
              <w:pStyle w:val="TAC6"/>
            </w:pPr>
            <w:r>
              <w:t>4x32</w:t>
            </w:r>
          </w:p>
        </w:tc>
        <w:tc>
          <w:tcPr>
            <w:tcW w:w="603" w:type="auto"/>
          </w:tcPr>
          <w:p w14:paraId="11948E77" w14:textId="77777777" w:rsidR="005E738F" w:rsidRDefault="00000000">
            <w:pPr>
              <w:pStyle w:val="TAC6"/>
            </w:pPr>
            <w:r>
              <w:t>4.46</w:t>
            </w:r>
          </w:p>
        </w:tc>
        <w:tc>
          <w:tcPr>
            <w:tcW w:w="603" w:type="auto"/>
          </w:tcPr>
          <w:p w14:paraId="0B2A2B39" w14:textId="77777777" w:rsidR="005E738F" w:rsidRDefault="00000000">
            <w:pPr>
              <w:pStyle w:val="TAC6"/>
            </w:pPr>
            <w:r>
              <w:t>0.62</w:t>
            </w:r>
          </w:p>
        </w:tc>
        <w:tc>
          <w:tcPr>
            <w:tcW w:w="603" w:type="auto"/>
          </w:tcPr>
          <w:p w14:paraId="6BC8E1D3" w14:textId="77777777" w:rsidR="005E738F" w:rsidRDefault="00000000">
            <w:pPr>
              <w:pStyle w:val="TAC6"/>
            </w:pPr>
            <w:r>
              <w:t>3.35</w:t>
            </w:r>
          </w:p>
        </w:tc>
        <w:tc>
          <w:tcPr>
            <w:tcW w:w="603" w:type="auto"/>
          </w:tcPr>
          <w:p w14:paraId="148C5DBB" w14:textId="77777777" w:rsidR="005E738F" w:rsidRDefault="00000000">
            <w:pPr>
              <w:pStyle w:val="TAC6"/>
            </w:pPr>
            <w:r>
              <w:t>BT</w:t>
            </w:r>
          </w:p>
        </w:tc>
        <w:tc>
          <w:tcPr>
            <w:tcW w:w="603" w:type="auto"/>
            <w:shd w:val="clear" w:color="auto" w:fill="ADD8E6"/>
          </w:tcPr>
          <w:p w14:paraId="67F48EFF" w14:textId="77777777" w:rsidR="005E738F" w:rsidRDefault="00000000">
            <w:pPr>
              <w:pStyle w:val="TAC6"/>
            </w:pPr>
            <w:r>
              <w:t>EXCEED</w:t>
            </w:r>
          </w:p>
        </w:tc>
      </w:tr>
      <w:tr w:rsidR="005E738F" w14:paraId="63BF4767" w14:textId="77777777">
        <w:trPr>
          <w:jc w:val="center"/>
        </w:trPr>
        <w:tc>
          <w:tcPr>
            <w:tcW w:w="603" w:type="auto"/>
            <w:vMerge/>
          </w:tcPr>
          <w:p w14:paraId="30A2F3F3" w14:textId="77777777" w:rsidR="005E738F" w:rsidRDefault="005E738F"/>
        </w:tc>
        <w:tc>
          <w:tcPr>
            <w:tcW w:w="603" w:type="auto"/>
            <w:vMerge/>
          </w:tcPr>
          <w:p w14:paraId="767571B6" w14:textId="77777777" w:rsidR="005E738F" w:rsidRDefault="005E738F"/>
        </w:tc>
        <w:tc>
          <w:tcPr>
            <w:tcW w:w="603" w:type="auto"/>
          </w:tcPr>
          <w:p w14:paraId="12985B6A" w14:textId="77777777" w:rsidR="005E738F" w:rsidRDefault="00000000">
            <w:pPr>
              <w:pStyle w:val="TAC6"/>
            </w:pPr>
            <w:r>
              <w:t>2</w:t>
            </w:r>
          </w:p>
        </w:tc>
        <w:tc>
          <w:tcPr>
            <w:tcW w:w="603" w:type="auto"/>
          </w:tcPr>
          <w:p w14:paraId="79F7B491" w14:textId="77777777" w:rsidR="005E738F" w:rsidRDefault="00000000">
            <w:pPr>
              <w:pStyle w:val="TAC6"/>
            </w:pPr>
            <w:r>
              <w:t>96</w:t>
            </w:r>
          </w:p>
        </w:tc>
        <w:tc>
          <w:tcPr>
            <w:tcW w:w="603" w:type="auto"/>
          </w:tcPr>
          <w:p w14:paraId="2ED70E52" w14:textId="77777777" w:rsidR="005E738F" w:rsidRDefault="00000000">
            <w:pPr>
              <w:pStyle w:val="TAC6"/>
            </w:pPr>
            <w:r>
              <w:t>off</w:t>
            </w:r>
          </w:p>
        </w:tc>
        <w:tc>
          <w:tcPr>
            <w:tcW w:w="603" w:type="auto"/>
          </w:tcPr>
          <w:p w14:paraId="0B4D2C25" w14:textId="77777777" w:rsidR="005E738F" w:rsidRDefault="005E738F">
            <w:pPr>
              <w:pStyle w:val="TAC6"/>
            </w:pPr>
          </w:p>
        </w:tc>
        <w:tc>
          <w:tcPr>
            <w:tcW w:w="603" w:type="auto"/>
          </w:tcPr>
          <w:p w14:paraId="2AA33E71" w14:textId="77777777" w:rsidR="005E738F" w:rsidRDefault="00000000">
            <w:pPr>
              <w:pStyle w:val="TAC6"/>
            </w:pPr>
            <w:r>
              <w:t>BT</w:t>
            </w:r>
          </w:p>
        </w:tc>
        <w:tc>
          <w:tcPr>
            <w:tcW w:w="603" w:type="auto"/>
          </w:tcPr>
          <w:p w14:paraId="539F34F7" w14:textId="77777777" w:rsidR="005E738F" w:rsidRDefault="00000000">
            <w:pPr>
              <w:pStyle w:val="TAC6"/>
            </w:pPr>
            <w:r>
              <w:t>4.66</w:t>
            </w:r>
          </w:p>
        </w:tc>
        <w:tc>
          <w:tcPr>
            <w:tcW w:w="603" w:type="auto"/>
          </w:tcPr>
          <w:p w14:paraId="1DBFBF40" w14:textId="77777777" w:rsidR="005E738F" w:rsidRDefault="00000000">
            <w:pPr>
              <w:pStyle w:val="TAC6"/>
            </w:pPr>
            <w:r>
              <w:t>0.51</w:t>
            </w:r>
          </w:p>
        </w:tc>
        <w:tc>
          <w:tcPr>
            <w:tcW w:w="603" w:type="auto"/>
          </w:tcPr>
          <w:p w14:paraId="6018B3B8" w14:textId="77777777" w:rsidR="005E738F" w:rsidRDefault="00000000">
            <w:pPr>
              <w:pStyle w:val="TAC6"/>
            </w:pPr>
            <w:r>
              <w:t>c15</w:t>
            </w:r>
          </w:p>
        </w:tc>
        <w:tc>
          <w:tcPr>
            <w:tcW w:w="603" w:type="auto"/>
          </w:tcPr>
          <w:p w14:paraId="2EB37FE6" w14:textId="77777777" w:rsidR="005E738F" w:rsidRDefault="00000000">
            <w:pPr>
              <w:pStyle w:val="TAC6"/>
            </w:pPr>
            <w:r>
              <w:t>4x24.4</w:t>
            </w:r>
          </w:p>
        </w:tc>
        <w:tc>
          <w:tcPr>
            <w:tcW w:w="603" w:type="auto"/>
          </w:tcPr>
          <w:p w14:paraId="373E5D2B" w14:textId="77777777" w:rsidR="005E738F" w:rsidRDefault="00000000">
            <w:pPr>
              <w:pStyle w:val="TAC6"/>
            </w:pPr>
            <w:r>
              <w:t>4.5</w:t>
            </w:r>
          </w:p>
        </w:tc>
        <w:tc>
          <w:tcPr>
            <w:tcW w:w="603" w:type="auto"/>
          </w:tcPr>
          <w:p w14:paraId="6E890074" w14:textId="77777777" w:rsidR="005E738F" w:rsidRDefault="00000000">
            <w:pPr>
              <w:pStyle w:val="TAC6"/>
            </w:pPr>
            <w:r>
              <w:t>0.62</w:t>
            </w:r>
          </w:p>
        </w:tc>
        <w:tc>
          <w:tcPr>
            <w:tcW w:w="603" w:type="auto"/>
          </w:tcPr>
          <w:p w14:paraId="18E34712" w14:textId="77777777" w:rsidR="005E738F" w:rsidRDefault="00000000">
            <w:pPr>
              <w:pStyle w:val="TAC6"/>
            </w:pPr>
            <w:r>
              <w:t>2.69</w:t>
            </w:r>
          </w:p>
        </w:tc>
        <w:tc>
          <w:tcPr>
            <w:tcW w:w="603" w:type="auto"/>
          </w:tcPr>
          <w:p w14:paraId="622A4ACA" w14:textId="77777777" w:rsidR="005E738F" w:rsidRDefault="00000000">
            <w:pPr>
              <w:pStyle w:val="TAC6"/>
            </w:pPr>
            <w:r>
              <w:t>BT</w:t>
            </w:r>
          </w:p>
        </w:tc>
        <w:tc>
          <w:tcPr>
            <w:tcW w:w="603" w:type="auto"/>
          </w:tcPr>
          <w:p w14:paraId="0B840BA4" w14:textId="77777777" w:rsidR="005E738F" w:rsidRDefault="00000000">
            <w:pPr>
              <w:pStyle w:val="TAC6"/>
            </w:pPr>
            <w:r>
              <w:t>PASS</w:t>
            </w:r>
          </w:p>
        </w:tc>
      </w:tr>
      <w:tr w:rsidR="005E738F" w14:paraId="68F1A1F9" w14:textId="77777777">
        <w:trPr>
          <w:jc w:val="center"/>
        </w:trPr>
        <w:tc>
          <w:tcPr>
            <w:tcW w:w="603" w:type="auto"/>
            <w:vMerge/>
          </w:tcPr>
          <w:p w14:paraId="3C23166E" w14:textId="77777777" w:rsidR="005E738F" w:rsidRDefault="005E738F"/>
        </w:tc>
        <w:tc>
          <w:tcPr>
            <w:tcW w:w="603" w:type="auto"/>
          </w:tcPr>
          <w:p w14:paraId="292055E6" w14:textId="77777777" w:rsidR="005E738F" w:rsidRDefault="00000000">
            <w:pPr>
              <w:pStyle w:val="TAC6"/>
            </w:pPr>
            <w:r>
              <w:t>c31</w:t>
            </w:r>
          </w:p>
        </w:tc>
        <w:tc>
          <w:tcPr>
            <w:tcW w:w="603" w:type="auto"/>
          </w:tcPr>
          <w:p w14:paraId="588C2D86" w14:textId="77777777" w:rsidR="005E738F" w:rsidRDefault="00000000">
            <w:pPr>
              <w:pStyle w:val="TAC6"/>
            </w:pPr>
            <w:r>
              <w:t>1</w:t>
            </w:r>
          </w:p>
        </w:tc>
        <w:tc>
          <w:tcPr>
            <w:tcW w:w="603" w:type="auto"/>
          </w:tcPr>
          <w:p w14:paraId="14BB46C6" w14:textId="77777777" w:rsidR="005E738F" w:rsidRDefault="00000000">
            <w:pPr>
              <w:pStyle w:val="TAC6"/>
            </w:pPr>
            <w:r>
              <w:t>24.4</w:t>
            </w:r>
          </w:p>
        </w:tc>
        <w:tc>
          <w:tcPr>
            <w:tcW w:w="603" w:type="auto"/>
          </w:tcPr>
          <w:p w14:paraId="6F96CC47" w14:textId="77777777" w:rsidR="005E738F" w:rsidRDefault="00000000">
            <w:pPr>
              <w:pStyle w:val="TAC6"/>
            </w:pPr>
            <w:r>
              <w:t>off</w:t>
            </w:r>
          </w:p>
        </w:tc>
        <w:tc>
          <w:tcPr>
            <w:tcW w:w="603" w:type="auto"/>
          </w:tcPr>
          <w:p w14:paraId="0727C266" w14:textId="77777777" w:rsidR="005E738F" w:rsidRDefault="00000000">
            <w:pPr>
              <w:pStyle w:val="TAC6"/>
            </w:pPr>
            <w:r>
              <w:t>5%</w:t>
            </w:r>
          </w:p>
        </w:tc>
        <w:tc>
          <w:tcPr>
            <w:tcW w:w="603" w:type="auto"/>
          </w:tcPr>
          <w:p w14:paraId="1B59673F" w14:textId="77777777" w:rsidR="005E738F" w:rsidRDefault="00000000">
            <w:pPr>
              <w:pStyle w:val="TAC6"/>
            </w:pPr>
            <w:r>
              <w:t>NWT</w:t>
            </w:r>
          </w:p>
        </w:tc>
        <w:tc>
          <w:tcPr>
            <w:tcW w:w="603" w:type="auto"/>
          </w:tcPr>
          <w:p w14:paraId="4FDAAB76" w14:textId="77777777" w:rsidR="005E738F" w:rsidRDefault="00000000">
            <w:pPr>
              <w:pStyle w:val="TAC6"/>
            </w:pPr>
            <w:r>
              <w:t>3.14</w:t>
            </w:r>
          </w:p>
        </w:tc>
        <w:tc>
          <w:tcPr>
            <w:tcW w:w="603" w:type="auto"/>
          </w:tcPr>
          <w:p w14:paraId="12F0A3F6" w14:textId="77777777" w:rsidR="005E738F" w:rsidRDefault="00000000">
            <w:pPr>
              <w:pStyle w:val="TAC6"/>
            </w:pPr>
            <w:r>
              <w:t>0.99</w:t>
            </w:r>
          </w:p>
        </w:tc>
        <w:tc>
          <w:tcPr>
            <w:tcW w:w="603" w:type="auto"/>
          </w:tcPr>
          <w:p w14:paraId="34CEE2E5" w14:textId="77777777" w:rsidR="005E738F" w:rsidRDefault="00000000">
            <w:pPr>
              <w:pStyle w:val="TAC6"/>
            </w:pPr>
            <w:r>
              <w:t>c17</w:t>
            </w:r>
          </w:p>
        </w:tc>
        <w:tc>
          <w:tcPr>
            <w:tcW w:w="603" w:type="auto"/>
          </w:tcPr>
          <w:p w14:paraId="7FE32C73" w14:textId="77777777" w:rsidR="005E738F" w:rsidRDefault="00000000">
            <w:pPr>
              <w:pStyle w:val="TAC6"/>
            </w:pPr>
            <w:r>
              <w:t>4x7.2</w:t>
            </w:r>
          </w:p>
        </w:tc>
        <w:tc>
          <w:tcPr>
            <w:tcW w:w="603" w:type="auto"/>
          </w:tcPr>
          <w:p w14:paraId="492D3FFF" w14:textId="77777777" w:rsidR="005E738F" w:rsidRDefault="00000000">
            <w:pPr>
              <w:pStyle w:val="TAC6"/>
            </w:pPr>
            <w:r>
              <w:t>2.18</w:t>
            </w:r>
          </w:p>
        </w:tc>
        <w:tc>
          <w:tcPr>
            <w:tcW w:w="603" w:type="auto"/>
          </w:tcPr>
          <w:p w14:paraId="67FCFC2A" w14:textId="77777777" w:rsidR="005E738F" w:rsidRDefault="00000000">
            <w:pPr>
              <w:pStyle w:val="TAC6"/>
            </w:pPr>
            <w:r>
              <w:t>0.96</w:t>
            </w:r>
          </w:p>
        </w:tc>
        <w:tc>
          <w:tcPr>
            <w:tcW w:w="603" w:type="auto"/>
          </w:tcPr>
          <w:p w14:paraId="6F62D1FD" w14:textId="77777777" w:rsidR="005E738F" w:rsidRDefault="00000000">
            <w:pPr>
              <w:pStyle w:val="TAC6"/>
            </w:pPr>
            <w:r>
              <w:t>9.34</w:t>
            </w:r>
          </w:p>
        </w:tc>
        <w:tc>
          <w:tcPr>
            <w:tcW w:w="603" w:type="auto"/>
          </w:tcPr>
          <w:p w14:paraId="3D1EC4FB" w14:textId="77777777" w:rsidR="005E738F" w:rsidRDefault="00000000">
            <w:pPr>
              <w:pStyle w:val="TAC6"/>
            </w:pPr>
            <w:r>
              <w:t>BT</w:t>
            </w:r>
          </w:p>
        </w:tc>
        <w:tc>
          <w:tcPr>
            <w:tcW w:w="603" w:type="auto"/>
            <w:shd w:val="clear" w:color="auto" w:fill="ADD8E6"/>
          </w:tcPr>
          <w:p w14:paraId="6077A494" w14:textId="77777777" w:rsidR="005E738F" w:rsidRDefault="00000000">
            <w:pPr>
              <w:pStyle w:val="TAC6"/>
            </w:pPr>
            <w:r>
              <w:t>EXCEED</w:t>
            </w:r>
          </w:p>
        </w:tc>
      </w:tr>
      <w:tr w:rsidR="005E738F" w14:paraId="29AFB43A" w14:textId="77777777">
        <w:trPr>
          <w:jc w:val="center"/>
        </w:trPr>
        <w:tc>
          <w:tcPr>
            <w:tcW w:w="603" w:type="auto"/>
            <w:vMerge/>
          </w:tcPr>
          <w:p w14:paraId="18DFAFFE" w14:textId="77777777" w:rsidR="005E738F" w:rsidRDefault="005E738F"/>
        </w:tc>
        <w:tc>
          <w:tcPr>
            <w:tcW w:w="603" w:type="auto"/>
            <w:vMerge w:val="restart"/>
          </w:tcPr>
          <w:p w14:paraId="586F5147" w14:textId="77777777" w:rsidR="005E738F" w:rsidRDefault="00000000">
            <w:pPr>
              <w:pStyle w:val="TAC6"/>
            </w:pPr>
            <w:r>
              <w:t>c32</w:t>
            </w:r>
          </w:p>
        </w:tc>
        <w:tc>
          <w:tcPr>
            <w:tcW w:w="603" w:type="auto"/>
          </w:tcPr>
          <w:p w14:paraId="418DFEDD" w14:textId="77777777" w:rsidR="005E738F" w:rsidRDefault="00000000">
            <w:pPr>
              <w:pStyle w:val="TAC6"/>
            </w:pPr>
            <w:r>
              <w:t>1</w:t>
            </w:r>
          </w:p>
        </w:tc>
        <w:tc>
          <w:tcPr>
            <w:tcW w:w="603" w:type="auto"/>
          </w:tcPr>
          <w:p w14:paraId="7F77379A" w14:textId="77777777" w:rsidR="005E738F" w:rsidRDefault="00000000">
            <w:pPr>
              <w:pStyle w:val="TAC6"/>
            </w:pPr>
            <w:r>
              <w:t>32</w:t>
            </w:r>
          </w:p>
        </w:tc>
        <w:tc>
          <w:tcPr>
            <w:tcW w:w="603" w:type="auto"/>
          </w:tcPr>
          <w:p w14:paraId="1B9D0E8D" w14:textId="77777777" w:rsidR="005E738F" w:rsidRDefault="00000000">
            <w:pPr>
              <w:pStyle w:val="TAC6"/>
            </w:pPr>
            <w:r>
              <w:t>off</w:t>
            </w:r>
          </w:p>
        </w:tc>
        <w:tc>
          <w:tcPr>
            <w:tcW w:w="603" w:type="auto"/>
          </w:tcPr>
          <w:p w14:paraId="7343F795" w14:textId="77777777" w:rsidR="005E738F" w:rsidRDefault="00000000">
            <w:pPr>
              <w:pStyle w:val="TAC6"/>
            </w:pPr>
            <w:r>
              <w:t>5%</w:t>
            </w:r>
          </w:p>
        </w:tc>
        <w:tc>
          <w:tcPr>
            <w:tcW w:w="603" w:type="auto"/>
          </w:tcPr>
          <w:p w14:paraId="117E1075" w14:textId="77777777" w:rsidR="005E738F" w:rsidRDefault="00000000">
            <w:pPr>
              <w:pStyle w:val="TAC6"/>
            </w:pPr>
            <w:r>
              <w:t>NWT</w:t>
            </w:r>
          </w:p>
        </w:tc>
        <w:tc>
          <w:tcPr>
            <w:tcW w:w="603" w:type="auto"/>
          </w:tcPr>
          <w:p w14:paraId="2C4A1FC3" w14:textId="77777777" w:rsidR="005E738F" w:rsidRDefault="00000000">
            <w:pPr>
              <w:pStyle w:val="TAC6"/>
            </w:pPr>
            <w:r>
              <w:t>3.51</w:t>
            </w:r>
          </w:p>
        </w:tc>
        <w:tc>
          <w:tcPr>
            <w:tcW w:w="603" w:type="auto"/>
          </w:tcPr>
          <w:p w14:paraId="32B14BB7" w14:textId="77777777" w:rsidR="005E738F" w:rsidRDefault="00000000">
            <w:pPr>
              <w:pStyle w:val="TAC6"/>
            </w:pPr>
            <w:r>
              <w:t>0.89</w:t>
            </w:r>
          </w:p>
        </w:tc>
        <w:tc>
          <w:tcPr>
            <w:tcW w:w="603" w:type="auto"/>
          </w:tcPr>
          <w:p w14:paraId="56B27715" w14:textId="77777777" w:rsidR="005E738F" w:rsidRDefault="00000000">
            <w:pPr>
              <w:pStyle w:val="TAC6"/>
            </w:pPr>
            <w:r>
              <w:t>c19</w:t>
            </w:r>
          </w:p>
        </w:tc>
        <w:tc>
          <w:tcPr>
            <w:tcW w:w="603" w:type="auto"/>
          </w:tcPr>
          <w:p w14:paraId="178F4509" w14:textId="77777777" w:rsidR="005E738F" w:rsidRDefault="00000000">
            <w:pPr>
              <w:pStyle w:val="TAC6"/>
            </w:pPr>
            <w:r>
              <w:t>4x9.6</w:t>
            </w:r>
          </w:p>
        </w:tc>
        <w:tc>
          <w:tcPr>
            <w:tcW w:w="603" w:type="auto"/>
          </w:tcPr>
          <w:p w14:paraId="6E582D07" w14:textId="77777777" w:rsidR="005E738F" w:rsidRDefault="00000000">
            <w:pPr>
              <w:pStyle w:val="TAC6"/>
            </w:pPr>
            <w:r>
              <w:t>3.08</w:t>
            </w:r>
          </w:p>
        </w:tc>
        <w:tc>
          <w:tcPr>
            <w:tcW w:w="603" w:type="auto"/>
          </w:tcPr>
          <w:p w14:paraId="47C45FAD" w14:textId="77777777" w:rsidR="005E738F" w:rsidRDefault="00000000">
            <w:pPr>
              <w:pStyle w:val="TAC6"/>
            </w:pPr>
            <w:r>
              <w:t>1.02</w:t>
            </w:r>
          </w:p>
        </w:tc>
        <w:tc>
          <w:tcPr>
            <w:tcW w:w="603" w:type="auto"/>
          </w:tcPr>
          <w:p w14:paraId="53974CAF" w14:textId="77777777" w:rsidR="005E738F" w:rsidRDefault="00000000">
            <w:pPr>
              <w:pStyle w:val="TAC6"/>
            </w:pPr>
            <w:r>
              <w:t>4.19</w:t>
            </w:r>
          </w:p>
        </w:tc>
        <w:tc>
          <w:tcPr>
            <w:tcW w:w="603" w:type="auto"/>
          </w:tcPr>
          <w:p w14:paraId="6E65B16F" w14:textId="77777777" w:rsidR="005E738F" w:rsidRDefault="00000000">
            <w:pPr>
              <w:pStyle w:val="TAC6"/>
            </w:pPr>
            <w:r>
              <w:t>BT</w:t>
            </w:r>
          </w:p>
        </w:tc>
        <w:tc>
          <w:tcPr>
            <w:tcW w:w="603" w:type="auto"/>
            <w:shd w:val="clear" w:color="auto" w:fill="ADD8E6"/>
          </w:tcPr>
          <w:p w14:paraId="4E54E3B0" w14:textId="77777777" w:rsidR="005E738F" w:rsidRDefault="00000000">
            <w:pPr>
              <w:pStyle w:val="TAC6"/>
            </w:pPr>
            <w:r>
              <w:t>EXCEED</w:t>
            </w:r>
          </w:p>
        </w:tc>
      </w:tr>
      <w:tr w:rsidR="005E738F" w14:paraId="11B1523F" w14:textId="77777777">
        <w:trPr>
          <w:jc w:val="center"/>
        </w:trPr>
        <w:tc>
          <w:tcPr>
            <w:tcW w:w="603" w:type="auto"/>
            <w:vMerge/>
          </w:tcPr>
          <w:p w14:paraId="54A1CE04" w14:textId="77777777" w:rsidR="005E738F" w:rsidRDefault="005E738F"/>
        </w:tc>
        <w:tc>
          <w:tcPr>
            <w:tcW w:w="603" w:type="auto"/>
            <w:vMerge/>
          </w:tcPr>
          <w:p w14:paraId="5E694B17" w14:textId="77777777" w:rsidR="005E738F" w:rsidRDefault="005E738F"/>
        </w:tc>
        <w:tc>
          <w:tcPr>
            <w:tcW w:w="603" w:type="auto"/>
          </w:tcPr>
          <w:p w14:paraId="087290D1" w14:textId="77777777" w:rsidR="005E738F" w:rsidRDefault="00000000">
            <w:pPr>
              <w:pStyle w:val="TAC6"/>
            </w:pPr>
            <w:r>
              <w:t>2</w:t>
            </w:r>
          </w:p>
        </w:tc>
        <w:tc>
          <w:tcPr>
            <w:tcW w:w="603" w:type="auto"/>
          </w:tcPr>
          <w:p w14:paraId="2E2A6523" w14:textId="77777777" w:rsidR="005E738F" w:rsidRDefault="00000000">
            <w:pPr>
              <w:pStyle w:val="TAC6"/>
            </w:pPr>
            <w:r>
              <w:t>32</w:t>
            </w:r>
          </w:p>
        </w:tc>
        <w:tc>
          <w:tcPr>
            <w:tcW w:w="603" w:type="auto"/>
          </w:tcPr>
          <w:p w14:paraId="2B76C6EF" w14:textId="77777777" w:rsidR="005E738F" w:rsidRDefault="00000000">
            <w:pPr>
              <w:pStyle w:val="TAC6"/>
            </w:pPr>
            <w:r>
              <w:t>off</w:t>
            </w:r>
          </w:p>
        </w:tc>
        <w:tc>
          <w:tcPr>
            <w:tcW w:w="603" w:type="auto"/>
          </w:tcPr>
          <w:p w14:paraId="06BA82CA" w14:textId="77777777" w:rsidR="005E738F" w:rsidRDefault="00000000">
            <w:pPr>
              <w:pStyle w:val="TAC6"/>
            </w:pPr>
            <w:r>
              <w:t>5%</w:t>
            </w:r>
          </w:p>
        </w:tc>
        <w:tc>
          <w:tcPr>
            <w:tcW w:w="603" w:type="auto"/>
          </w:tcPr>
          <w:p w14:paraId="3C382932" w14:textId="77777777" w:rsidR="005E738F" w:rsidRDefault="00000000">
            <w:pPr>
              <w:pStyle w:val="TAC6"/>
            </w:pPr>
            <w:r>
              <w:t>BT</w:t>
            </w:r>
          </w:p>
        </w:tc>
        <w:tc>
          <w:tcPr>
            <w:tcW w:w="603" w:type="auto"/>
          </w:tcPr>
          <w:p w14:paraId="51912447" w14:textId="77777777" w:rsidR="005E738F" w:rsidRDefault="00000000">
            <w:pPr>
              <w:pStyle w:val="TAC6"/>
            </w:pPr>
            <w:r>
              <w:t>3.51</w:t>
            </w:r>
          </w:p>
        </w:tc>
        <w:tc>
          <w:tcPr>
            <w:tcW w:w="603" w:type="auto"/>
          </w:tcPr>
          <w:p w14:paraId="48298BB6" w14:textId="77777777" w:rsidR="005E738F" w:rsidRDefault="00000000">
            <w:pPr>
              <w:pStyle w:val="TAC6"/>
            </w:pPr>
            <w:r>
              <w:t>0.89</w:t>
            </w:r>
          </w:p>
        </w:tc>
        <w:tc>
          <w:tcPr>
            <w:tcW w:w="603" w:type="auto"/>
          </w:tcPr>
          <w:p w14:paraId="7CE1AFBD" w14:textId="77777777" w:rsidR="005E738F" w:rsidRDefault="00000000">
            <w:pPr>
              <w:pStyle w:val="TAC6"/>
            </w:pPr>
            <w:r>
              <w:t>c18</w:t>
            </w:r>
          </w:p>
        </w:tc>
        <w:tc>
          <w:tcPr>
            <w:tcW w:w="603" w:type="auto"/>
          </w:tcPr>
          <w:p w14:paraId="791FD1B4" w14:textId="77777777" w:rsidR="005E738F" w:rsidRDefault="00000000">
            <w:pPr>
              <w:pStyle w:val="TAC6"/>
            </w:pPr>
            <w:r>
              <w:t>4x8</w:t>
            </w:r>
          </w:p>
        </w:tc>
        <w:tc>
          <w:tcPr>
            <w:tcW w:w="603" w:type="auto"/>
          </w:tcPr>
          <w:p w14:paraId="54BCE3E5" w14:textId="77777777" w:rsidR="005E738F" w:rsidRDefault="00000000">
            <w:pPr>
              <w:pStyle w:val="TAC6"/>
            </w:pPr>
            <w:r>
              <w:t>2.26</w:t>
            </w:r>
          </w:p>
        </w:tc>
        <w:tc>
          <w:tcPr>
            <w:tcW w:w="603" w:type="auto"/>
          </w:tcPr>
          <w:p w14:paraId="6D7FAB9E" w14:textId="77777777" w:rsidR="005E738F" w:rsidRDefault="00000000">
            <w:pPr>
              <w:pStyle w:val="TAC6"/>
            </w:pPr>
            <w:r>
              <w:t>0.92</w:t>
            </w:r>
          </w:p>
        </w:tc>
        <w:tc>
          <w:tcPr>
            <w:tcW w:w="603" w:type="auto"/>
          </w:tcPr>
          <w:p w14:paraId="55E7CE06" w14:textId="77777777" w:rsidR="005E738F" w:rsidRDefault="00000000">
            <w:pPr>
              <w:pStyle w:val="TAC6"/>
            </w:pPr>
            <w:r>
              <w:t>13.1</w:t>
            </w:r>
          </w:p>
        </w:tc>
        <w:tc>
          <w:tcPr>
            <w:tcW w:w="603" w:type="auto"/>
          </w:tcPr>
          <w:p w14:paraId="38D79F50" w14:textId="77777777" w:rsidR="005E738F" w:rsidRDefault="00000000">
            <w:pPr>
              <w:pStyle w:val="TAC6"/>
            </w:pPr>
            <w:r>
              <w:t>BT</w:t>
            </w:r>
          </w:p>
        </w:tc>
        <w:tc>
          <w:tcPr>
            <w:tcW w:w="603" w:type="auto"/>
          </w:tcPr>
          <w:p w14:paraId="43077F74" w14:textId="77777777" w:rsidR="005E738F" w:rsidRDefault="00000000">
            <w:pPr>
              <w:pStyle w:val="TAC6"/>
            </w:pPr>
            <w:r>
              <w:t>PASS</w:t>
            </w:r>
          </w:p>
        </w:tc>
      </w:tr>
      <w:tr w:rsidR="005E738F" w14:paraId="5A9E452A" w14:textId="77777777">
        <w:trPr>
          <w:jc w:val="center"/>
        </w:trPr>
        <w:tc>
          <w:tcPr>
            <w:tcW w:w="603" w:type="auto"/>
            <w:vMerge/>
          </w:tcPr>
          <w:p w14:paraId="5AACEAD7" w14:textId="77777777" w:rsidR="005E738F" w:rsidRDefault="005E738F"/>
        </w:tc>
        <w:tc>
          <w:tcPr>
            <w:tcW w:w="603" w:type="auto"/>
            <w:vMerge w:val="restart"/>
          </w:tcPr>
          <w:p w14:paraId="36BA1D89" w14:textId="77777777" w:rsidR="005E738F" w:rsidRDefault="00000000">
            <w:pPr>
              <w:pStyle w:val="TAC6"/>
            </w:pPr>
            <w:r>
              <w:t>c33</w:t>
            </w:r>
          </w:p>
        </w:tc>
        <w:tc>
          <w:tcPr>
            <w:tcW w:w="603" w:type="auto"/>
          </w:tcPr>
          <w:p w14:paraId="1D0BEC09" w14:textId="77777777" w:rsidR="005E738F" w:rsidRDefault="00000000">
            <w:pPr>
              <w:pStyle w:val="TAC6"/>
            </w:pPr>
            <w:r>
              <w:t>1</w:t>
            </w:r>
          </w:p>
        </w:tc>
        <w:tc>
          <w:tcPr>
            <w:tcW w:w="603" w:type="auto"/>
          </w:tcPr>
          <w:p w14:paraId="6D6AD1E2" w14:textId="77777777" w:rsidR="005E738F" w:rsidRDefault="00000000">
            <w:pPr>
              <w:pStyle w:val="TAC6"/>
            </w:pPr>
            <w:r>
              <w:t>48</w:t>
            </w:r>
          </w:p>
        </w:tc>
        <w:tc>
          <w:tcPr>
            <w:tcW w:w="603" w:type="auto"/>
          </w:tcPr>
          <w:p w14:paraId="3602C948" w14:textId="77777777" w:rsidR="005E738F" w:rsidRDefault="00000000">
            <w:pPr>
              <w:pStyle w:val="TAC6"/>
            </w:pPr>
            <w:r>
              <w:t>off</w:t>
            </w:r>
          </w:p>
        </w:tc>
        <w:tc>
          <w:tcPr>
            <w:tcW w:w="603" w:type="auto"/>
          </w:tcPr>
          <w:p w14:paraId="23F0A480" w14:textId="77777777" w:rsidR="005E738F" w:rsidRDefault="00000000">
            <w:pPr>
              <w:pStyle w:val="TAC6"/>
            </w:pPr>
            <w:r>
              <w:t>5%</w:t>
            </w:r>
          </w:p>
        </w:tc>
        <w:tc>
          <w:tcPr>
            <w:tcW w:w="603" w:type="auto"/>
          </w:tcPr>
          <w:p w14:paraId="61E39811" w14:textId="77777777" w:rsidR="005E738F" w:rsidRDefault="00000000">
            <w:pPr>
              <w:pStyle w:val="TAC6"/>
            </w:pPr>
            <w:r>
              <w:t>NWT</w:t>
            </w:r>
          </w:p>
        </w:tc>
        <w:tc>
          <w:tcPr>
            <w:tcW w:w="603" w:type="auto"/>
          </w:tcPr>
          <w:p w14:paraId="734DAEA5" w14:textId="77777777" w:rsidR="005E738F" w:rsidRDefault="00000000">
            <w:pPr>
              <w:pStyle w:val="TAC6"/>
            </w:pPr>
            <w:r>
              <w:t>3.94</w:t>
            </w:r>
          </w:p>
        </w:tc>
        <w:tc>
          <w:tcPr>
            <w:tcW w:w="603" w:type="auto"/>
          </w:tcPr>
          <w:p w14:paraId="0631F46B" w14:textId="77777777" w:rsidR="005E738F" w:rsidRDefault="00000000">
            <w:pPr>
              <w:pStyle w:val="TAC6"/>
            </w:pPr>
            <w:r>
              <w:t>0.88</w:t>
            </w:r>
          </w:p>
        </w:tc>
        <w:tc>
          <w:tcPr>
            <w:tcW w:w="603" w:type="auto"/>
          </w:tcPr>
          <w:p w14:paraId="457A65BE" w14:textId="77777777" w:rsidR="005E738F" w:rsidRDefault="00000000">
            <w:pPr>
              <w:pStyle w:val="TAC6"/>
            </w:pPr>
            <w:r>
              <w:t>c21</w:t>
            </w:r>
          </w:p>
        </w:tc>
        <w:tc>
          <w:tcPr>
            <w:tcW w:w="603" w:type="auto"/>
          </w:tcPr>
          <w:p w14:paraId="039DFEB2" w14:textId="77777777" w:rsidR="005E738F" w:rsidRDefault="00000000">
            <w:pPr>
              <w:pStyle w:val="TAC6"/>
            </w:pPr>
            <w:r>
              <w:t>4x16.4</w:t>
            </w:r>
          </w:p>
        </w:tc>
        <w:tc>
          <w:tcPr>
            <w:tcW w:w="603" w:type="auto"/>
          </w:tcPr>
          <w:p w14:paraId="5F40AFE1" w14:textId="77777777" w:rsidR="005E738F" w:rsidRDefault="00000000">
            <w:pPr>
              <w:pStyle w:val="TAC6"/>
            </w:pPr>
            <w:r>
              <w:t>3.63</w:t>
            </w:r>
          </w:p>
        </w:tc>
        <w:tc>
          <w:tcPr>
            <w:tcW w:w="603" w:type="auto"/>
          </w:tcPr>
          <w:p w14:paraId="4FA833F0" w14:textId="77777777" w:rsidR="005E738F" w:rsidRDefault="00000000">
            <w:pPr>
              <w:pStyle w:val="TAC6"/>
            </w:pPr>
            <w:r>
              <w:t>0.92</w:t>
            </w:r>
          </w:p>
        </w:tc>
        <w:tc>
          <w:tcPr>
            <w:tcW w:w="603" w:type="auto"/>
          </w:tcPr>
          <w:p w14:paraId="02DD58EE" w14:textId="77777777" w:rsidR="005E738F" w:rsidRDefault="00000000">
            <w:pPr>
              <w:pStyle w:val="TAC6"/>
            </w:pPr>
            <w:r>
              <w:t>3.32</w:t>
            </w:r>
          </w:p>
        </w:tc>
        <w:tc>
          <w:tcPr>
            <w:tcW w:w="603" w:type="auto"/>
          </w:tcPr>
          <w:p w14:paraId="00A954AB" w14:textId="77777777" w:rsidR="005E738F" w:rsidRDefault="00000000">
            <w:pPr>
              <w:pStyle w:val="TAC6"/>
            </w:pPr>
            <w:r>
              <w:t>BT</w:t>
            </w:r>
          </w:p>
        </w:tc>
        <w:tc>
          <w:tcPr>
            <w:tcW w:w="603" w:type="auto"/>
            <w:shd w:val="clear" w:color="auto" w:fill="ADD8E6"/>
          </w:tcPr>
          <w:p w14:paraId="7B21CC0F" w14:textId="77777777" w:rsidR="005E738F" w:rsidRDefault="00000000">
            <w:pPr>
              <w:pStyle w:val="TAC6"/>
            </w:pPr>
            <w:r>
              <w:t>EXCEED</w:t>
            </w:r>
          </w:p>
        </w:tc>
      </w:tr>
      <w:tr w:rsidR="005E738F" w14:paraId="5F5C95EC" w14:textId="77777777">
        <w:trPr>
          <w:jc w:val="center"/>
        </w:trPr>
        <w:tc>
          <w:tcPr>
            <w:tcW w:w="603" w:type="auto"/>
            <w:vMerge/>
          </w:tcPr>
          <w:p w14:paraId="04D054AC" w14:textId="77777777" w:rsidR="005E738F" w:rsidRDefault="005E738F"/>
        </w:tc>
        <w:tc>
          <w:tcPr>
            <w:tcW w:w="603" w:type="auto"/>
            <w:vMerge/>
          </w:tcPr>
          <w:p w14:paraId="474CF9FD" w14:textId="77777777" w:rsidR="005E738F" w:rsidRDefault="005E738F"/>
        </w:tc>
        <w:tc>
          <w:tcPr>
            <w:tcW w:w="603" w:type="auto"/>
          </w:tcPr>
          <w:p w14:paraId="6F1F3EE4" w14:textId="77777777" w:rsidR="005E738F" w:rsidRDefault="00000000">
            <w:pPr>
              <w:pStyle w:val="TAC6"/>
            </w:pPr>
            <w:r>
              <w:t>2</w:t>
            </w:r>
          </w:p>
        </w:tc>
        <w:tc>
          <w:tcPr>
            <w:tcW w:w="603" w:type="auto"/>
          </w:tcPr>
          <w:p w14:paraId="1CBCA4D2" w14:textId="77777777" w:rsidR="005E738F" w:rsidRDefault="00000000">
            <w:pPr>
              <w:pStyle w:val="TAC6"/>
            </w:pPr>
            <w:r>
              <w:t>48</w:t>
            </w:r>
          </w:p>
        </w:tc>
        <w:tc>
          <w:tcPr>
            <w:tcW w:w="603" w:type="auto"/>
          </w:tcPr>
          <w:p w14:paraId="0C0BC6A9" w14:textId="77777777" w:rsidR="005E738F" w:rsidRDefault="00000000">
            <w:pPr>
              <w:pStyle w:val="TAC6"/>
            </w:pPr>
            <w:r>
              <w:t>off</w:t>
            </w:r>
          </w:p>
        </w:tc>
        <w:tc>
          <w:tcPr>
            <w:tcW w:w="603" w:type="auto"/>
          </w:tcPr>
          <w:p w14:paraId="3AD107FA" w14:textId="77777777" w:rsidR="005E738F" w:rsidRDefault="00000000">
            <w:pPr>
              <w:pStyle w:val="TAC6"/>
            </w:pPr>
            <w:r>
              <w:t>5%</w:t>
            </w:r>
          </w:p>
        </w:tc>
        <w:tc>
          <w:tcPr>
            <w:tcW w:w="603" w:type="auto"/>
          </w:tcPr>
          <w:p w14:paraId="002BDFB6" w14:textId="77777777" w:rsidR="005E738F" w:rsidRDefault="00000000">
            <w:pPr>
              <w:pStyle w:val="TAC6"/>
            </w:pPr>
            <w:r>
              <w:t>BT</w:t>
            </w:r>
          </w:p>
        </w:tc>
        <w:tc>
          <w:tcPr>
            <w:tcW w:w="603" w:type="auto"/>
          </w:tcPr>
          <w:p w14:paraId="2E31ED16" w14:textId="77777777" w:rsidR="005E738F" w:rsidRDefault="00000000">
            <w:pPr>
              <w:pStyle w:val="TAC6"/>
            </w:pPr>
            <w:r>
              <w:t>3.94</w:t>
            </w:r>
          </w:p>
        </w:tc>
        <w:tc>
          <w:tcPr>
            <w:tcW w:w="603" w:type="auto"/>
          </w:tcPr>
          <w:p w14:paraId="4C611FA9" w14:textId="77777777" w:rsidR="005E738F" w:rsidRDefault="00000000">
            <w:pPr>
              <w:pStyle w:val="TAC6"/>
            </w:pPr>
            <w:r>
              <w:t>0.88</w:t>
            </w:r>
          </w:p>
        </w:tc>
        <w:tc>
          <w:tcPr>
            <w:tcW w:w="603" w:type="auto"/>
          </w:tcPr>
          <w:p w14:paraId="4508873D" w14:textId="77777777" w:rsidR="005E738F" w:rsidRDefault="00000000">
            <w:pPr>
              <w:pStyle w:val="TAC6"/>
            </w:pPr>
            <w:r>
              <w:t>c20</w:t>
            </w:r>
          </w:p>
        </w:tc>
        <w:tc>
          <w:tcPr>
            <w:tcW w:w="603" w:type="auto"/>
          </w:tcPr>
          <w:p w14:paraId="7338F7C3" w14:textId="77777777" w:rsidR="005E738F" w:rsidRDefault="00000000">
            <w:pPr>
              <w:pStyle w:val="TAC6"/>
            </w:pPr>
            <w:r>
              <w:t>4x13.2</w:t>
            </w:r>
          </w:p>
        </w:tc>
        <w:tc>
          <w:tcPr>
            <w:tcW w:w="603" w:type="auto"/>
          </w:tcPr>
          <w:p w14:paraId="6B85F46A" w14:textId="77777777" w:rsidR="005E738F" w:rsidRDefault="00000000">
            <w:pPr>
              <w:pStyle w:val="TAC6"/>
            </w:pPr>
            <w:r>
              <w:t>3.49</w:t>
            </w:r>
          </w:p>
        </w:tc>
        <w:tc>
          <w:tcPr>
            <w:tcW w:w="603" w:type="auto"/>
          </w:tcPr>
          <w:p w14:paraId="0CFE7B06" w14:textId="77777777" w:rsidR="005E738F" w:rsidRDefault="00000000">
            <w:pPr>
              <w:pStyle w:val="TAC6"/>
            </w:pPr>
            <w:r>
              <w:t>0.97</w:t>
            </w:r>
          </w:p>
        </w:tc>
        <w:tc>
          <w:tcPr>
            <w:tcW w:w="603" w:type="auto"/>
          </w:tcPr>
          <w:p w14:paraId="19C25A0B" w14:textId="77777777" w:rsidR="005E738F" w:rsidRDefault="00000000">
            <w:pPr>
              <w:pStyle w:val="TAC6"/>
            </w:pPr>
            <w:r>
              <w:t>4.65</w:t>
            </w:r>
          </w:p>
        </w:tc>
        <w:tc>
          <w:tcPr>
            <w:tcW w:w="603" w:type="auto"/>
          </w:tcPr>
          <w:p w14:paraId="500508B3" w14:textId="77777777" w:rsidR="005E738F" w:rsidRDefault="00000000">
            <w:pPr>
              <w:pStyle w:val="TAC6"/>
            </w:pPr>
            <w:r>
              <w:t>BT</w:t>
            </w:r>
          </w:p>
        </w:tc>
        <w:tc>
          <w:tcPr>
            <w:tcW w:w="603" w:type="auto"/>
          </w:tcPr>
          <w:p w14:paraId="6C2B9769" w14:textId="77777777" w:rsidR="005E738F" w:rsidRDefault="00000000">
            <w:pPr>
              <w:pStyle w:val="TAC6"/>
            </w:pPr>
            <w:r>
              <w:t>PASS</w:t>
            </w:r>
          </w:p>
        </w:tc>
      </w:tr>
      <w:tr w:rsidR="005E738F" w14:paraId="40E1FE4E" w14:textId="77777777">
        <w:trPr>
          <w:jc w:val="center"/>
        </w:trPr>
        <w:tc>
          <w:tcPr>
            <w:tcW w:w="603" w:type="auto"/>
            <w:vMerge/>
          </w:tcPr>
          <w:p w14:paraId="7DF06575" w14:textId="77777777" w:rsidR="005E738F" w:rsidRDefault="005E738F"/>
        </w:tc>
        <w:tc>
          <w:tcPr>
            <w:tcW w:w="603" w:type="auto"/>
            <w:vMerge w:val="restart"/>
          </w:tcPr>
          <w:p w14:paraId="0A713AD5" w14:textId="77777777" w:rsidR="005E738F" w:rsidRDefault="00000000">
            <w:pPr>
              <w:pStyle w:val="TAC6"/>
            </w:pPr>
            <w:r>
              <w:t>c34</w:t>
            </w:r>
          </w:p>
        </w:tc>
        <w:tc>
          <w:tcPr>
            <w:tcW w:w="603" w:type="auto"/>
          </w:tcPr>
          <w:p w14:paraId="34EAC4A3" w14:textId="77777777" w:rsidR="005E738F" w:rsidRDefault="00000000">
            <w:pPr>
              <w:pStyle w:val="TAC6"/>
            </w:pPr>
            <w:r>
              <w:t>1</w:t>
            </w:r>
          </w:p>
        </w:tc>
        <w:tc>
          <w:tcPr>
            <w:tcW w:w="603" w:type="auto"/>
          </w:tcPr>
          <w:p w14:paraId="2D867117" w14:textId="77777777" w:rsidR="005E738F" w:rsidRDefault="00000000">
            <w:pPr>
              <w:pStyle w:val="TAC6"/>
            </w:pPr>
            <w:r>
              <w:t>64</w:t>
            </w:r>
          </w:p>
        </w:tc>
        <w:tc>
          <w:tcPr>
            <w:tcW w:w="603" w:type="auto"/>
          </w:tcPr>
          <w:p w14:paraId="19AD4AF6" w14:textId="77777777" w:rsidR="005E738F" w:rsidRDefault="00000000">
            <w:pPr>
              <w:pStyle w:val="TAC6"/>
            </w:pPr>
            <w:r>
              <w:t>off</w:t>
            </w:r>
          </w:p>
        </w:tc>
        <w:tc>
          <w:tcPr>
            <w:tcW w:w="603" w:type="auto"/>
          </w:tcPr>
          <w:p w14:paraId="28217D69" w14:textId="77777777" w:rsidR="005E738F" w:rsidRDefault="00000000">
            <w:pPr>
              <w:pStyle w:val="TAC6"/>
            </w:pPr>
            <w:r>
              <w:t>5%</w:t>
            </w:r>
          </w:p>
        </w:tc>
        <w:tc>
          <w:tcPr>
            <w:tcW w:w="603" w:type="auto"/>
          </w:tcPr>
          <w:p w14:paraId="27D4E7E8" w14:textId="77777777" w:rsidR="005E738F" w:rsidRDefault="00000000">
            <w:pPr>
              <w:pStyle w:val="TAC6"/>
            </w:pPr>
            <w:r>
              <w:t>NWT</w:t>
            </w:r>
          </w:p>
        </w:tc>
        <w:tc>
          <w:tcPr>
            <w:tcW w:w="603" w:type="auto"/>
          </w:tcPr>
          <w:p w14:paraId="2DD1830D" w14:textId="77777777" w:rsidR="005E738F" w:rsidRDefault="00000000">
            <w:pPr>
              <w:pStyle w:val="TAC6"/>
            </w:pPr>
            <w:r>
              <w:t>4.13</w:t>
            </w:r>
          </w:p>
        </w:tc>
        <w:tc>
          <w:tcPr>
            <w:tcW w:w="603" w:type="auto"/>
          </w:tcPr>
          <w:p w14:paraId="599D6668" w14:textId="77777777" w:rsidR="005E738F" w:rsidRDefault="00000000">
            <w:pPr>
              <w:pStyle w:val="TAC6"/>
            </w:pPr>
            <w:r>
              <w:t>0.76</w:t>
            </w:r>
          </w:p>
        </w:tc>
        <w:tc>
          <w:tcPr>
            <w:tcW w:w="603" w:type="auto"/>
          </w:tcPr>
          <w:p w14:paraId="066E9813" w14:textId="77777777" w:rsidR="005E738F" w:rsidRDefault="00000000">
            <w:pPr>
              <w:pStyle w:val="TAC6"/>
            </w:pPr>
            <w:r>
              <w:t>c22</w:t>
            </w:r>
          </w:p>
        </w:tc>
        <w:tc>
          <w:tcPr>
            <w:tcW w:w="603" w:type="auto"/>
          </w:tcPr>
          <w:p w14:paraId="5BCCC0C8" w14:textId="77777777" w:rsidR="005E738F" w:rsidRDefault="00000000">
            <w:pPr>
              <w:pStyle w:val="TAC6"/>
            </w:pPr>
            <w:r>
              <w:t>4x24.4</w:t>
            </w:r>
          </w:p>
        </w:tc>
        <w:tc>
          <w:tcPr>
            <w:tcW w:w="603" w:type="auto"/>
          </w:tcPr>
          <w:p w14:paraId="590C951E" w14:textId="77777777" w:rsidR="005E738F" w:rsidRDefault="00000000">
            <w:pPr>
              <w:pStyle w:val="TAC6"/>
            </w:pPr>
            <w:r>
              <w:t>4.09</w:t>
            </w:r>
          </w:p>
        </w:tc>
        <w:tc>
          <w:tcPr>
            <w:tcW w:w="603" w:type="auto"/>
          </w:tcPr>
          <w:p w14:paraId="52C17F48" w14:textId="77777777" w:rsidR="005E738F" w:rsidRDefault="00000000">
            <w:pPr>
              <w:pStyle w:val="TAC6"/>
            </w:pPr>
            <w:r>
              <w:t>0.75</w:t>
            </w:r>
          </w:p>
        </w:tc>
        <w:tc>
          <w:tcPr>
            <w:tcW w:w="603" w:type="auto"/>
          </w:tcPr>
          <w:p w14:paraId="643CCFC3" w14:textId="77777777" w:rsidR="005E738F" w:rsidRDefault="00000000">
            <w:pPr>
              <w:pStyle w:val="TAC6"/>
            </w:pPr>
            <w:r>
              <w:t>0.49</w:t>
            </w:r>
          </w:p>
        </w:tc>
        <w:tc>
          <w:tcPr>
            <w:tcW w:w="603" w:type="auto"/>
          </w:tcPr>
          <w:p w14:paraId="0BFB472E" w14:textId="77777777" w:rsidR="005E738F" w:rsidRDefault="00000000">
            <w:pPr>
              <w:pStyle w:val="TAC6"/>
            </w:pPr>
            <w:r>
              <w:t>NWT</w:t>
            </w:r>
          </w:p>
        </w:tc>
        <w:tc>
          <w:tcPr>
            <w:tcW w:w="603" w:type="auto"/>
          </w:tcPr>
          <w:p w14:paraId="41E6734C" w14:textId="77777777" w:rsidR="005E738F" w:rsidRDefault="00000000">
            <w:pPr>
              <w:pStyle w:val="TAC6"/>
            </w:pPr>
            <w:r>
              <w:t>PASS</w:t>
            </w:r>
          </w:p>
        </w:tc>
      </w:tr>
      <w:tr w:rsidR="005E738F" w14:paraId="4C9497B6" w14:textId="77777777">
        <w:trPr>
          <w:jc w:val="center"/>
        </w:trPr>
        <w:tc>
          <w:tcPr>
            <w:tcW w:w="603" w:type="auto"/>
            <w:vMerge/>
          </w:tcPr>
          <w:p w14:paraId="38E5CC0E" w14:textId="77777777" w:rsidR="005E738F" w:rsidRDefault="005E738F"/>
        </w:tc>
        <w:tc>
          <w:tcPr>
            <w:tcW w:w="603" w:type="auto"/>
            <w:vMerge/>
          </w:tcPr>
          <w:p w14:paraId="62D20721" w14:textId="77777777" w:rsidR="005E738F" w:rsidRDefault="005E738F"/>
        </w:tc>
        <w:tc>
          <w:tcPr>
            <w:tcW w:w="603" w:type="auto"/>
          </w:tcPr>
          <w:p w14:paraId="2E687939" w14:textId="77777777" w:rsidR="005E738F" w:rsidRDefault="00000000">
            <w:pPr>
              <w:pStyle w:val="TAC6"/>
            </w:pPr>
            <w:r>
              <w:t>2</w:t>
            </w:r>
          </w:p>
        </w:tc>
        <w:tc>
          <w:tcPr>
            <w:tcW w:w="603" w:type="auto"/>
          </w:tcPr>
          <w:p w14:paraId="78FF3953" w14:textId="77777777" w:rsidR="005E738F" w:rsidRDefault="00000000">
            <w:pPr>
              <w:pStyle w:val="TAC6"/>
            </w:pPr>
            <w:r>
              <w:t>64</w:t>
            </w:r>
          </w:p>
        </w:tc>
        <w:tc>
          <w:tcPr>
            <w:tcW w:w="603" w:type="auto"/>
          </w:tcPr>
          <w:p w14:paraId="72471923" w14:textId="77777777" w:rsidR="005E738F" w:rsidRDefault="00000000">
            <w:pPr>
              <w:pStyle w:val="TAC6"/>
            </w:pPr>
            <w:r>
              <w:t>off</w:t>
            </w:r>
          </w:p>
        </w:tc>
        <w:tc>
          <w:tcPr>
            <w:tcW w:w="603" w:type="auto"/>
          </w:tcPr>
          <w:p w14:paraId="2C9C5AD0" w14:textId="77777777" w:rsidR="005E738F" w:rsidRDefault="00000000">
            <w:pPr>
              <w:pStyle w:val="TAC6"/>
            </w:pPr>
            <w:r>
              <w:t>5%</w:t>
            </w:r>
          </w:p>
        </w:tc>
        <w:tc>
          <w:tcPr>
            <w:tcW w:w="603" w:type="auto"/>
          </w:tcPr>
          <w:p w14:paraId="0554A439" w14:textId="77777777" w:rsidR="005E738F" w:rsidRDefault="00000000">
            <w:pPr>
              <w:pStyle w:val="TAC6"/>
            </w:pPr>
            <w:r>
              <w:t>BT</w:t>
            </w:r>
          </w:p>
        </w:tc>
        <w:tc>
          <w:tcPr>
            <w:tcW w:w="603" w:type="auto"/>
          </w:tcPr>
          <w:p w14:paraId="1B2CDD33" w14:textId="77777777" w:rsidR="005E738F" w:rsidRDefault="00000000">
            <w:pPr>
              <w:pStyle w:val="TAC6"/>
            </w:pPr>
            <w:r>
              <w:t>4.13</w:t>
            </w:r>
          </w:p>
        </w:tc>
        <w:tc>
          <w:tcPr>
            <w:tcW w:w="603" w:type="auto"/>
          </w:tcPr>
          <w:p w14:paraId="232EB3BD" w14:textId="77777777" w:rsidR="005E738F" w:rsidRDefault="00000000">
            <w:pPr>
              <w:pStyle w:val="TAC6"/>
            </w:pPr>
            <w:r>
              <w:t>0.76</w:t>
            </w:r>
          </w:p>
        </w:tc>
        <w:tc>
          <w:tcPr>
            <w:tcW w:w="603" w:type="auto"/>
          </w:tcPr>
          <w:p w14:paraId="51B214B4" w14:textId="77777777" w:rsidR="005E738F" w:rsidRDefault="00000000">
            <w:pPr>
              <w:pStyle w:val="TAC6"/>
            </w:pPr>
            <w:r>
              <w:t>c21</w:t>
            </w:r>
          </w:p>
        </w:tc>
        <w:tc>
          <w:tcPr>
            <w:tcW w:w="603" w:type="auto"/>
          </w:tcPr>
          <w:p w14:paraId="37D11C53" w14:textId="77777777" w:rsidR="005E738F" w:rsidRDefault="00000000">
            <w:pPr>
              <w:pStyle w:val="TAC6"/>
            </w:pPr>
            <w:r>
              <w:t>4x16.4</w:t>
            </w:r>
          </w:p>
        </w:tc>
        <w:tc>
          <w:tcPr>
            <w:tcW w:w="603" w:type="auto"/>
          </w:tcPr>
          <w:p w14:paraId="6C387B4F" w14:textId="77777777" w:rsidR="005E738F" w:rsidRDefault="00000000">
            <w:pPr>
              <w:pStyle w:val="TAC6"/>
            </w:pPr>
            <w:r>
              <w:t>3.63</w:t>
            </w:r>
          </w:p>
        </w:tc>
        <w:tc>
          <w:tcPr>
            <w:tcW w:w="603" w:type="auto"/>
          </w:tcPr>
          <w:p w14:paraId="4DDF79C3" w14:textId="77777777" w:rsidR="005E738F" w:rsidRDefault="00000000">
            <w:pPr>
              <w:pStyle w:val="TAC6"/>
            </w:pPr>
            <w:r>
              <w:t>0.92</w:t>
            </w:r>
          </w:p>
        </w:tc>
        <w:tc>
          <w:tcPr>
            <w:tcW w:w="603" w:type="auto"/>
          </w:tcPr>
          <w:p w14:paraId="114F159E" w14:textId="77777777" w:rsidR="005E738F" w:rsidRDefault="00000000">
            <w:pPr>
              <w:pStyle w:val="TAC6"/>
            </w:pPr>
            <w:r>
              <w:t>5.61</w:t>
            </w:r>
          </w:p>
        </w:tc>
        <w:tc>
          <w:tcPr>
            <w:tcW w:w="603" w:type="auto"/>
          </w:tcPr>
          <w:p w14:paraId="21FD17D5" w14:textId="77777777" w:rsidR="005E738F" w:rsidRDefault="00000000">
            <w:pPr>
              <w:pStyle w:val="TAC6"/>
            </w:pPr>
            <w:r>
              <w:t>BT</w:t>
            </w:r>
          </w:p>
        </w:tc>
        <w:tc>
          <w:tcPr>
            <w:tcW w:w="603" w:type="auto"/>
          </w:tcPr>
          <w:p w14:paraId="0587FA29" w14:textId="77777777" w:rsidR="005E738F" w:rsidRDefault="00000000">
            <w:pPr>
              <w:pStyle w:val="TAC6"/>
            </w:pPr>
            <w:r>
              <w:t>PASS</w:t>
            </w:r>
          </w:p>
        </w:tc>
      </w:tr>
      <w:tr w:rsidR="005E738F" w14:paraId="5BB95119" w14:textId="77777777">
        <w:trPr>
          <w:jc w:val="center"/>
        </w:trPr>
        <w:tc>
          <w:tcPr>
            <w:tcW w:w="603" w:type="auto"/>
            <w:vMerge/>
          </w:tcPr>
          <w:p w14:paraId="7B8D1062" w14:textId="77777777" w:rsidR="005E738F" w:rsidRDefault="005E738F"/>
        </w:tc>
        <w:tc>
          <w:tcPr>
            <w:tcW w:w="603" w:type="auto"/>
            <w:vMerge w:val="restart"/>
          </w:tcPr>
          <w:p w14:paraId="6DBA75B0" w14:textId="77777777" w:rsidR="005E738F" w:rsidRDefault="00000000">
            <w:pPr>
              <w:pStyle w:val="TAC6"/>
            </w:pPr>
            <w:r>
              <w:t>c35</w:t>
            </w:r>
          </w:p>
        </w:tc>
        <w:tc>
          <w:tcPr>
            <w:tcW w:w="603" w:type="auto"/>
          </w:tcPr>
          <w:p w14:paraId="2541C4F8" w14:textId="77777777" w:rsidR="005E738F" w:rsidRDefault="00000000">
            <w:pPr>
              <w:pStyle w:val="TAC6"/>
            </w:pPr>
            <w:r>
              <w:t>1</w:t>
            </w:r>
          </w:p>
        </w:tc>
        <w:tc>
          <w:tcPr>
            <w:tcW w:w="603" w:type="auto"/>
          </w:tcPr>
          <w:p w14:paraId="672E2473" w14:textId="77777777" w:rsidR="005E738F" w:rsidRDefault="00000000">
            <w:pPr>
              <w:pStyle w:val="TAC6"/>
            </w:pPr>
            <w:r>
              <w:t>80</w:t>
            </w:r>
          </w:p>
        </w:tc>
        <w:tc>
          <w:tcPr>
            <w:tcW w:w="603" w:type="auto"/>
          </w:tcPr>
          <w:p w14:paraId="70393F1E" w14:textId="77777777" w:rsidR="005E738F" w:rsidRDefault="00000000">
            <w:pPr>
              <w:pStyle w:val="TAC6"/>
            </w:pPr>
            <w:r>
              <w:t>off</w:t>
            </w:r>
          </w:p>
        </w:tc>
        <w:tc>
          <w:tcPr>
            <w:tcW w:w="603" w:type="auto"/>
          </w:tcPr>
          <w:p w14:paraId="5F375EF4" w14:textId="77777777" w:rsidR="005E738F" w:rsidRDefault="00000000">
            <w:pPr>
              <w:pStyle w:val="TAC6"/>
            </w:pPr>
            <w:r>
              <w:t>5%</w:t>
            </w:r>
          </w:p>
        </w:tc>
        <w:tc>
          <w:tcPr>
            <w:tcW w:w="603" w:type="auto"/>
          </w:tcPr>
          <w:p w14:paraId="6A42969F" w14:textId="77777777" w:rsidR="005E738F" w:rsidRDefault="00000000">
            <w:pPr>
              <w:pStyle w:val="TAC6"/>
            </w:pPr>
            <w:r>
              <w:t>NWT</w:t>
            </w:r>
          </w:p>
        </w:tc>
        <w:tc>
          <w:tcPr>
            <w:tcW w:w="603" w:type="auto"/>
          </w:tcPr>
          <w:p w14:paraId="179945C1" w14:textId="77777777" w:rsidR="005E738F" w:rsidRDefault="00000000">
            <w:pPr>
              <w:pStyle w:val="TAC6"/>
            </w:pPr>
            <w:r>
              <w:t>4.18</w:t>
            </w:r>
          </w:p>
        </w:tc>
        <w:tc>
          <w:tcPr>
            <w:tcW w:w="603" w:type="auto"/>
          </w:tcPr>
          <w:p w14:paraId="6E15B77B" w14:textId="77777777" w:rsidR="005E738F" w:rsidRDefault="00000000">
            <w:pPr>
              <w:pStyle w:val="TAC6"/>
            </w:pPr>
            <w:r>
              <w:t>0.7</w:t>
            </w:r>
          </w:p>
        </w:tc>
        <w:tc>
          <w:tcPr>
            <w:tcW w:w="603" w:type="auto"/>
          </w:tcPr>
          <w:p w14:paraId="522CD6A1" w14:textId="77777777" w:rsidR="005E738F" w:rsidRDefault="00000000">
            <w:pPr>
              <w:pStyle w:val="TAC6"/>
            </w:pPr>
            <w:r>
              <w:t>c22</w:t>
            </w:r>
          </w:p>
        </w:tc>
        <w:tc>
          <w:tcPr>
            <w:tcW w:w="603" w:type="auto"/>
          </w:tcPr>
          <w:p w14:paraId="1D32BC87" w14:textId="77777777" w:rsidR="005E738F" w:rsidRDefault="00000000">
            <w:pPr>
              <w:pStyle w:val="TAC6"/>
            </w:pPr>
            <w:r>
              <w:t>4x24.4</w:t>
            </w:r>
          </w:p>
        </w:tc>
        <w:tc>
          <w:tcPr>
            <w:tcW w:w="603" w:type="auto"/>
          </w:tcPr>
          <w:p w14:paraId="3E7738F2" w14:textId="77777777" w:rsidR="005E738F" w:rsidRDefault="00000000">
            <w:pPr>
              <w:pStyle w:val="TAC6"/>
            </w:pPr>
            <w:r>
              <w:t>4.09</w:t>
            </w:r>
          </w:p>
        </w:tc>
        <w:tc>
          <w:tcPr>
            <w:tcW w:w="603" w:type="auto"/>
          </w:tcPr>
          <w:p w14:paraId="7ED074B3" w14:textId="77777777" w:rsidR="005E738F" w:rsidRDefault="00000000">
            <w:pPr>
              <w:pStyle w:val="TAC6"/>
            </w:pPr>
            <w:r>
              <w:t>0.75</w:t>
            </w:r>
          </w:p>
        </w:tc>
        <w:tc>
          <w:tcPr>
            <w:tcW w:w="603" w:type="auto"/>
          </w:tcPr>
          <w:p w14:paraId="1E1A0099" w14:textId="77777777" w:rsidR="005E738F" w:rsidRDefault="00000000">
            <w:pPr>
              <w:pStyle w:val="TAC6"/>
            </w:pPr>
            <w:r>
              <w:t>1.23</w:t>
            </w:r>
          </w:p>
        </w:tc>
        <w:tc>
          <w:tcPr>
            <w:tcW w:w="603" w:type="auto"/>
          </w:tcPr>
          <w:p w14:paraId="6695B3F0" w14:textId="77777777" w:rsidR="005E738F" w:rsidRDefault="00000000">
            <w:pPr>
              <w:pStyle w:val="TAC6"/>
            </w:pPr>
            <w:r>
              <w:t>NWT</w:t>
            </w:r>
          </w:p>
        </w:tc>
        <w:tc>
          <w:tcPr>
            <w:tcW w:w="603" w:type="auto"/>
          </w:tcPr>
          <w:p w14:paraId="1824ED89" w14:textId="77777777" w:rsidR="005E738F" w:rsidRDefault="00000000">
            <w:pPr>
              <w:pStyle w:val="TAC6"/>
            </w:pPr>
            <w:r>
              <w:t>PASS</w:t>
            </w:r>
          </w:p>
        </w:tc>
      </w:tr>
      <w:tr w:rsidR="005E738F" w14:paraId="674F2ACF" w14:textId="77777777">
        <w:trPr>
          <w:jc w:val="center"/>
        </w:trPr>
        <w:tc>
          <w:tcPr>
            <w:tcW w:w="603" w:type="auto"/>
            <w:vMerge/>
          </w:tcPr>
          <w:p w14:paraId="6F690BFD" w14:textId="77777777" w:rsidR="005E738F" w:rsidRDefault="005E738F"/>
        </w:tc>
        <w:tc>
          <w:tcPr>
            <w:tcW w:w="603" w:type="auto"/>
            <w:vMerge/>
          </w:tcPr>
          <w:p w14:paraId="2BFDD5EF" w14:textId="77777777" w:rsidR="005E738F" w:rsidRDefault="005E738F"/>
        </w:tc>
        <w:tc>
          <w:tcPr>
            <w:tcW w:w="603" w:type="auto"/>
          </w:tcPr>
          <w:p w14:paraId="4404F064" w14:textId="77777777" w:rsidR="005E738F" w:rsidRDefault="00000000">
            <w:pPr>
              <w:pStyle w:val="TAC6"/>
            </w:pPr>
            <w:r>
              <w:t>2</w:t>
            </w:r>
          </w:p>
        </w:tc>
        <w:tc>
          <w:tcPr>
            <w:tcW w:w="603" w:type="auto"/>
          </w:tcPr>
          <w:p w14:paraId="0C86F982" w14:textId="77777777" w:rsidR="005E738F" w:rsidRDefault="00000000">
            <w:pPr>
              <w:pStyle w:val="TAC6"/>
            </w:pPr>
            <w:r>
              <w:t>80</w:t>
            </w:r>
          </w:p>
        </w:tc>
        <w:tc>
          <w:tcPr>
            <w:tcW w:w="603" w:type="auto"/>
          </w:tcPr>
          <w:p w14:paraId="311EA726" w14:textId="77777777" w:rsidR="005E738F" w:rsidRDefault="00000000">
            <w:pPr>
              <w:pStyle w:val="TAC6"/>
            </w:pPr>
            <w:r>
              <w:t>off</w:t>
            </w:r>
          </w:p>
        </w:tc>
        <w:tc>
          <w:tcPr>
            <w:tcW w:w="603" w:type="auto"/>
          </w:tcPr>
          <w:p w14:paraId="7FFF3C1C" w14:textId="77777777" w:rsidR="005E738F" w:rsidRDefault="00000000">
            <w:pPr>
              <w:pStyle w:val="TAC6"/>
            </w:pPr>
            <w:r>
              <w:t>5%</w:t>
            </w:r>
          </w:p>
        </w:tc>
        <w:tc>
          <w:tcPr>
            <w:tcW w:w="603" w:type="auto"/>
          </w:tcPr>
          <w:p w14:paraId="7DB2002B" w14:textId="77777777" w:rsidR="005E738F" w:rsidRDefault="00000000">
            <w:pPr>
              <w:pStyle w:val="TAC6"/>
            </w:pPr>
            <w:r>
              <w:t>BT</w:t>
            </w:r>
          </w:p>
        </w:tc>
        <w:tc>
          <w:tcPr>
            <w:tcW w:w="603" w:type="auto"/>
          </w:tcPr>
          <w:p w14:paraId="30BD7785" w14:textId="77777777" w:rsidR="005E738F" w:rsidRDefault="00000000">
            <w:pPr>
              <w:pStyle w:val="TAC6"/>
            </w:pPr>
            <w:r>
              <w:t>4.18</w:t>
            </w:r>
          </w:p>
        </w:tc>
        <w:tc>
          <w:tcPr>
            <w:tcW w:w="603" w:type="auto"/>
          </w:tcPr>
          <w:p w14:paraId="6F9EF391" w14:textId="77777777" w:rsidR="005E738F" w:rsidRDefault="00000000">
            <w:pPr>
              <w:pStyle w:val="TAC6"/>
            </w:pPr>
            <w:r>
              <w:t>0.7</w:t>
            </w:r>
          </w:p>
        </w:tc>
        <w:tc>
          <w:tcPr>
            <w:tcW w:w="603" w:type="auto"/>
          </w:tcPr>
          <w:p w14:paraId="3FF3021A" w14:textId="77777777" w:rsidR="005E738F" w:rsidRDefault="00000000">
            <w:pPr>
              <w:pStyle w:val="TAC6"/>
            </w:pPr>
            <w:r>
              <w:t>c21</w:t>
            </w:r>
          </w:p>
        </w:tc>
        <w:tc>
          <w:tcPr>
            <w:tcW w:w="603" w:type="auto"/>
          </w:tcPr>
          <w:p w14:paraId="68A4862B" w14:textId="77777777" w:rsidR="005E738F" w:rsidRDefault="00000000">
            <w:pPr>
              <w:pStyle w:val="TAC6"/>
            </w:pPr>
            <w:r>
              <w:t>4x16.4</w:t>
            </w:r>
          </w:p>
        </w:tc>
        <w:tc>
          <w:tcPr>
            <w:tcW w:w="603" w:type="auto"/>
          </w:tcPr>
          <w:p w14:paraId="0ABC20F3" w14:textId="77777777" w:rsidR="005E738F" w:rsidRDefault="00000000">
            <w:pPr>
              <w:pStyle w:val="TAC6"/>
            </w:pPr>
            <w:r>
              <w:t>3.63</w:t>
            </w:r>
          </w:p>
        </w:tc>
        <w:tc>
          <w:tcPr>
            <w:tcW w:w="603" w:type="auto"/>
          </w:tcPr>
          <w:p w14:paraId="6E48D162" w14:textId="77777777" w:rsidR="005E738F" w:rsidRDefault="00000000">
            <w:pPr>
              <w:pStyle w:val="TAC6"/>
            </w:pPr>
            <w:r>
              <w:t>0.92</w:t>
            </w:r>
          </w:p>
        </w:tc>
        <w:tc>
          <w:tcPr>
            <w:tcW w:w="603" w:type="auto"/>
          </w:tcPr>
          <w:p w14:paraId="7A9584E6" w14:textId="77777777" w:rsidR="005E738F" w:rsidRDefault="00000000">
            <w:pPr>
              <w:pStyle w:val="TAC6"/>
            </w:pPr>
            <w:r>
              <w:t>6.44</w:t>
            </w:r>
          </w:p>
        </w:tc>
        <w:tc>
          <w:tcPr>
            <w:tcW w:w="603" w:type="auto"/>
          </w:tcPr>
          <w:p w14:paraId="551865C3" w14:textId="77777777" w:rsidR="005E738F" w:rsidRDefault="00000000">
            <w:pPr>
              <w:pStyle w:val="TAC6"/>
            </w:pPr>
            <w:r>
              <w:t>BT</w:t>
            </w:r>
          </w:p>
        </w:tc>
        <w:tc>
          <w:tcPr>
            <w:tcW w:w="603" w:type="auto"/>
          </w:tcPr>
          <w:p w14:paraId="2404CD92" w14:textId="77777777" w:rsidR="005E738F" w:rsidRDefault="00000000">
            <w:pPr>
              <w:pStyle w:val="TAC6"/>
            </w:pPr>
            <w:r>
              <w:t>PASS</w:t>
            </w:r>
          </w:p>
        </w:tc>
      </w:tr>
      <w:tr w:rsidR="005E738F" w14:paraId="642F8EBF" w14:textId="77777777">
        <w:trPr>
          <w:jc w:val="center"/>
        </w:trPr>
        <w:tc>
          <w:tcPr>
            <w:tcW w:w="603" w:type="auto"/>
            <w:vMerge/>
          </w:tcPr>
          <w:p w14:paraId="632A400F" w14:textId="77777777" w:rsidR="005E738F" w:rsidRDefault="005E738F"/>
        </w:tc>
        <w:tc>
          <w:tcPr>
            <w:tcW w:w="603" w:type="auto"/>
            <w:vMerge w:val="restart"/>
          </w:tcPr>
          <w:p w14:paraId="66E858C3" w14:textId="77777777" w:rsidR="005E738F" w:rsidRDefault="00000000">
            <w:pPr>
              <w:pStyle w:val="TAC6"/>
            </w:pPr>
            <w:r>
              <w:t>c36</w:t>
            </w:r>
          </w:p>
        </w:tc>
        <w:tc>
          <w:tcPr>
            <w:tcW w:w="603" w:type="auto"/>
          </w:tcPr>
          <w:p w14:paraId="7AA21E75" w14:textId="77777777" w:rsidR="005E738F" w:rsidRDefault="00000000">
            <w:pPr>
              <w:pStyle w:val="TAC6"/>
            </w:pPr>
            <w:r>
              <w:t>1</w:t>
            </w:r>
          </w:p>
        </w:tc>
        <w:tc>
          <w:tcPr>
            <w:tcW w:w="603" w:type="auto"/>
          </w:tcPr>
          <w:p w14:paraId="387764BE" w14:textId="77777777" w:rsidR="005E738F" w:rsidRDefault="00000000">
            <w:pPr>
              <w:pStyle w:val="TAC6"/>
            </w:pPr>
            <w:r>
              <w:t>96</w:t>
            </w:r>
          </w:p>
        </w:tc>
        <w:tc>
          <w:tcPr>
            <w:tcW w:w="603" w:type="auto"/>
          </w:tcPr>
          <w:p w14:paraId="576098C6" w14:textId="77777777" w:rsidR="005E738F" w:rsidRDefault="00000000">
            <w:pPr>
              <w:pStyle w:val="TAC6"/>
            </w:pPr>
            <w:r>
              <w:t>off</w:t>
            </w:r>
          </w:p>
        </w:tc>
        <w:tc>
          <w:tcPr>
            <w:tcW w:w="603" w:type="auto"/>
          </w:tcPr>
          <w:p w14:paraId="2FD1D646" w14:textId="77777777" w:rsidR="005E738F" w:rsidRDefault="00000000">
            <w:pPr>
              <w:pStyle w:val="TAC6"/>
            </w:pPr>
            <w:r>
              <w:t>5%</w:t>
            </w:r>
          </w:p>
        </w:tc>
        <w:tc>
          <w:tcPr>
            <w:tcW w:w="603" w:type="auto"/>
          </w:tcPr>
          <w:p w14:paraId="2015F5F3" w14:textId="77777777" w:rsidR="005E738F" w:rsidRDefault="00000000">
            <w:pPr>
              <w:pStyle w:val="TAC6"/>
            </w:pPr>
            <w:r>
              <w:t>NWT</w:t>
            </w:r>
          </w:p>
        </w:tc>
        <w:tc>
          <w:tcPr>
            <w:tcW w:w="603" w:type="auto"/>
          </w:tcPr>
          <w:p w14:paraId="05893FCD" w14:textId="77777777" w:rsidR="005E738F" w:rsidRDefault="00000000">
            <w:pPr>
              <w:pStyle w:val="TAC6"/>
            </w:pPr>
            <w:r>
              <w:t>4.14</w:t>
            </w:r>
          </w:p>
        </w:tc>
        <w:tc>
          <w:tcPr>
            <w:tcW w:w="603" w:type="auto"/>
          </w:tcPr>
          <w:p w14:paraId="7D614AC0" w14:textId="77777777" w:rsidR="005E738F" w:rsidRDefault="00000000">
            <w:pPr>
              <w:pStyle w:val="TAC6"/>
            </w:pPr>
            <w:r>
              <w:t>0.8</w:t>
            </w:r>
          </w:p>
        </w:tc>
        <w:tc>
          <w:tcPr>
            <w:tcW w:w="603" w:type="auto"/>
          </w:tcPr>
          <w:p w14:paraId="187D9932" w14:textId="77777777" w:rsidR="005E738F" w:rsidRDefault="00000000">
            <w:pPr>
              <w:pStyle w:val="TAC6"/>
            </w:pPr>
            <w:r>
              <w:t>c23</w:t>
            </w:r>
          </w:p>
        </w:tc>
        <w:tc>
          <w:tcPr>
            <w:tcW w:w="603" w:type="auto"/>
          </w:tcPr>
          <w:p w14:paraId="256AC6F1" w14:textId="77777777" w:rsidR="005E738F" w:rsidRDefault="00000000">
            <w:pPr>
              <w:pStyle w:val="TAC6"/>
            </w:pPr>
            <w:r>
              <w:t>4x32</w:t>
            </w:r>
          </w:p>
        </w:tc>
        <w:tc>
          <w:tcPr>
            <w:tcW w:w="603" w:type="auto"/>
          </w:tcPr>
          <w:p w14:paraId="0C5ED2BC" w14:textId="77777777" w:rsidR="005E738F" w:rsidRDefault="00000000">
            <w:pPr>
              <w:pStyle w:val="TAC6"/>
            </w:pPr>
            <w:r>
              <w:t>3.81</w:t>
            </w:r>
          </w:p>
        </w:tc>
        <w:tc>
          <w:tcPr>
            <w:tcW w:w="603" w:type="auto"/>
          </w:tcPr>
          <w:p w14:paraId="2CC73F34" w14:textId="77777777" w:rsidR="005E738F" w:rsidRDefault="00000000">
            <w:pPr>
              <w:pStyle w:val="TAC6"/>
            </w:pPr>
            <w:r>
              <w:t>0.76</w:t>
            </w:r>
          </w:p>
        </w:tc>
        <w:tc>
          <w:tcPr>
            <w:tcW w:w="603" w:type="auto"/>
          </w:tcPr>
          <w:p w14:paraId="72D07D9D" w14:textId="77777777" w:rsidR="005E738F" w:rsidRDefault="00000000">
            <w:pPr>
              <w:pStyle w:val="TAC6"/>
            </w:pPr>
            <w:r>
              <w:t>4.05</w:t>
            </w:r>
          </w:p>
        </w:tc>
        <w:tc>
          <w:tcPr>
            <w:tcW w:w="603" w:type="auto"/>
          </w:tcPr>
          <w:p w14:paraId="436FD411" w14:textId="77777777" w:rsidR="005E738F" w:rsidRDefault="00000000">
            <w:pPr>
              <w:pStyle w:val="TAC6"/>
            </w:pPr>
            <w:r>
              <w:t>BT</w:t>
            </w:r>
          </w:p>
        </w:tc>
        <w:tc>
          <w:tcPr>
            <w:tcW w:w="603" w:type="auto"/>
            <w:shd w:val="clear" w:color="auto" w:fill="ADD8E6"/>
          </w:tcPr>
          <w:p w14:paraId="34275689" w14:textId="77777777" w:rsidR="005E738F" w:rsidRDefault="00000000">
            <w:pPr>
              <w:pStyle w:val="TAC6"/>
            </w:pPr>
            <w:r>
              <w:t>EXCEED</w:t>
            </w:r>
          </w:p>
        </w:tc>
      </w:tr>
      <w:tr w:rsidR="005E738F" w14:paraId="039DC5A8" w14:textId="77777777">
        <w:trPr>
          <w:jc w:val="center"/>
        </w:trPr>
        <w:tc>
          <w:tcPr>
            <w:tcW w:w="603" w:type="auto"/>
            <w:vMerge/>
          </w:tcPr>
          <w:p w14:paraId="0F843272" w14:textId="77777777" w:rsidR="005E738F" w:rsidRDefault="005E738F"/>
        </w:tc>
        <w:tc>
          <w:tcPr>
            <w:tcW w:w="603" w:type="auto"/>
            <w:vMerge/>
          </w:tcPr>
          <w:p w14:paraId="5D8FF8F5" w14:textId="77777777" w:rsidR="005E738F" w:rsidRDefault="005E738F"/>
        </w:tc>
        <w:tc>
          <w:tcPr>
            <w:tcW w:w="603" w:type="auto"/>
          </w:tcPr>
          <w:p w14:paraId="774EBC06" w14:textId="77777777" w:rsidR="005E738F" w:rsidRDefault="00000000">
            <w:pPr>
              <w:pStyle w:val="TAC6"/>
            </w:pPr>
            <w:r>
              <w:t>2</w:t>
            </w:r>
          </w:p>
        </w:tc>
        <w:tc>
          <w:tcPr>
            <w:tcW w:w="603" w:type="auto"/>
          </w:tcPr>
          <w:p w14:paraId="22901709" w14:textId="77777777" w:rsidR="005E738F" w:rsidRDefault="00000000">
            <w:pPr>
              <w:pStyle w:val="TAC6"/>
            </w:pPr>
            <w:r>
              <w:t>96</w:t>
            </w:r>
          </w:p>
        </w:tc>
        <w:tc>
          <w:tcPr>
            <w:tcW w:w="603" w:type="auto"/>
          </w:tcPr>
          <w:p w14:paraId="0CD07AA1" w14:textId="77777777" w:rsidR="005E738F" w:rsidRDefault="00000000">
            <w:pPr>
              <w:pStyle w:val="TAC6"/>
            </w:pPr>
            <w:r>
              <w:t>off</w:t>
            </w:r>
          </w:p>
        </w:tc>
        <w:tc>
          <w:tcPr>
            <w:tcW w:w="603" w:type="auto"/>
          </w:tcPr>
          <w:p w14:paraId="34FD3B78" w14:textId="77777777" w:rsidR="005E738F" w:rsidRDefault="00000000">
            <w:pPr>
              <w:pStyle w:val="TAC6"/>
            </w:pPr>
            <w:r>
              <w:t>5%</w:t>
            </w:r>
          </w:p>
        </w:tc>
        <w:tc>
          <w:tcPr>
            <w:tcW w:w="603" w:type="auto"/>
          </w:tcPr>
          <w:p w14:paraId="71DF4148" w14:textId="77777777" w:rsidR="005E738F" w:rsidRDefault="00000000">
            <w:pPr>
              <w:pStyle w:val="TAC6"/>
            </w:pPr>
            <w:r>
              <w:t>BT</w:t>
            </w:r>
          </w:p>
        </w:tc>
        <w:tc>
          <w:tcPr>
            <w:tcW w:w="603" w:type="auto"/>
          </w:tcPr>
          <w:p w14:paraId="1CD86D6E" w14:textId="77777777" w:rsidR="005E738F" w:rsidRDefault="00000000">
            <w:pPr>
              <w:pStyle w:val="TAC6"/>
            </w:pPr>
            <w:r>
              <w:t>4.14</w:t>
            </w:r>
          </w:p>
        </w:tc>
        <w:tc>
          <w:tcPr>
            <w:tcW w:w="603" w:type="auto"/>
          </w:tcPr>
          <w:p w14:paraId="35EADB9F" w14:textId="77777777" w:rsidR="005E738F" w:rsidRDefault="00000000">
            <w:pPr>
              <w:pStyle w:val="TAC6"/>
            </w:pPr>
            <w:r>
              <w:t>0.8</w:t>
            </w:r>
          </w:p>
        </w:tc>
        <w:tc>
          <w:tcPr>
            <w:tcW w:w="603" w:type="auto"/>
          </w:tcPr>
          <w:p w14:paraId="0DF82141" w14:textId="77777777" w:rsidR="005E738F" w:rsidRDefault="00000000">
            <w:pPr>
              <w:pStyle w:val="TAC6"/>
            </w:pPr>
            <w:r>
              <w:t>c22</w:t>
            </w:r>
          </w:p>
        </w:tc>
        <w:tc>
          <w:tcPr>
            <w:tcW w:w="603" w:type="auto"/>
          </w:tcPr>
          <w:p w14:paraId="032080D3" w14:textId="77777777" w:rsidR="005E738F" w:rsidRDefault="00000000">
            <w:pPr>
              <w:pStyle w:val="TAC6"/>
            </w:pPr>
            <w:r>
              <w:t>4x24.4</w:t>
            </w:r>
          </w:p>
        </w:tc>
        <w:tc>
          <w:tcPr>
            <w:tcW w:w="603" w:type="auto"/>
          </w:tcPr>
          <w:p w14:paraId="10FAD9B3" w14:textId="77777777" w:rsidR="005E738F" w:rsidRDefault="00000000">
            <w:pPr>
              <w:pStyle w:val="TAC6"/>
            </w:pPr>
            <w:r>
              <w:t>4.09</w:t>
            </w:r>
          </w:p>
        </w:tc>
        <w:tc>
          <w:tcPr>
            <w:tcW w:w="603" w:type="auto"/>
          </w:tcPr>
          <w:p w14:paraId="027E609B" w14:textId="77777777" w:rsidR="005E738F" w:rsidRDefault="00000000">
            <w:pPr>
              <w:pStyle w:val="TAC6"/>
            </w:pPr>
            <w:r>
              <w:t>0.75</w:t>
            </w:r>
          </w:p>
        </w:tc>
        <w:tc>
          <w:tcPr>
            <w:tcW w:w="603" w:type="auto"/>
          </w:tcPr>
          <w:p w14:paraId="454CC3BE" w14:textId="77777777" w:rsidR="005E738F" w:rsidRDefault="00000000">
            <w:pPr>
              <w:pStyle w:val="TAC6"/>
            </w:pPr>
            <w:r>
              <w:t>0.61</w:t>
            </w:r>
          </w:p>
        </w:tc>
        <w:tc>
          <w:tcPr>
            <w:tcW w:w="603" w:type="auto"/>
          </w:tcPr>
          <w:p w14:paraId="2CFE3B06" w14:textId="77777777" w:rsidR="005E738F" w:rsidRDefault="00000000">
            <w:pPr>
              <w:pStyle w:val="TAC6"/>
            </w:pPr>
            <w:r>
              <w:t>NWT</w:t>
            </w:r>
          </w:p>
        </w:tc>
        <w:tc>
          <w:tcPr>
            <w:tcW w:w="603" w:type="auto"/>
            <w:shd w:val="clear" w:color="auto" w:fill="FF474C"/>
          </w:tcPr>
          <w:p w14:paraId="302B2E58" w14:textId="77777777" w:rsidR="005E738F" w:rsidRDefault="00000000">
            <w:pPr>
              <w:pStyle w:val="TAC6"/>
            </w:pPr>
            <w:r>
              <w:t>FAIL</w:t>
            </w:r>
          </w:p>
        </w:tc>
      </w:tr>
    </w:tbl>
    <w:p w14:paraId="56B46FC8" w14:textId="77777777" w:rsidR="005E738F" w:rsidRDefault="005E738F"/>
    <w:p w14:paraId="63313CDF"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72F92275" w14:textId="348C5EBD" w:rsidR="005E738F" w:rsidRDefault="00000000">
      <w:pPr>
        <w:pStyle w:val="TH"/>
      </w:pPr>
      <w:r>
        <w:lastRenderedPageBreak/>
        <w:t xml:space="preserve">Table </w:t>
      </w:r>
      <w:r>
        <w:fldChar w:fldCharType="begin"/>
      </w:r>
      <w:r>
        <w:instrText>SEQ Table \* ARABIC</w:instrText>
      </w:r>
      <w:r w:rsidR="001216E8">
        <w:fldChar w:fldCharType="separate"/>
      </w:r>
      <w:r w:rsidR="001216E8">
        <w:rPr>
          <w:noProof/>
        </w:rPr>
        <w:t>11</w:t>
      </w:r>
      <w:r>
        <w:fldChar w:fldCharType="end"/>
      </w:r>
      <w:r>
        <w:t>: Summary of the results of P800-4</w:t>
      </w:r>
    </w:p>
    <w:tbl>
      <w:tblPr>
        <w:tblStyle w:val="TableGrid"/>
        <w:tblW w:w="0" w:type="auto"/>
        <w:jc w:val="center"/>
        <w:tblLook w:val="04A0" w:firstRow="1" w:lastRow="0" w:firstColumn="1" w:lastColumn="0" w:noHBand="0" w:noVBand="1"/>
      </w:tblPr>
      <w:tblGrid>
        <w:gridCol w:w="537"/>
        <w:gridCol w:w="726"/>
        <w:gridCol w:w="787"/>
        <w:gridCol w:w="576"/>
        <w:gridCol w:w="576"/>
        <w:gridCol w:w="1797"/>
        <w:gridCol w:w="957"/>
      </w:tblGrid>
      <w:tr w:rsidR="005E738F" w14:paraId="7D0EE00A" w14:textId="77777777">
        <w:trPr>
          <w:jc w:val="center"/>
        </w:trPr>
        <w:tc>
          <w:tcPr>
            <w:tcW w:w="1377" w:type="auto"/>
          </w:tcPr>
          <w:p w14:paraId="5AABCE79" w14:textId="77777777" w:rsidR="005E738F" w:rsidRDefault="00000000">
            <w:pPr>
              <w:pStyle w:val="TAH"/>
            </w:pPr>
            <w:r>
              <w:t>Lab</w:t>
            </w:r>
          </w:p>
        </w:tc>
        <w:tc>
          <w:tcPr>
            <w:tcW w:w="1377" w:type="auto"/>
          </w:tcPr>
          <w:p w14:paraId="0C1CEE6C" w14:textId="77777777" w:rsidR="005E738F" w:rsidRDefault="00000000">
            <w:pPr>
              <w:pStyle w:val="TAH"/>
            </w:pPr>
            <w:r>
              <w:t>Cond.</w:t>
            </w:r>
          </w:p>
        </w:tc>
        <w:tc>
          <w:tcPr>
            <w:tcW w:w="1377" w:type="auto"/>
          </w:tcPr>
          <w:p w14:paraId="4CF35F61" w14:textId="77777777" w:rsidR="005E738F" w:rsidRDefault="00000000">
            <w:pPr>
              <w:pStyle w:val="TAH"/>
            </w:pPr>
            <w:r>
              <w:t>Bitrate</w:t>
            </w:r>
          </w:p>
        </w:tc>
        <w:tc>
          <w:tcPr>
            <w:tcW w:w="1377" w:type="auto"/>
          </w:tcPr>
          <w:p w14:paraId="2F9EE448" w14:textId="77777777" w:rsidR="005E738F" w:rsidRDefault="00000000">
            <w:pPr>
              <w:pStyle w:val="TAH"/>
            </w:pPr>
            <w:r>
              <w:t>DTX</w:t>
            </w:r>
          </w:p>
        </w:tc>
        <w:tc>
          <w:tcPr>
            <w:tcW w:w="1377" w:type="auto"/>
          </w:tcPr>
          <w:p w14:paraId="7DA8620A" w14:textId="77777777" w:rsidR="005E738F" w:rsidRDefault="00000000">
            <w:pPr>
              <w:pStyle w:val="TAH"/>
            </w:pPr>
            <w:r>
              <w:t>FER</w:t>
            </w:r>
          </w:p>
        </w:tc>
        <w:tc>
          <w:tcPr>
            <w:tcW w:w="1377" w:type="auto"/>
          </w:tcPr>
          <w:p w14:paraId="3FC60934" w14:textId="77777777" w:rsidR="005E738F" w:rsidRDefault="00000000">
            <w:pPr>
              <w:pStyle w:val="TAH"/>
            </w:pPr>
            <w:r>
              <w:t>ToR</w:t>
            </w:r>
          </w:p>
        </w:tc>
        <w:tc>
          <w:tcPr>
            <w:tcW w:w="1377" w:type="auto"/>
          </w:tcPr>
          <w:p w14:paraId="2B5BD533" w14:textId="77777777" w:rsidR="005E738F" w:rsidRDefault="00000000">
            <w:pPr>
              <w:pStyle w:val="TAH"/>
            </w:pPr>
            <w:r>
              <w:t>Status</w:t>
            </w:r>
          </w:p>
        </w:tc>
      </w:tr>
      <w:tr w:rsidR="005E738F" w14:paraId="00E362E1" w14:textId="77777777">
        <w:trPr>
          <w:jc w:val="center"/>
        </w:trPr>
        <w:tc>
          <w:tcPr>
            <w:tcW w:w="1377" w:type="auto"/>
            <w:vMerge w:val="restart"/>
          </w:tcPr>
          <w:p w14:paraId="3EB5C9A8" w14:textId="77777777" w:rsidR="005E738F" w:rsidRDefault="00000000">
            <w:pPr>
              <w:pStyle w:val="TAC"/>
            </w:pPr>
            <w:r>
              <w:t>a</w:t>
            </w:r>
          </w:p>
        </w:tc>
        <w:tc>
          <w:tcPr>
            <w:tcW w:w="1377" w:type="auto"/>
          </w:tcPr>
          <w:p w14:paraId="5F060CC5" w14:textId="77777777" w:rsidR="005E738F" w:rsidRDefault="00000000">
            <w:pPr>
              <w:pStyle w:val="TAC"/>
            </w:pPr>
            <w:r>
              <w:t>c24</w:t>
            </w:r>
          </w:p>
        </w:tc>
        <w:tc>
          <w:tcPr>
            <w:tcW w:w="1377" w:type="auto"/>
          </w:tcPr>
          <w:p w14:paraId="0624BA23" w14:textId="77777777" w:rsidR="005E738F" w:rsidRDefault="00000000">
            <w:pPr>
              <w:pStyle w:val="TAC"/>
            </w:pPr>
            <w:r>
              <w:t>16.4</w:t>
            </w:r>
          </w:p>
        </w:tc>
        <w:tc>
          <w:tcPr>
            <w:tcW w:w="1377" w:type="auto"/>
          </w:tcPr>
          <w:p w14:paraId="4A0578A7" w14:textId="77777777" w:rsidR="005E738F" w:rsidRDefault="00000000">
            <w:pPr>
              <w:pStyle w:val="TAC"/>
            </w:pPr>
            <w:r>
              <w:t>off</w:t>
            </w:r>
          </w:p>
        </w:tc>
        <w:tc>
          <w:tcPr>
            <w:tcW w:w="1377" w:type="auto"/>
          </w:tcPr>
          <w:p w14:paraId="4EF27163" w14:textId="77777777" w:rsidR="005E738F" w:rsidRDefault="005E738F">
            <w:pPr>
              <w:pStyle w:val="TAC"/>
            </w:pPr>
          </w:p>
        </w:tc>
        <w:tc>
          <w:tcPr>
            <w:tcW w:w="1377" w:type="auto"/>
          </w:tcPr>
          <w:p w14:paraId="45F4D12F" w14:textId="77777777" w:rsidR="005E738F" w:rsidRDefault="00000000">
            <w:pPr>
              <w:pStyle w:val="TAC"/>
            </w:pPr>
            <w:r>
              <w:t>NWT c09</w:t>
            </w:r>
          </w:p>
        </w:tc>
        <w:tc>
          <w:tcPr>
            <w:tcW w:w="1377" w:type="auto"/>
            <w:shd w:val="clear" w:color="auto" w:fill="ADD8E6"/>
          </w:tcPr>
          <w:p w14:paraId="5C09D954" w14:textId="77777777" w:rsidR="005E738F" w:rsidRDefault="00000000">
            <w:pPr>
              <w:pStyle w:val="TAC"/>
            </w:pPr>
            <w:r>
              <w:t>EXCEED</w:t>
            </w:r>
          </w:p>
        </w:tc>
      </w:tr>
      <w:tr w:rsidR="005E738F" w14:paraId="0B121D3E" w14:textId="77777777">
        <w:trPr>
          <w:jc w:val="center"/>
        </w:trPr>
        <w:tc>
          <w:tcPr>
            <w:tcW w:w="1377" w:type="auto"/>
            <w:vMerge/>
          </w:tcPr>
          <w:p w14:paraId="2E5512C7" w14:textId="77777777" w:rsidR="005E738F" w:rsidRDefault="005E738F"/>
        </w:tc>
        <w:tc>
          <w:tcPr>
            <w:tcW w:w="1377" w:type="auto"/>
          </w:tcPr>
          <w:p w14:paraId="10BE2940" w14:textId="77777777" w:rsidR="005E738F" w:rsidRDefault="00000000">
            <w:pPr>
              <w:pStyle w:val="TAC"/>
            </w:pPr>
            <w:r>
              <w:t>c25</w:t>
            </w:r>
          </w:p>
        </w:tc>
        <w:tc>
          <w:tcPr>
            <w:tcW w:w="1377" w:type="auto"/>
          </w:tcPr>
          <w:p w14:paraId="6A4129C4" w14:textId="77777777" w:rsidR="005E738F" w:rsidRDefault="00000000">
            <w:pPr>
              <w:pStyle w:val="TAC"/>
            </w:pPr>
            <w:r>
              <w:t>24.4</w:t>
            </w:r>
          </w:p>
        </w:tc>
        <w:tc>
          <w:tcPr>
            <w:tcW w:w="1377" w:type="auto"/>
          </w:tcPr>
          <w:p w14:paraId="60EC3E86" w14:textId="77777777" w:rsidR="005E738F" w:rsidRDefault="00000000">
            <w:pPr>
              <w:pStyle w:val="TAC"/>
            </w:pPr>
            <w:r>
              <w:t>off</w:t>
            </w:r>
          </w:p>
        </w:tc>
        <w:tc>
          <w:tcPr>
            <w:tcW w:w="1377" w:type="auto"/>
          </w:tcPr>
          <w:p w14:paraId="622775A4" w14:textId="77777777" w:rsidR="005E738F" w:rsidRDefault="005E738F">
            <w:pPr>
              <w:pStyle w:val="TAC"/>
            </w:pPr>
          </w:p>
        </w:tc>
        <w:tc>
          <w:tcPr>
            <w:tcW w:w="1377" w:type="auto"/>
          </w:tcPr>
          <w:p w14:paraId="1ED9020D" w14:textId="77777777" w:rsidR="005E738F" w:rsidRDefault="00000000">
            <w:pPr>
              <w:pStyle w:val="TAC"/>
            </w:pPr>
            <w:r>
              <w:t>NWT c10</w:t>
            </w:r>
          </w:p>
        </w:tc>
        <w:tc>
          <w:tcPr>
            <w:tcW w:w="1377" w:type="auto"/>
            <w:shd w:val="clear" w:color="auto" w:fill="ADD8E6"/>
          </w:tcPr>
          <w:p w14:paraId="06306EAA" w14:textId="77777777" w:rsidR="005E738F" w:rsidRDefault="00000000">
            <w:pPr>
              <w:pStyle w:val="TAC"/>
            </w:pPr>
            <w:r>
              <w:t>EXCEED</w:t>
            </w:r>
          </w:p>
        </w:tc>
      </w:tr>
      <w:tr w:rsidR="005E738F" w14:paraId="19049D35" w14:textId="77777777">
        <w:trPr>
          <w:jc w:val="center"/>
        </w:trPr>
        <w:tc>
          <w:tcPr>
            <w:tcW w:w="1377" w:type="auto"/>
            <w:vMerge/>
          </w:tcPr>
          <w:p w14:paraId="50F890D0" w14:textId="77777777" w:rsidR="005E738F" w:rsidRDefault="005E738F"/>
        </w:tc>
        <w:tc>
          <w:tcPr>
            <w:tcW w:w="1377" w:type="auto"/>
          </w:tcPr>
          <w:p w14:paraId="6AD86BBA" w14:textId="77777777" w:rsidR="005E738F" w:rsidRDefault="00000000">
            <w:pPr>
              <w:pStyle w:val="TAC"/>
            </w:pPr>
            <w:r>
              <w:t>c26</w:t>
            </w:r>
          </w:p>
        </w:tc>
        <w:tc>
          <w:tcPr>
            <w:tcW w:w="1377" w:type="auto"/>
          </w:tcPr>
          <w:p w14:paraId="0BA9BB8E" w14:textId="77777777" w:rsidR="005E738F" w:rsidRDefault="00000000">
            <w:pPr>
              <w:pStyle w:val="TAC"/>
            </w:pPr>
            <w:r>
              <w:t>32</w:t>
            </w:r>
          </w:p>
        </w:tc>
        <w:tc>
          <w:tcPr>
            <w:tcW w:w="1377" w:type="auto"/>
          </w:tcPr>
          <w:p w14:paraId="098CE92B" w14:textId="77777777" w:rsidR="005E738F" w:rsidRDefault="00000000">
            <w:pPr>
              <w:pStyle w:val="TAC"/>
            </w:pPr>
            <w:r>
              <w:t>off</w:t>
            </w:r>
          </w:p>
        </w:tc>
        <w:tc>
          <w:tcPr>
            <w:tcW w:w="1377" w:type="auto"/>
          </w:tcPr>
          <w:p w14:paraId="7DD9BB08" w14:textId="77777777" w:rsidR="005E738F" w:rsidRDefault="005E738F">
            <w:pPr>
              <w:pStyle w:val="TAC"/>
            </w:pPr>
          </w:p>
        </w:tc>
        <w:tc>
          <w:tcPr>
            <w:tcW w:w="1377" w:type="auto"/>
          </w:tcPr>
          <w:p w14:paraId="24E92CC0" w14:textId="77777777" w:rsidR="005E738F" w:rsidRDefault="00000000">
            <w:pPr>
              <w:pStyle w:val="TAC"/>
            </w:pPr>
            <w:r>
              <w:t>NWT c12 or BT c11</w:t>
            </w:r>
          </w:p>
        </w:tc>
        <w:tc>
          <w:tcPr>
            <w:tcW w:w="1377" w:type="auto"/>
          </w:tcPr>
          <w:p w14:paraId="20668B8E" w14:textId="77777777" w:rsidR="005E738F" w:rsidRDefault="00000000">
            <w:pPr>
              <w:pStyle w:val="TAC"/>
            </w:pPr>
            <w:r>
              <w:t>PASS</w:t>
            </w:r>
          </w:p>
        </w:tc>
      </w:tr>
      <w:tr w:rsidR="005E738F" w14:paraId="729FC768" w14:textId="77777777">
        <w:trPr>
          <w:jc w:val="center"/>
        </w:trPr>
        <w:tc>
          <w:tcPr>
            <w:tcW w:w="1377" w:type="auto"/>
            <w:vMerge/>
          </w:tcPr>
          <w:p w14:paraId="610FACD4" w14:textId="77777777" w:rsidR="005E738F" w:rsidRDefault="005E738F"/>
        </w:tc>
        <w:tc>
          <w:tcPr>
            <w:tcW w:w="1377" w:type="auto"/>
          </w:tcPr>
          <w:p w14:paraId="31663229" w14:textId="77777777" w:rsidR="005E738F" w:rsidRDefault="00000000">
            <w:pPr>
              <w:pStyle w:val="TAC"/>
            </w:pPr>
            <w:r>
              <w:t>c27</w:t>
            </w:r>
          </w:p>
        </w:tc>
        <w:tc>
          <w:tcPr>
            <w:tcW w:w="1377" w:type="auto"/>
          </w:tcPr>
          <w:p w14:paraId="389F0D03" w14:textId="77777777" w:rsidR="005E738F" w:rsidRDefault="00000000">
            <w:pPr>
              <w:pStyle w:val="TAC"/>
            </w:pPr>
            <w:r>
              <w:t>48</w:t>
            </w:r>
          </w:p>
        </w:tc>
        <w:tc>
          <w:tcPr>
            <w:tcW w:w="1377" w:type="auto"/>
          </w:tcPr>
          <w:p w14:paraId="48C2F5D2" w14:textId="77777777" w:rsidR="005E738F" w:rsidRDefault="00000000">
            <w:pPr>
              <w:pStyle w:val="TAC"/>
            </w:pPr>
            <w:r>
              <w:t>off</w:t>
            </w:r>
          </w:p>
        </w:tc>
        <w:tc>
          <w:tcPr>
            <w:tcW w:w="1377" w:type="auto"/>
          </w:tcPr>
          <w:p w14:paraId="7A5D48EF" w14:textId="77777777" w:rsidR="005E738F" w:rsidRDefault="005E738F">
            <w:pPr>
              <w:pStyle w:val="TAC"/>
            </w:pPr>
          </w:p>
        </w:tc>
        <w:tc>
          <w:tcPr>
            <w:tcW w:w="1377" w:type="auto"/>
          </w:tcPr>
          <w:p w14:paraId="67C3FC3F" w14:textId="77777777" w:rsidR="005E738F" w:rsidRDefault="00000000">
            <w:pPr>
              <w:pStyle w:val="TAC"/>
            </w:pPr>
            <w:r>
              <w:t>NWT c14 or BT c13</w:t>
            </w:r>
          </w:p>
        </w:tc>
        <w:tc>
          <w:tcPr>
            <w:tcW w:w="1377" w:type="auto"/>
          </w:tcPr>
          <w:p w14:paraId="64B0EDCD" w14:textId="77777777" w:rsidR="005E738F" w:rsidRDefault="00000000">
            <w:pPr>
              <w:pStyle w:val="TAC"/>
            </w:pPr>
            <w:r>
              <w:t>PASS</w:t>
            </w:r>
          </w:p>
        </w:tc>
      </w:tr>
      <w:tr w:rsidR="005E738F" w14:paraId="6F6662B9" w14:textId="77777777">
        <w:trPr>
          <w:jc w:val="center"/>
        </w:trPr>
        <w:tc>
          <w:tcPr>
            <w:tcW w:w="1377" w:type="auto"/>
            <w:vMerge/>
          </w:tcPr>
          <w:p w14:paraId="76B1DD3C" w14:textId="77777777" w:rsidR="005E738F" w:rsidRDefault="005E738F"/>
        </w:tc>
        <w:tc>
          <w:tcPr>
            <w:tcW w:w="1377" w:type="auto"/>
          </w:tcPr>
          <w:p w14:paraId="20813BC3" w14:textId="77777777" w:rsidR="005E738F" w:rsidRDefault="00000000">
            <w:pPr>
              <w:pStyle w:val="TAC"/>
            </w:pPr>
            <w:r>
              <w:t>c28</w:t>
            </w:r>
          </w:p>
        </w:tc>
        <w:tc>
          <w:tcPr>
            <w:tcW w:w="1377" w:type="auto"/>
          </w:tcPr>
          <w:p w14:paraId="18DE7026" w14:textId="77777777" w:rsidR="005E738F" w:rsidRDefault="00000000">
            <w:pPr>
              <w:pStyle w:val="TAC"/>
            </w:pPr>
            <w:r>
              <w:t>64</w:t>
            </w:r>
          </w:p>
        </w:tc>
        <w:tc>
          <w:tcPr>
            <w:tcW w:w="1377" w:type="auto"/>
          </w:tcPr>
          <w:p w14:paraId="28812026" w14:textId="77777777" w:rsidR="005E738F" w:rsidRDefault="00000000">
            <w:pPr>
              <w:pStyle w:val="TAC"/>
            </w:pPr>
            <w:r>
              <w:t>off</w:t>
            </w:r>
          </w:p>
        </w:tc>
        <w:tc>
          <w:tcPr>
            <w:tcW w:w="1377" w:type="auto"/>
          </w:tcPr>
          <w:p w14:paraId="7CBB0A13" w14:textId="77777777" w:rsidR="005E738F" w:rsidRDefault="005E738F">
            <w:pPr>
              <w:pStyle w:val="TAC"/>
            </w:pPr>
          </w:p>
        </w:tc>
        <w:tc>
          <w:tcPr>
            <w:tcW w:w="1377" w:type="auto"/>
          </w:tcPr>
          <w:p w14:paraId="2E7E648D" w14:textId="77777777" w:rsidR="005E738F" w:rsidRDefault="00000000">
            <w:pPr>
              <w:pStyle w:val="TAC"/>
            </w:pPr>
            <w:r>
              <w:t>NWT c15 or BT c14</w:t>
            </w:r>
          </w:p>
        </w:tc>
        <w:tc>
          <w:tcPr>
            <w:tcW w:w="1377" w:type="auto"/>
          </w:tcPr>
          <w:p w14:paraId="41E4538F" w14:textId="77777777" w:rsidR="005E738F" w:rsidRDefault="00000000">
            <w:pPr>
              <w:pStyle w:val="TAC"/>
            </w:pPr>
            <w:r>
              <w:t>PASS</w:t>
            </w:r>
          </w:p>
        </w:tc>
      </w:tr>
      <w:tr w:rsidR="005E738F" w14:paraId="0DD31C2C" w14:textId="77777777">
        <w:trPr>
          <w:jc w:val="center"/>
        </w:trPr>
        <w:tc>
          <w:tcPr>
            <w:tcW w:w="1377" w:type="auto"/>
            <w:vMerge/>
          </w:tcPr>
          <w:p w14:paraId="45E641E0" w14:textId="77777777" w:rsidR="005E738F" w:rsidRDefault="005E738F"/>
        </w:tc>
        <w:tc>
          <w:tcPr>
            <w:tcW w:w="1377" w:type="auto"/>
          </w:tcPr>
          <w:p w14:paraId="2D7A1328" w14:textId="77777777" w:rsidR="005E738F" w:rsidRDefault="00000000">
            <w:pPr>
              <w:pStyle w:val="TAC"/>
            </w:pPr>
            <w:r>
              <w:t>c29</w:t>
            </w:r>
          </w:p>
        </w:tc>
        <w:tc>
          <w:tcPr>
            <w:tcW w:w="1377" w:type="auto"/>
          </w:tcPr>
          <w:p w14:paraId="3F3DA4C5" w14:textId="77777777" w:rsidR="005E738F" w:rsidRDefault="00000000">
            <w:pPr>
              <w:pStyle w:val="TAC"/>
            </w:pPr>
            <w:r>
              <w:t>80</w:t>
            </w:r>
          </w:p>
        </w:tc>
        <w:tc>
          <w:tcPr>
            <w:tcW w:w="1377" w:type="auto"/>
          </w:tcPr>
          <w:p w14:paraId="3AE6FF18" w14:textId="77777777" w:rsidR="005E738F" w:rsidRDefault="00000000">
            <w:pPr>
              <w:pStyle w:val="TAC"/>
            </w:pPr>
            <w:r>
              <w:t>off</w:t>
            </w:r>
          </w:p>
        </w:tc>
        <w:tc>
          <w:tcPr>
            <w:tcW w:w="1377" w:type="auto"/>
          </w:tcPr>
          <w:p w14:paraId="4AD51A47" w14:textId="77777777" w:rsidR="005E738F" w:rsidRDefault="005E738F">
            <w:pPr>
              <w:pStyle w:val="TAC"/>
            </w:pPr>
          </w:p>
        </w:tc>
        <w:tc>
          <w:tcPr>
            <w:tcW w:w="1377" w:type="auto"/>
          </w:tcPr>
          <w:p w14:paraId="6C5DF879" w14:textId="77777777" w:rsidR="005E738F" w:rsidRDefault="00000000">
            <w:pPr>
              <w:pStyle w:val="TAC"/>
            </w:pPr>
            <w:r>
              <w:t>NWT c15 or BT c14</w:t>
            </w:r>
          </w:p>
        </w:tc>
        <w:tc>
          <w:tcPr>
            <w:tcW w:w="1377" w:type="auto"/>
          </w:tcPr>
          <w:p w14:paraId="6C121C43" w14:textId="77777777" w:rsidR="005E738F" w:rsidRDefault="00000000">
            <w:pPr>
              <w:pStyle w:val="TAC"/>
            </w:pPr>
            <w:r>
              <w:t>PASS</w:t>
            </w:r>
          </w:p>
        </w:tc>
      </w:tr>
      <w:tr w:rsidR="005E738F" w14:paraId="03F6F3E5" w14:textId="77777777">
        <w:trPr>
          <w:jc w:val="center"/>
        </w:trPr>
        <w:tc>
          <w:tcPr>
            <w:tcW w:w="1377" w:type="auto"/>
            <w:vMerge/>
          </w:tcPr>
          <w:p w14:paraId="76EC71C3" w14:textId="77777777" w:rsidR="005E738F" w:rsidRDefault="005E738F"/>
        </w:tc>
        <w:tc>
          <w:tcPr>
            <w:tcW w:w="1377" w:type="auto"/>
          </w:tcPr>
          <w:p w14:paraId="67D5455E" w14:textId="77777777" w:rsidR="005E738F" w:rsidRDefault="00000000">
            <w:pPr>
              <w:pStyle w:val="TAC"/>
            </w:pPr>
            <w:r>
              <w:t>c30</w:t>
            </w:r>
          </w:p>
        </w:tc>
        <w:tc>
          <w:tcPr>
            <w:tcW w:w="1377" w:type="auto"/>
          </w:tcPr>
          <w:p w14:paraId="7BD306FA" w14:textId="77777777" w:rsidR="005E738F" w:rsidRDefault="00000000">
            <w:pPr>
              <w:pStyle w:val="TAC"/>
            </w:pPr>
            <w:r>
              <w:t>96</w:t>
            </w:r>
          </w:p>
        </w:tc>
        <w:tc>
          <w:tcPr>
            <w:tcW w:w="1377" w:type="auto"/>
          </w:tcPr>
          <w:p w14:paraId="69BFB13C" w14:textId="77777777" w:rsidR="005E738F" w:rsidRDefault="00000000">
            <w:pPr>
              <w:pStyle w:val="TAC"/>
            </w:pPr>
            <w:r>
              <w:t>off</w:t>
            </w:r>
          </w:p>
        </w:tc>
        <w:tc>
          <w:tcPr>
            <w:tcW w:w="1377" w:type="auto"/>
          </w:tcPr>
          <w:p w14:paraId="79FF33EB" w14:textId="77777777" w:rsidR="005E738F" w:rsidRDefault="005E738F">
            <w:pPr>
              <w:pStyle w:val="TAC"/>
            </w:pPr>
          </w:p>
        </w:tc>
        <w:tc>
          <w:tcPr>
            <w:tcW w:w="1377" w:type="auto"/>
          </w:tcPr>
          <w:p w14:paraId="4E77B881" w14:textId="77777777" w:rsidR="005E738F" w:rsidRDefault="00000000">
            <w:pPr>
              <w:pStyle w:val="TAC"/>
            </w:pPr>
            <w:r>
              <w:t>NWT c16 or BT c15</w:t>
            </w:r>
          </w:p>
        </w:tc>
        <w:tc>
          <w:tcPr>
            <w:tcW w:w="1377" w:type="auto"/>
          </w:tcPr>
          <w:p w14:paraId="61EE09B3" w14:textId="77777777" w:rsidR="005E738F" w:rsidRDefault="00000000">
            <w:pPr>
              <w:pStyle w:val="TAC"/>
            </w:pPr>
            <w:r>
              <w:t>PASS</w:t>
            </w:r>
          </w:p>
        </w:tc>
      </w:tr>
      <w:tr w:rsidR="005E738F" w14:paraId="58FF0DFD" w14:textId="77777777">
        <w:trPr>
          <w:jc w:val="center"/>
        </w:trPr>
        <w:tc>
          <w:tcPr>
            <w:tcW w:w="1377" w:type="auto"/>
            <w:vMerge/>
          </w:tcPr>
          <w:p w14:paraId="33F73FD4" w14:textId="77777777" w:rsidR="005E738F" w:rsidRDefault="005E738F"/>
        </w:tc>
        <w:tc>
          <w:tcPr>
            <w:tcW w:w="1377" w:type="auto"/>
          </w:tcPr>
          <w:p w14:paraId="2F58853A" w14:textId="77777777" w:rsidR="005E738F" w:rsidRDefault="00000000">
            <w:pPr>
              <w:pStyle w:val="TAC"/>
            </w:pPr>
            <w:r>
              <w:t>c31</w:t>
            </w:r>
          </w:p>
        </w:tc>
        <w:tc>
          <w:tcPr>
            <w:tcW w:w="1377" w:type="auto"/>
          </w:tcPr>
          <w:p w14:paraId="71FBDA68" w14:textId="77777777" w:rsidR="005E738F" w:rsidRDefault="00000000">
            <w:pPr>
              <w:pStyle w:val="TAC"/>
            </w:pPr>
            <w:r>
              <w:t>24.4</w:t>
            </w:r>
          </w:p>
        </w:tc>
        <w:tc>
          <w:tcPr>
            <w:tcW w:w="1377" w:type="auto"/>
          </w:tcPr>
          <w:p w14:paraId="65F6CDE7" w14:textId="77777777" w:rsidR="005E738F" w:rsidRDefault="00000000">
            <w:pPr>
              <w:pStyle w:val="TAC"/>
            </w:pPr>
            <w:r>
              <w:t>off</w:t>
            </w:r>
          </w:p>
        </w:tc>
        <w:tc>
          <w:tcPr>
            <w:tcW w:w="1377" w:type="auto"/>
          </w:tcPr>
          <w:p w14:paraId="4845F627" w14:textId="77777777" w:rsidR="005E738F" w:rsidRDefault="00000000">
            <w:pPr>
              <w:pStyle w:val="TAC"/>
            </w:pPr>
            <w:r>
              <w:t>5%</w:t>
            </w:r>
          </w:p>
        </w:tc>
        <w:tc>
          <w:tcPr>
            <w:tcW w:w="1377" w:type="auto"/>
          </w:tcPr>
          <w:p w14:paraId="3F010AD6" w14:textId="77777777" w:rsidR="005E738F" w:rsidRDefault="00000000">
            <w:pPr>
              <w:pStyle w:val="TAC"/>
            </w:pPr>
            <w:r>
              <w:t>NWT c17</w:t>
            </w:r>
          </w:p>
        </w:tc>
        <w:tc>
          <w:tcPr>
            <w:tcW w:w="1377" w:type="auto"/>
            <w:shd w:val="clear" w:color="auto" w:fill="ADD8E6"/>
          </w:tcPr>
          <w:p w14:paraId="26099753" w14:textId="77777777" w:rsidR="005E738F" w:rsidRDefault="00000000">
            <w:pPr>
              <w:pStyle w:val="TAC"/>
            </w:pPr>
            <w:r>
              <w:t>EXCEED</w:t>
            </w:r>
          </w:p>
        </w:tc>
      </w:tr>
      <w:tr w:rsidR="005E738F" w14:paraId="02E70E00" w14:textId="77777777">
        <w:trPr>
          <w:jc w:val="center"/>
        </w:trPr>
        <w:tc>
          <w:tcPr>
            <w:tcW w:w="1377" w:type="auto"/>
            <w:vMerge/>
          </w:tcPr>
          <w:p w14:paraId="4BC87DA6" w14:textId="77777777" w:rsidR="005E738F" w:rsidRDefault="005E738F"/>
        </w:tc>
        <w:tc>
          <w:tcPr>
            <w:tcW w:w="1377" w:type="auto"/>
          </w:tcPr>
          <w:p w14:paraId="658921DE" w14:textId="77777777" w:rsidR="005E738F" w:rsidRDefault="00000000">
            <w:pPr>
              <w:pStyle w:val="TAC"/>
            </w:pPr>
            <w:r>
              <w:t>c32</w:t>
            </w:r>
          </w:p>
        </w:tc>
        <w:tc>
          <w:tcPr>
            <w:tcW w:w="1377" w:type="auto"/>
          </w:tcPr>
          <w:p w14:paraId="58E53650" w14:textId="77777777" w:rsidR="005E738F" w:rsidRDefault="00000000">
            <w:pPr>
              <w:pStyle w:val="TAC"/>
            </w:pPr>
            <w:r>
              <w:t>32</w:t>
            </w:r>
          </w:p>
        </w:tc>
        <w:tc>
          <w:tcPr>
            <w:tcW w:w="1377" w:type="auto"/>
          </w:tcPr>
          <w:p w14:paraId="6C616DC8" w14:textId="77777777" w:rsidR="005E738F" w:rsidRDefault="00000000">
            <w:pPr>
              <w:pStyle w:val="TAC"/>
            </w:pPr>
            <w:r>
              <w:t>off</w:t>
            </w:r>
          </w:p>
        </w:tc>
        <w:tc>
          <w:tcPr>
            <w:tcW w:w="1377" w:type="auto"/>
          </w:tcPr>
          <w:p w14:paraId="70BD7FE0" w14:textId="77777777" w:rsidR="005E738F" w:rsidRDefault="00000000">
            <w:pPr>
              <w:pStyle w:val="TAC"/>
            </w:pPr>
            <w:r>
              <w:t>5%</w:t>
            </w:r>
          </w:p>
        </w:tc>
        <w:tc>
          <w:tcPr>
            <w:tcW w:w="1377" w:type="auto"/>
          </w:tcPr>
          <w:p w14:paraId="30DF95B5" w14:textId="77777777" w:rsidR="005E738F" w:rsidRDefault="00000000">
            <w:pPr>
              <w:pStyle w:val="TAC"/>
            </w:pPr>
            <w:r>
              <w:t>NWT c19 or BT c18</w:t>
            </w:r>
          </w:p>
        </w:tc>
        <w:tc>
          <w:tcPr>
            <w:tcW w:w="1377" w:type="auto"/>
          </w:tcPr>
          <w:p w14:paraId="0C7F18CC" w14:textId="77777777" w:rsidR="005E738F" w:rsidRDefault="00000000">
            <w:pPr>
              <w:pStyle w:val="TAC"/>
            </w:pPr>
            <w:r>
              <w:t>PASS</w:t>
            </w:r>
          </w:p>
        </w:tc>
      </w:tr>
      <w:tr w:rsidR="005E738F" w14:paraId="6CEDE4AB" w14:textId="77777777">
        <w:trPr>
          <w:jc w:val="center"/>
        </w:trPr>
        <w:tc>
          <w:tcPr>
            <w:tcW w:w="1377" w:type="auto"/>
            <w:vMerge/>
          </w:tcPr>
          <w:p w14:paraId="7510B8D7" w14:textId="77777777" w:rsidR="005E738F" w:rsidRDefault="005E738F"/>
        </w:tc>
        <w:tc>
          <w:tcPr>
            <w:tcW w:w="1377" w:type="auto"/>
          </w:tcPr>
          <w:p w14:paraId="1D8FFBB5" w14:textId="77777777" w:rsidR="005E738F" w:rsidRDefault="00000000">
            <w:pPr>
              <w:pStyle w:val="TAC"/>
            </w:pPr>
            <w:r>
              <w:t>c33</w:t>
            </w:r>
          </w:p>
        </w:tc>
        <w:tc>
          <w:tcPr>
            <w:tcW w:w="1377" w:type="auto"/>
          </w:tcPr>
          <w:p w14:paraId="37B81304" w14:textId="77777777" w:rsidR="005E738F" w:rsidRDefault="00000000">
            <w:pPr>
              <w:pStyle w:val="TAC"/>
            </w:pPr>
            <w:r>
              <w:t>48</w:t>
            </w:r>
          </w:p>
        </w:tc>
        <w:tc>
          <w:tcPr>
            <w:tcW w:w="1377" w:type="auto"/>
          </w:tcPr>
          <w:p w14:paraId="2BBE4623" w14:textId="77777777" w:rsidR="005E738F" w:rsidRDefault="00000000">
            <w:pPr>
              <w:pStyle w:val="TAC"/>
            </w:pPr>
            <w:r>
              <w:t>off</w:t>
            </w:r>
          </w:p>
        </w:tc>
        <w:tc>
          <w:tcPr>
            <w:tcW w:w="1377" w:type="auto"/>
          </w:tcPr>
          <w:p w14:paraId="3D9583B5" w14:textId="77777777" w:rsidR="005E738F" w:rsidRDefault="00000000">
            <w:pPr>
              <w:pStyle w:val="TAC"/>
            </w:pPr>
            <w:r>
              <w:t>5%</w:t>
            </w:r>
          </w:p>
        </w:tc>
        <w:tc>
          <w:tcPr>
            <w:tcW w:w="1377" w:type="auto"/>
          </w:tcPr>
          <w:p w14:paraId="2BEA8C2C" w14:textId="77777777" w:rsidR="005E738F" w:rsidRDefault="00000000">
            <w:pPr>
              <w:pStyle w:val="TAC"/>
            </w:pPr>
            <w:r>
              <w:t>NWT c21 or BT c20</w:t>
            </w:r>
          </w:p>
        </w:tc>
        <w:tc>
          <w:tcPr>
            <w:tcW w:w="1377" w:type="auto"/>
          </w:tcPr>
          <w:p w14:paraId="60105085" w14:textId="77777777" w:rsidR="005E738F" w:rsidRDefault="00000000">
            <w:pPr>
              <w:pStyle w:val="TAC"/>
            </w:pPr>
            <w:r>
              <w:t>PASS</w:t>
            </w:r>
          </w:p>
        </w:tc>
      </w:tr>
      <w:tr w:rsidR="005E738F" w14:paraId="4DEB8886" w14:textId="77777777">
        <w:trPr>
          <w:jc w:val="center"/>
        </w:trPr>
        <w:tc>
          <w:tcPr>
            <w:tcW w:w="1377" w:type="auto"/>
            <w:vMerge/>
          </w:tcPr>
          <w:p w14:paraId="7D6A529A" w14:textId="77777777" w:rsidR="005E738F" w:rsidRDefault="005E738F"/>
        </w:tc>
        <w:tc>
          <w:tcPr>
            <w:tcW w:w="1377" w:type="auto"/>
          </w:tcPr>
          <w:p w14:paraId="72EFE018" w14:textId="77777777" w:rsidR="005E738F" w:rsidRDefault="00000000">
            <w:pPr>
              <w:pStyle w:val="TAC"/>
            </w:pPr>
            <w:r>
              <w:t>c34</w:t>
            </w:r>
          </w:p>
        </w:tc>
        <w:tc>
          <w:tcPr>
            <w:tcW w:w="1377" w:type="auto"/>
          </w:tcPr>
          <w:p w14:paraId="7774E630" w14:textId="77777777" w:rsidR="005E738F" w:rsidRDefault="00000000">
            <w:pPr>
              <w:pStyle w:val="TAC"/>
            </w:pPr>
            <w:r>
              <w:t>64</w:t>
            </w:r>
          </w:p>
        </w:tc>
        <w:tc>
          <w:tcPr>
            <w:tcW w:w="1377" w:type="auto"/>
          </w:tcPr>
          <w:p w14:paraId="5AAFA7D0" w14:textId="77777777" w:rsidR="005E738F" w:rsidRDefault="00000000">
            <w:pPr>
              <w:pStyle w:val="TAC"/>
            </w:pPr>
            <w:r>
              <w:t>off</w:t>
            </w:r>
          </w:p>
        </w:tc>
        <w:tc>
          <w:tcPr>
            <w:tcW w:w="1377" w:type="auto"/>
          </w:tcPr>
          <w:p w14:paraId="1FC5B174" w14:textId="77777777" w:rsidR="005E738F" w:rsidRDefault="00000000">
            <w:pPr>
              <w:pStyle w:val="TAC"/>
            </w:pPr>
            <w:r>
              <w:t>5%</w:t>
            </w:r>
          </w:p>
        </w:tc>
        <w:tc>
          <w:tcPr>
            <w:tcW w:w="1377" w:type="auto"/>
          </w:tcPr>
          <w:p w14:paraId="7E356F47" w14:textId="77777777" w:rsidR="005E738F" w:rsidRDefault="00000000">
            <w:pPr>
              <w:pStyle w:val="TAC"/>
            </w:pPr>
            <w:r>
              <w:t>NWT c22 or BT c21</w:t>
            </w:r>
          </w:p>
        </w:tc>
        <w:tc>
          <w:tcPr>
            <w:tcW w:w="1377" w:type="auto"/>
          </w:tcPr>
          <w:p w14:paraId="62FAE336" w14:textId="77777777" w:rsidR="005E738F" w:rsidRDefault="00000000">
            <w:pPr>
              <w:pStyle w:val="TAC"/>
            </w:pPr>
            <w:r>
              <w:t>PASS</w:t>
            </w:r>
          </w:p>
        </w:tc>
      </w:tr>
      <w:tr w:rsidR="005E738F" w14:paraId="46375F7A" w14:textId="77777777">
        <w:trPr>
          <w:jc w:val="center"/>
        </w:trPr>
        <w:tc>
          <w:tcPr>
            <w:tcW w:w="1377" w:type="auto"/>
            <w:vMerge/>
          </w:tcPr>
          <w:p w14:paraId="5FE16AD3" w14:textId="77777777" w:rsidR="005E738F" w:rsidRDefault="005E738F"/>
        </w:tc>
        <w:tc>
          <w:tcPr>
            <w:tcW w:w="1377" w:type="auto"/>
          </w:tcPr>
          <w:p w14:paraId="65CBFAF0" w14:textId="77777777" w:rsidR="005E738F" w:rsidRDefault="00000000">
            <w:pPr>
              <w:pStyle w:val="TAC"/>
            </w:pPr>
            <w:r>
              <w:t>c35</w:t>
            </w:r>
          </w:p>
        </w:tc>
        <w:tc>
          <w:tcPr>
            <w:tcW w:w="1377" w:type="auto"/>
          </w:tcPr>
          <w:p w14:paraId="5D66C4AB" w14:textId="77777777" w:rsidR="005E738F" w:rsidRDefault="00000000">
            <w:pPr>
              <w:pStyle w:val="TAC"/>
            </w:pPr>
            <w:r>
              <w:t>80</w:t>
            </w:r>
          </w:p>
        </w:tc>
        <w:tc>
          <w:tcPr>
            <w:tcW w:w="1377" w:type="auto"/>
          </w:tcPr>
          <w:p w14:paraId="4A93BB26" w14:textId="77777777" w:rsidR="005E738F" w:rsidRDefault="00000000">
            <w:pPr>
              <w:pStyle w:val="TAC"/>
            </w:pPr>
            <w:r>
              <w:t>off</w:t>
            </w:r>
          </w:p>
        </w:tc>
        <w:tc>
          <w:tcPr>
            <w:tcW w:w="1377" w:type="auto"/>
          </w:tcPr>
          <w:p w14:paraId="207F7148" w14:textId="77777777" w:rsidR="005E738F" w:rsidRDefault="00000000">
            <w:pPr>
              <w:pStyle w:val="TAC"/>
            </w:pPr>
            <w:r>
              <w:t>5%</w:t>
            </w:r>
          </w:p>
        </w:tc>
        <w:tc>
          <w:tcPr>
            <w:tcW w:w="1377" w:type="auto"/>
          </w:tcPr>
          <w:p w14:paraId="54298DC7" w14:textId="77777777" w:rsidR="005E738F" w:rsidRDefault="00000000">
            <w:pPr>
              <w:pStyle w:val="TAC"/>
            </w:pPr>
            <w:r>
              <w:t>NWT c22 or BT c21</w:t>
            </w:r>
          </w:p>
        </w:tc>
        <w:tc>
          <w:tcPr>
            <w:tcW w:w="1377" w:type="auto"/>
          </w:tcPr>
          <w:p w14:paraId="5930F517" w14:textId="77777777" w:rsidR="005E738F" w:rsidRDefault="00000000">
            <w:pPr>
              <w:pStyle w:val="TAC"/>
            </w:pPr>
            <w:r>
              <w:t>PASS</w:t>
            </w:r>
          </w:p>
        </w:tc>
      </w:tr>
      <w:tr w:rsidR="005E738F" w14:paraId="396E5B52" w14:textId="77777777">
        <w:trPr>
          <w:jc w:val="center"/>
        </w:trPr>
        <w:tc>
          <w:tcPr>
            <w:tcW w:w="1377" w:type="auto"/>
            <w:vMerge/>
          </w:tcPr>
          <w:p w14:paraId="5556A948" w14:textId="77777777" w:rsidR="005E738F" w:rsidRDefault="005E738F"/>
        </w:tc>
        <w:tc>
          <w:tcPr>
            <w:tcW w:w="1377" w:type="auto"/>
          </w:tcPr>
          <w:p w14:paraId="78A90073" w14:textId="77777777" w:rsidR="005E738F" w:rsidRDefault="00000000">
            <w:pPr>
              <w:pStyle w:val="TAC"/>
            </w:pPr>
            <w:r>
              <w:t>c36</w:t>
            </w:r>
          </w:p>
        </w:tc>
        <w:tc>
          <w:tcPr>
            <w:tcW w:w="1377" w:type="auto"/>
          </w:tcPr>
          <w:p w14:paraId="06833F0E" w14:textId="77777777" w:rsidR="005E738F" w:rsidRDefault="00000000">
            <w:pPr>
              <w:pStyle w:val="TAC"/>
            </w:pPr>
            <w:r>
              <w:t>96</w:t>
            </w:r>
          </w:p>
        </w:tc>
        <w:tc>
          <w:tcPr>
            <w:tcW w:w="1377" w:type="auto"/>
          </w:tcPr>
          <w:p w14:paraId="7416B88D" w14:textId="77777777" w:rsidR="005E738F" w:rsidRDefault="00000000">
            <w:pPr>
              <w:pStyle w:val="TAC"/>
            </w:pPr>
            <w:r>
              <w:t>off</w:t>
            </w:r>
          </w:p>
        </w:tc>
        <w:tc>
          <w:tcPr>
            <w:tcW w:w="1377" w:type="auto"/>
          </w:tcPr>
          <w:p w14:paraId="26B2E978" w14:textId="77777777" w:rsidR="005E738F" w:rsidRDefault="00000000">
            <w:pPr>
              <w:pStyle w:val="TAC"/>
            </w:pPr>
            <w:r>
              <w:t>5%</w:t>
            </w:r>
          </w:p>
        </w:tc>
        <w:tc>
          <w:tcPr>
            <w:tcW w:w="1377" w:type="auto"/>
          </w:tcPr>
          <w:p w14:paraId="38B357F7" w14:textId="77777777" w:rsidR="005E738F" w:rsidRDefault="00000000">
            <w:pPr>
              <w:pStyle w:val="TAC"/>
            </w:pPr>
            <w:r>
              <w:t>NWT c23 or BT c22</w:t>
            </w:r>
          </w:p>
        </w:tc>
        <w:tc>
          <w:tcPr>
            <w:tcW w:w="1377" w:type="auto"/>
          </w:tcPr>
          <w:p w14:paraId="5342817C" w14:textId="77777777" w:rsidR="005E738F" w:rsidRDefault="00000000">
            <w:pPr>
              <w:pStyle w:val="TAC"/>
            </w:pPr>
            <w:r>
              <w:t>PASS</w:t>
            </w:r>
          </w:p>
        </w:tc>
      </w:tr>
      <w:tr w:rsidR="005E738F" w14:paraId="07AEC1A4" w14:textId="77777777">
        <w:trPr>
          <w:jc w:val="center"/>
        </w:trPr>
        <w:tc>
          <w:tcPr>
            <w:tcW w:w="1377" w:type="auto"/>
            <w:vMerge w:val="restart"/>
          </w:tcPr>
          <w:p w14:paraId="59B23A7F" w14:textId="77777777" w:rsidR="005E738F" w:rsidRDefault="00000000">
            <w:pPr>
              <w:pStyle w:val="TAC"/>
            </w:pPr>
            <w:r>
              <w:t>c</w:t>
            </w:r>
          </w:p>
        </w:tc>
        <w:tc>
          <w:tcPr>
            <w:tcW w:w="1377" w:type="auto"/>
          </w:tcPr>
          <w:p w14:paraId="257AEE95" w14:textId="77777777" w:rsidR="005E738F" w:rsidRDefault="00000000">
            <w:pPr>
              <w:pStyle w:val="TAC"/>
            </w:pPr>
            <w:r>
              <w:t>c24</w:t>
            </w:r>
          </w:p>
        </w:tc>
        <w:tc>
          <w:tcPr>
            <w:tcW w:w="1377" w:type="auto"/>
          </w:tcPr>
          <w:p w14:paraId="781F98CD" w14:textId="77777777" w:rsidR="005E738F" w:rsidRDefault="00000000">
            <w:pPr>
              <w:pStyle w:val="TAC"/>
            </w:pPr>
            <w:r>
              <w:t>16.4</w:t>
            </w:r>
          </w:p>
        </w:tc>
        <w:tc>
          <w:tcPr>
            <w:tcW w:w="1377" w:type="auto"/>
          </w:tcPr>
          <w:p w14:paraId="6F35E608" w14:textId="77777777" w:rsidR="005E738F" w:rsidRDefault="00000000">
            <w:pPr>
              <w:pStyle w:val="TAC"/>
            </w:pPr>
            <w:r>
              <w:t>off</w:t>
            </w:r>
          </w:p>
        </w:tc>
        <w:tc>
          <w:tcPr>
            <w:tcW w:w="1377" w:type="auto"/>
          </w:tcPr>
          <w:p w14:paraId="01C6C0F6" w14:textId="77777777" w:rsidR="005E738F" w:rsidRDefault="005E738F">
            <w:pPr>
              <w:pStyle w:val="TAC"/>
            </w:pPr>
          </w:p>
        </w:tc>
        <w:tc>
          <w:tcPr>
            <w:tcW w:w="1377" w:type="auto"/>
          </w:tcPr>
          <w:p w14:paraId="40E5612D" w14:textId="77777777" w:rsidR="005E738F" w:rsidRDefault="00000000">
            <w:pPr>
              <w:pStyle w:val="TAC"/>
            </w:pPr>
            <w:r>
              <w:t>NWT c09</w:t>
            </w:r>
          </w:p>
        </w:tc>
        <w:tc>
          <w:tcPr>
            <w:tcW w:w="1377" w:type="auto"/>
            <w:shd w:val="clear" w:color="auto" w:fill="ADD8E6"/>
          </w:tcPr>
          <w:p w14:paraId="3ACDE3F3" w14:textId="77777777" w:rsidR="005E738F" w:rsidRDefault="00000000">
            <w:pPr>
              <w:pStyle w:val="TAC"/>
            </w:pPr>
            <w:r>
              <w:t>EXCEED</w:t>
            </w:r>
          </w:p>
        </w:tc>
      </w:tr>
      <w:tr w:rsidR="005E738F" w14:paraId="27CFDAB4" w14:textId="77777777">
        <w:trPr>
          <w:jc w:val="center"/>
        </w:trPr>
        <w:tc>
          <w:tcPr>
            <w:tcW w:w="1377" w:type="auto"/>
            <w:vMerge/>
          </w:tcPr>
          <w:p w14:paraId="56475451" w14:textId="77777777" w:rsidR="005E738F" w:rsidRDefault="005E738F"/>
        </w:tc>
        <w:tc>
          <w:tcPr>
            <w:tcW w:w="1377" w:type="auto"/>
          </w:tcPr>
          <w:p w14:paraId="097A99EB" w14:textId="77777777" w:rsidR="005E738F" w:rsidRDefault="00000000">
            <w:pPr>
              <w:pStyle w:val="TAC"/>
            </w:pPr>
            <w:r>
              <w:t>c25</w:t>
            </w:r>
          </w:p>
        </w:tc>
        <w:tc>
          <w:tcPr>
            <w:tcW w:w="1377" w:type="auto"/>
          </w:tcPr>
          <w:p w14:paraId="3F6F94D4" w14:textId="77777777" w:rsidR="005E738F" w:rsidRDefault="00000000">
            <w:pPr>
              <w:pStyle w:val="TAC"/>
            </w:pPr>
            <w:r>
              <w:t>24.4</w:t>
            </w:r>
          </w:p>
        </w:tc>
        <w:tc>
          <w:tcPr>
            <w:tcW w:w="1377" w:type="auto"/>
          </w:tcPr>
          <w:p w14:paraId="36AD554B" w14:textId="77777777" w:rsidR="005E738F" w:rsidRDefault="00000000">
            <w:pPr>
              <w:pStyle w:val="TAC"/>
            </w:pPr>
            <w:r>
              <w:t>off</w:t>
            </w:r>
          </w:p>
        </w:tc>
        <w:tc>
          <w:tcPr>
            <w:tcW w:w="1377" w:type="auto"/>
          </w:tcPr>
          <w:p w14:paraId="32ADF4A4" w14:textId="77777777" w:rsidR="005E738F" w:rsidRDefault="005E738F">
            <w:pPr>
              <w:pStyle w:val="TAC"/>
            </w:pPr>
          </w:p>
        </w:tc>
        <w:tc>
          <w:tcPr>
            <w:tcW w:w="1377" w:type="auto"/>
          </w:tcPr>
          <w:p w14:paraId="568EFB9D" w14:textId="77777777" w:rsidR="005E738F" w:rsidRDefault="00000000">
            <w:pPr>
              <w:pStyle w:val="TAC"/>
            </w:pPr>
            <w:r>
              <w:t>NWT c10</w:t>
            </w:r>
          </w:p>
        </w:tc>
        <w:tc>
          <w:tcPr>
            <w:tcW w:w="1377" w:type="auto"/>
            <w:shd w:val="clear" w:color="auto" w:fill="ADD8E6"/>
          </w:tcPr>
          <w:p w14:paraId="46578D2D" w14:textId="77777777" w:rsidR="005E738F" w:rsidRDefault="00000000">
            <w:pPr>
              <w:pStyle w:val="TAC"/>
            </w:pPr>
            <w:r>
              <w:t>EXCEED</w:t>
            </w:r>
          </w:p>
        </w:tc>
      </w:tr>
      <w:tr w:rsidR="005E738F" w14:paraId="7003D3EF" w14:textId="77777777">
        <w:trPr>
          <w:jc w:val="center"/>
        </w:trPr>
        <w:tc>
          <w:tcPr>
            <w:tcW w:w="1377" w:type="auto"/>
            <w:vMerge/>
          </w:tcPr>
          <w:p w14:paraId="6C05FFAF" w14:textId="77777777" w:rsidR="005E738F" w:rsidRDefault="005E738F"/>
        </w:tc>
        <w:tc>
          <w:tcPr>
            <w:tcW w:w="1377" w:type="auto"/>
          </w:tcPr>
          <w:p w14:paraId="3D2EC3AD" w14:textId="77777777" w:rsidR="005E738F" w:rsidRDefault="00000000">
            <w:pPr>
              <w:pStyle w:val="TAC"/>
            </w:pPr>
            <w:r>
              <w:t>c26</w:t>
            </w:r>
          </w:p>
        </w:tc>
        <w:tc>
          <w:tcPr>
            <w:tcW w:w="1377" w:type="auto"/>
          </w:tcPr>
          <w:p w14:paraId="46159B4A" w14:textId="77777777" w:rsidR="005E738F" w:rsidRDefault="00000000">
            <w:pPr>
              <w:pStyle w:val="TAC"/>
            </w:pPr>
            <w:r>
              <w:t>32</w:t>
            </w:r>
          </w:p>
        </w:tc>
        <w:tc>
          <w:tcPr>
            <w:tcW w:w="1377" w:type="auto"/>
          </w:tcPr>
          <w:p w14:paraId="45F33EBF" w14:textId="77777777" w:rsidR="005E738F" w:rsidRDefault="00000000">
            <w:pPr>
              <w:pStyle w:val="TAC"/>
            </w:pPr>
            <w:r>
              <w:t>off</w:t>
            </w:r>
          </w:p>
        </w:tc>
        <w:tc>
          <w:tcPr>
            <w:tcW w:w="1377" w:type="auto"/>
          </w:tcPr>
          <w:p w14:paraId="1FBB0F90" w14:textId="77777777" w:rsidR="005E738F" w:rsidRDefault="005E738F">
            <w:pPr>
              <w:pStyle w:val="TAC"/>
            </w:pPr>
          </w:p>
        </w:tc>
        <w:tc>
          <w:tcPr>
            <w:tcW w:w="1377" w:type="auto"/>
          </w:tcPr>
          <w:p w14:paraId="6650C98C" w14:textId="77777777" w:rsidR="005E738F" w:rsidRDefault="00000000">
            <w:pPr>
              <w:pStyle w:val="TAC"/>
            </w:pPr>
            <w:r>
              <w:t>NWT c12 or BT c11</w:t>
            </w:r>
          </w:p>
        </w:tc>
        <w:tc>
          <w:tcPr>
            <w:tcW w:w="1377" w:type="auto"/>
          </w:tcPr>
          <w:p w14:paraId="4450EF94" w14:textId="77777777" w:rsidR="005E738F" w:rsidRDefault="00000000">
            <w:pPr>
              <w:pStyle w:val="TAC"/>
            </w:pPr>
            <w:r>
              <w:t>PASS</w:t>
            </w:r>
          </w:p>
        </w:tc>
      </w:tr>
      <w:tr w:rsidR="005E738F" w14:paraId="6895E40D" w14:textId="77777777">
        <w:trPr>
          <w:jc w:val="center"/>
        </w:trPr>
        <w:tc>
          <w:tcPr>
            <w:tcW w:w="1377" w:type="auto"/>
            <w:vMerge/>
          </w:tcPr>
          <w:p w14:paraId="5DE6697D" w14:textId="77777777" w:rsidR="005E738F" w:rsidRDefault="005E738F"/>
        </w:tc>
        <w:tc>
          <w:tcPr>
            <w:tcW w:w="1377" w:type="auto"/>
          </w:tcPr>
          <w:p w14:paraId="6B69CF60" w14:textId="77777777" w:rsidR="005E738F" w:rsidRDefault="00000000">
            <w:pPr>
              <w:pStyle w:val="TAC"/>
            </w:pPr>
            <w:r>
              <w:t>c27</w:t>
            </w:r>
          </w:p>
        </w:tc>
        <w:tc>
          <w:tcPr>
            <w:tcW w:w="1377" w:type="auto"/>
          </w:tcPr>
          <w:p w14:paraId="55459673" w14:textId="77777777" w:rsidR="005E738F" w:rsidRDefault="00000000">
            <w:pPr>
              <w:pStyle w:val="TAC"/>
            </w:pPr>
            <w:r>
              <w:t>48</w:t>
            </w:r>
          </w:p>
        </w:tc>
        <w:tc>
          <w:tcPr>
            <w:tcW w:w="1377" w:type="auto"/>
          </w:tcPr>
          <w:p w14:paraId="69A9AE4A" w14:textId="77777777" w:rsidR="005E738F" w:rsidRDefault="00000000">
            <w:pPr>
              <w:pStyle w:val="TAC"/>
            </w:pPr>
            <w:r>
              <w:t>off</w:t>
            </w:r>
          </w:p>
        </w:tc>
        <w:tc>
          <w:tcPr>
            <w:tcW w:w="1377" w:type="auto"/>
          </w:tcPr>
          <w:p w14:paraId="2D903808" w14:textId="77777777" w:rsidR="005E738F" w:rsidRDefault="005E738F">
            <w:pPr>
              <w:pStyle w:val="TAC"/>
            </w:pPr>
          </w:p>
        </w:tc>
        <w:tc>
          <w:tcPr>
            <w:tcW w:w="1377" w:type="auto"/>
          </w:tcPr>
          <w:p w14:paraId="10C25B02" w14:textId="77777777" w:rsidR="005E738F" w:rsidRDefault="00000000">
            <w:pPr>
              <w:pStyle w:val="TAC"/>
            </w:pPr>
            <w:r>
              <w:t>NWT c14 or BT c13</w:t>
            </w:r>
          </w:p>
        </w:tc>
        <w:tc>
          <w:tcPr>
            <w:tcW w:w="1377" w:type="auto"/>
          </w:tcPr>
          <w:p w14:paraId="0B2A15E0" w14:textId="77777777" w:rsidR="005E738F" w:rsidRDefault="00000000">
            <w:pPr>
              <w:pStyle w:val="TAC"/>
            </w:pPr>
            <w:r>
              <w:t>PASS</w:t>
            </w:r>
          </w:p>
        </w:tc>
      </w:tr>
      <w:tr w:rsidR="005E738F" w14:paraId="3454B761" w14:textId="77777777">
        <w:trPr>
          <w:jc w:val="center"/>
        </w:trPr>
        <w:tc>
          <w:tcPr>
            <w:tcW w:w="1377" w:type="auto"/>
            <w:vMerge/>
          </w:tcPr>
          <w:p w14:paraId="595AB0F8" w14:textId="77777777" w:rsidR="005E738F" w:rsidRDefault="005E738F"/>
        </w:tc>
        <w:tc>
          <w:tcPr>
            <w:tcW w:w="1377" w:type="auto"/>
          </w:tcPr>
          <w:p w14:paraId="074409AA" w14:textId="77777777" w:rsidR="005E738F" w:rsidRDefault="00000000">
            <w:pPr>
              <w:pStyle w:val="TAC"/>
            </w:pPr>
            <w:r>
              <w:t>c28</w:t>
            </w:r>
          </w:p>
        </w:tc>
        <w:tc>
          <w:tcPr>
            <w:tcW w:w="1377" w:type="auto"/>
          </w:tcPr>
          <w:p w14:paraId="583383FE" w14:textId="77777777" w:rsidR="005E738F" w:rsidRDefault="00000000">
            <w:pPr>
              <w:pStyle w:val="TAC"/>
            </w:pPr>
            <w:r>
              <w:t>64</w:t>
            </w:r>
          </w:p>
        </w:tc>
        <w:tc>
          <w:tcPr>
            <w:tcW w:w="1377" w:type="auto"/>
          </w:tcPr>
          <w:p w14:paraId="4B5B7AD1" w14:textId="77777777" w:rsidR="005E738F" w:rsidRDefault="00000000">
            <w:pPr>
              <w:pStyle w:val="TAC"/>
            </w:pPr>
            <w:r>
              <w:t>off</w:t>
            </w:r>
          </w:p>
        </w:tc>
        <w:tc>
          <w:tcPr>
            <w:tcW w:w="1377" w:type="auto"/>
          </w:tcPr>
          <w:p w14:paraId="0F839213" w14:textId="77777777" w:rsidR="005E738F" w:rsidRDefault="005E738F">
            <w:pPr>
              <w:pStyle w:val="TAC"/>
            </w:pPr>
          </w:p>
        </w:tc>
        <w:tc>
          <w:tcPr>
            <w:tcW w:w="1377" w:type="auto"/>
          </w:tcPr>
          <w:p w14:paraId="458796D4" w14:textId="77777777" w:rsidR="005E738F" w:rsidRDefault="00000000">
            <w:pPr>
              <w:pStyle w:val="TAC"/>
            </w:pPr>
            <w:r>
              <w:t>NWT c15 or BT c14</w:t>
            </w:r>
          </w:p>
        </w:tc>
        <w:tc>
          <w:tcPr>
            <w:tcW w:w="1377" w:type="auto"/>
          </w:tcPr>
          <w:p w14:paraId="7DB21821" w14:textId="77777777" w:rsidR="005E738F" w:rsidRDefault="00000000">
            <w:pPr>
              <w:pStyle w:val="TAC"/>
            </w:pPr>
            <w:r>
              <w:t>PASS</w:t>
            </w:r>
          </w:p>
        </w:tc>
      </w:tr>
      <w:tr w:rsidR="005E738F" w14:paraId="5A20389F" w14:textId="77777777">
        <w:trPr>
          <w:jc w:val="center"/>
        </w:trPr>
        <w:tc>
          <w:tcPr>
            <w:tcW w:w="1377" w:type="auto"/>
            <w:vMerge/>
          </w:tcPr>
          <w:p w14:paraId="310BD4CA" w14:textId="77777777" w:rsidR="005E738F" w:rsidRDefault="005E738F"/>
        </w:tc>
        <w:tc>
          <w:tcPr>
            <w:tcW w:w="1377" w:type="auto"/>
          </w:tcPr>
          <w:p w14:paraId="2DEF06FA" w14:textId="77777777" w:rsidR="005E738F" w:rsidRDefault="00000000">
            <w:pPr>
              <w:pStyle w:val="TAC"/>
            </w:pPr>
            <w:r>
              <w:t>c29</w:t>
            </w:r>
          </w:p>
        </w:tc>
        <w:tc>
          <w:tcPr>
            <w:tcW w:w="1377" w:type="auto"/>
          </w:tcPr>
          <w:p w14:paraId="45EB6422" w14:textId="77777777" w:rsidR="005E738F" w:rsidRDefault="00000000">
            <w:pPr>
              <w:pStyle w:val="TAC"/>
            </w:pPr>
            <w:r>
              <w:t>80</w:t>
            </w:r>
          </w:p>
        </w:tc>
        <w:tc>
          <w:tcPr>
            <w:tcW w:w="1377" w:type="auto"/>
          </w:tcPr>
          <w:p w14:paraId="726D58D8" w14:textId="77777777" w:rsidR="005E738F" w:rsidRDefault="00000000">
            <w:pPr>
              <w:pStyle w:val="TAC"/>
            </w:pPr>
            <w:r>
              <w:t>off</w:t>
            </w:r>
          </w:p>
        </w:tc>
        <w:tc>
          <w:tcPr>
            <w:tcW w:w="1377" w:type="auto"/>
          </w:tcPr>
          <w:p w14:paraId="67F65745" w14:textId="77777777" w:rsidR="005E738F" w:rsidRDefault="005E738F">
            <w:pPr>
              <w:pStyle w:val="TAC"/>
            </w:pPr>
          </w:p>
        </w:tc>
        <w:tc>
          <w:tcPr>
            <w:tcW w:w="1377" w:type="auto"/>
          </w:tcPr>
          <w:p w14:paraId="707ED532" w14:textId="77777777" w:rsidR="005E738F" w:rsidRDefault="00000000">
            <w:pPr>
              <w:pStyle w:val="TAC"/>
            </w:pPr>
            <w:r>
              <w:t>NWT c15 or BT c14</w:t>
            </w:r>
          </w:p>
        </w:tc>
        <w:tc>
          <w:tcPr>
            <w:tcW w:w="1377" w:type="auto"/>
          </w:tcPr>
          <w:p w14:paraId="4CC5C4EB" w14:textId="77777777" w:rsidR="005E738F" w:rsidRDefault="00000000">
            <w:pPr>
              <w:pStyle w:val="TAC"/>
            </w:pPr>
            <w:r>
              <w:t>PASS</w:t>
            </w:r>
          </w:p>
        </w:tc>
      </w:tr>
      <w:tr w:rsidR="005E738F" w14:paraId="738B0D59" w14:textId="77777777">
        <w:trPr>
          <w:jc w:val="center"/>
        </w:trPr>
        <w:tc>
          <w:tcPr>
            <w:tcW w:w="1377" w:type="auto"/>
            <w:vMerge/>
          </w:tcPr>
          <w:p w14:paraId="21291005" w14:textId="77777777" w:rsidR="005E738F" w:rsidRDefault="005E738F"/>
        </w:tc>
        <w:tc>
          <w:tcPr>
            <w:tcW w:w="1377" w:type="auto"/>
          </w:tcPr>
          <w:p w14:paraId="3F5844A4" w14:textId="77777777" w:rsidR="005E738F" w:rsidRDefault="00000000">
            <w:pPr>
              <w:pStyle w:val="TAC"/>
            </w:pPr>
            <w:r>
              <w:t>c30</w:t>
            </w:r>
          </w:p>
        </w:tc>
        <w:tc>
          <w:tcPr>
            <w:tcW w:w="1377" w:type="auto"/>
          </w:tcPr>
          <w:p w14:paraId="384E2397" w14:textId="77777777" w:rsidR="005E738F" w:rsidRDefault="00000000">
            <w:pPr>
              <w:pStyle w:val="TAC"/>
            </w:pPr>
            <w:r>
              <w:t>96</w:t>
            </w:r>
          </w:p>
        </w:tc>
        <w:tc>
          <w:tcPr>
            <w:tcW w:w="1377" w:type="auto"/>
          </w:tcPr>
          <w:p w14:paraId="28B833CB" w14:textId="77777777" w:rsidR="005E738F" w:rsidRDefault="00000000">
            <w:pPr>
              <w:pStyle w:val="TAC"/>
            </w:pPr>
            <w:r>
              <w:t>off</w:t>
            </w:r>
          </w:p>
        </w:tc>
        <w:tc>
          <w:tcPr>
            <w:tcW w:w="1377" w:type="auto"/>
          </w:tcPr>
          <w:p w14:paraId="3DA7C7B7" w14:textId="77777777" w:rsidR="005E738F" w:rsidRDefault="005E738F">
            <w:pPr>
              <w:pStyle w:val="TAC"/>
            </w:pPr>
          </w:p>
        </w:tc>
        <w:tc>
          <w:tcPr>
            <w:tcW w:w="1377" w:type="auto"/>
          </w:tcPr>
          <w:p w14:paraId="68A59091" w14:textId="77777777" w:rsidR="005E738F" w:rsidRDefault="00000000">
            <w:pPr>
              <w:pStyle w:val="TAC"/>
            </w:pPr>
            <w:r>
              <w:t>NWT c16 or BT c15</w:t>
            </w:r>
          </w:p>
        </w:tc>
        <w:tc>
          <w:tcPr>
            <w:tcW w:w="1377" w:type="auto"/>
          </w:tcPr>
          <w:p w14:paraId="32A809C1" w14:textId="77777777" w:rsidR="005E738F" w:rsidRDefault="00000000">
            <w:pPr>
              <w:pStyle w:val="TAC"/>
            </w:pPr>
            <w:r>
              <w:t>PASS</w:t>
            </w:r>
          </w:p>
        </w:tc>
      </w:tr>
      <w:tr w:rsidR="005E738F" w14:paraId="53967074" w14:textId="77777777">
        <w:trPr>
          <w:jc w:val="center"/>
        </w:trPr>
        <w:tc>
          <w:tcPr>
            <w:tcW w:w="1377" w:type="auto"/>
            <w:vMerge/>
          </w:tcPr>
          <w:p w14:paraId="388C002D" w14:textId="77777777" w:rsidR="005E738F" w:rsidRDefault="005E738F"/>
        </w:tc>
        <w:tc>
          <w:tcPr>
            <w:tcW w:w="1377" w:type="auto"/>
          </w:tcPr>
          <w:p w14:paraId="6DEF871A" w14:textId="77777777" w:rsidR="005E738F" w:rsidRDefault="00000000">
            <w:pPr>
              <w:pStyle w:val="TAC"/>
            </w:pPr>
            <w:r>
              <w:t>c31</w:t>
            </w:r>
          </w:p>
        </w:tc>
        <w:tc>
          <w:tcPr>
            <w:tcW w:w="1377" w:type="auto"/>
          </w:tcPr>
          <w:p w14:paraId="191ED899" w14:textId="77777777" w:rsidR="005E738F" w:rsidRDefault="00000000">
            <w:pPr>
              <w:pStyle w:val="TAC"/>
            </w:pPr>
            <w:r>
              <w:t>24.4</w:t>
            </w:r>
          </w:p>
        </w:tc>
        <w:tc>
          <w:tcPr>
            <w:tcW w:w="1377" w:type="auto"/>
          </w:tcPr>
          <w:p w14:paraId="4F682BA4" w14:textId="77777777" w:rsidR="005E738F" w:rsidRDefault="00000000">
            <w:pPr>
              <w:pStyle w:val="TAC"/>
            </w:pPr>
            <w:r>
              <w:t>off</w:t>
            </w:r>
          </w:p>
        </w:tc>
        <w:tc>
          <w:tcPr>
            <w:tcW w:w="1377" w:type="auto"/>
          </w:tcPr>
          <w:p w14:paraId="6A5F060C" w14:textId="77777777" w:rsidR="005E738F" w:rsidRDefault="00000000">
            <w:pPr>
              <w:pStyle w:val="TAC"/>
            </w:pPr>
            <w:r>
              <w:t>5%</w:t>
            </w:r>
          </w:p>
        </w:tc>
        <w:tc>
          <w:tcPr>
            <w:tcW w:w="1377" w:type="auto"/>
          </w:tcPr>
          <w:p w14:paraId="5A77E189" w14:textId="77777777" w:rsidR="005E738F" w:rsidRDefault="00000000">
            <w:pPr>
              <w:pStyle w:val="TAC"/>
            </w:pPr>
            <w:r>
              <w:t>NWT c17</w:t>
            </w:r>
          </w:p>
        </w:tc>
        <w:tc>
          <w:tcPr>
            <w:tcW w:w="1377" w:type="auto"/>
            <w:shd w:val="clear" w:color="auto" w:fill="ADD8E6"/>
          </w:tcPr>
          <w:p w14:paraId="4414232E" w14:textId="77777777" w:rsidR="005E738F" w:rsidRDefault="00000000">
            <w:pPr>
              <w:pStyle w:val="TAC"/>
            </w:pPr>
            <w:r>
              <w:t>EXCEED</w:t>
            </w:r>
          </w:p>
        </w:tc>
      </w:tr>
      <w:tr w:rsidR="005E738F" w14:paraId="6B319FD8" w14:textId="77777777">
        <w:trPr>
          <w:jc w:val="center"/>
        </w:trPr>
        <w:tc>
          <w:tcPr>
            <w:tcW w:w="1377" w:type="auto"/>
            <w:vMerge/>
          </w:tcPr>
          <w:p w14:paraId="4D64FCB0" w14:textId="77777777" w:rsidR="005E738F" w:rsidRDefault="005E738F"/>
        </w:tc>
        <w:tc>
          <w:tcPr>
            <w:tcW w:w="1377" w:type="auto"/>
          </w:tcPr>
          <w:p w14:paraId="363ED104" w14:textId="77777777" w:rsidR="005E738F" w:rsidRDefault="00000000">
            <w:pPr>
              <w:pStyle w:val="TAC"/>
            </w:pPr>
            <w:r>
              <w:t>c32</w:t>
            </w:r>
          </w:p>
        </w:tc>
        <w:tc>
          <w:tcPr>
            <w:tcW w:w="1377" w:type="auto"/>
          </w:tcPr>
          <w:p w14:paraId="22E56191" w14:textId="77777777" w:rsidR="005E738F" w:rsidRDefault="00000000">
            <w:pPr>
              <w:pStyle w:val="TAC"/>
            </w:pPr>
            <w:r>
              <w:t>32</w:t>
            </w:r>
          </w:p>
        </w:tc>
        <w:tc>
          <w:tcPr>
            <w:tcW w:w="1377" w:type="auto"/>
          </w:tcPr>
          <w:p w14:paraId="54DCCCB8" w14:textId="77777777" w:rsidR="005E738F" w:rsidRDefault="00000000">
            <w:pPr>
              <w:pStyle w:val="TAC"/>
            </w:pPr>
            <w:r>
              <w:t>off</w:t>
            </w:r>
          </w:p>
        </w:tc>
        <w:tc>
          <w:tcPr>
            <w:tcW w:w="1377" w:type="auto"/>
          </w:tcPr>
          <w:p w14:paraId="35A68EE7" w14:textId="77777777" w:rsidR="005E738F" w:rsidRDefault="00000000">
            <w:pPr>
              <w:pStyle w:val="TAC"/>
            </w:pPr>
            <w:r>
              <w:t>5%</w:t>
            </w:r>
          </w:p>
        </w:tc>
        <w:tc>
          <w:tcPr>
            <w:tcW w:w="1377" w:type="auto"/>
          </w:tcPr>
          <w:p w14:paraId="51C50883" w14:textId="77777777" w:rsidR="005E738F" w:rsidRDefault="00000000">
            <w:pPr>
              <w:pStyle w:val="TAC"/>
            </w:pPr>
            <w:r>
              <w:t>NWT c19 or BT c18</w:t>
            </w:r>
          </w:p>
        </w:tc>
        <w:tc>
          <w:tcPr>
            <w:tcW w:w="1377" w:type="auto"/>
          </w:tcPr>
          <w:p w14:paraId="0EE46634" w14:textId="77777777" w:rsidR="005E738F" w:rsidRDefault="00000000">
            <w:pPr>
              <w:pStyle w:val="TAC"/>
            </w:pPr>
            <w:r>
              <w:t>PASS</w:t>
            </w:r>
          </w:p>
        </w:tc>
      </w:tr>
      <w:tr w:rsidR="005E738F" w14:paraId="09D43F4A" w14:textId="77777777">
        <w:trPr>
          <w:jc w:val="center"/>
        </w:trPr>
        <w:tc>
          <w:tcPr>
            <w:tcW w:w="1377" w:type="auto"/>
            <w:vMerge/>
          </w:tcPr>
          <w:p w14:paraId="69CE2231" w14:textId="77777777" w:rsidR="005E738F" w:rsidRDefault="005E738F"/>
        </w:tc>
        <w:tc>
          <w:tcPr>
            <w:tcW w:w="1377" w:type="auto"/>
          </w:tcPr>
          <w:p w14:paraId="2402B467" w14:textId="77777777" w:rsidR="005E738F" w:rsidRDefault="00000000">
            <w:pPr>
              <w:pStyle w:val="TAC"/>
            </w:pPr>
            <w:r>
              <w:t>c33</w:t>
            </w:r>
          </w:p>
        </w:tc>
        <w:tc>
          <w:tcPr>
            <w:tcW w:w="1377" w:type="auto"/>
          </w:tcPr>
          <w:p w14:paraId="16CF9DE6" w14:textId="77777777" w:rsidR="005E738F" w:rsidRDefault="00000000">
            <w:pPr>
              <w:pStyle w:val="TAC"/>
            </w:pPr>
            <w:r>
              <w:t>48</w:t>
            </w:r>
          </w:p>
        </w:tc>
        <w:tc>
          <w:tcPr>
            <w:tcW w:w="1377" w:type="auto"/>
          </w:tcPr>
          <w:p w14:paraId="35E94929" w14:textId="77777777" w:rsidR="005E738F" w:rsidRDefault="00000000">
            <w:pPr>
              <w:pStyle w:val="TAC"/>
            </w:pPr>
            <w:r>
              <w:t>off</w:t>
            </w:r>
          </w:p>
        </w:tc>
        <w:tc>
          <w:tcPr>
            <w:tcW w:w="1377" w:type="auto"/>
          </w:tcPr>
          <w:p w14:paraId="51A8841C" w14:textId="77777777" w:rsidR="005E738F" w:rsidRDefault="00000000">
            <w:pPr>
              <w:pStyle w:val="TAC"/>
            </w:pPr>
            <w:r>
              <w:t>5%</w:t>
            </w:r>
          </w:p>
        </w:tc>
        <w:tc>
          <w:tcPr>
            <w:tcW w:w="1377" w:type="auto"/>
          </w:tcPr>
          <w:p w14:paraId="48E0F452" w14:textId="77777777" w:rsidR="005E738F" w:rsidRDefault="00000000">
            <w:pPr>
              <w:pStyle w:val="TAC"/>
            </w:pPr>
            <w:r>
              <w:t>NWT c21 or BT c20</w:t>
            </w:r>
          </w:p>
        </w:tc>
        <w:tc>
          <w:tcPr>
            <w:tcW w:w="1377" w:type="auto"/>
          </w:tcPr>
          <w:p w14:paraId="7909D8EF" w14:textId="77777777" w:rsidR="005E738F" w:rsidRDefault="00000000">
            <w:pPr>
              <w:pStyle w:val="TAC"/>
            </w:pPr>
            <w:r>
              <w:t>PASS</w:t>
            </w:r>
          </w:p>
        </w:tc>
      </w:tr>
      <w:tr w:rsidR="005E738F" w14:paraId="65EEB151" w14:textId="77777777">
        <w:trPr>
          <w:jc w:val="center"/>
        </w:trPr>
        <w:tc>
          <w:tcPr>
            <w:tcW w:w="1377" w:type="auto"/>
            <w:vMerge/>
          </w:tcPr>
          <w:p w14:paraId="2E8CB41A" w14:textId="77777777" w:rsidR="005E738F" w:rsidRDefault="005E738F"/>
        </w:tc>
        <w:tc>
          <w:tcPr>
            <w:tcW w:w="1377" w:type="auto"/>
          </w:tcPr>
          <w:p w14:paraId="66E62874" w14:textId="77777777" w:rsidR="005E738F" w:rsidRDefault="00000000">
            <w:pPr>
              <w:pStyle w:val="TAC"/>
            </w:pPr>
            <w:r>
              <w:t>c34</w:t>
            </w:r>
          </w:p>
        </w:tc>
        <w:tc>
          <w:tcPr>
            <w:tcW w:w="1377" w:type="auto"/>
          </w:tcPr>
          <w:p w14:paraId="26AAD045" w14:textId="77777777" w:rsidR="005E738F" w:rsidRDefault="00000000">
            <w:pPr>
              <w:pStyle w:val="TAC"/>
            </w:pPr>
            <w:r>
              <w:t>64</w:t>
            </w:r>
          </w:p>
        </w:tc>
        <w:tc>
          <w:tcPr>
            <w:tcW w:w="1377" w:type="auto"/>
          </w:tcPr>
          <w:p w14:paraId="0204B0A6" w14:textId="77777777" w:rsidR="005E738F" w:rsidRDefault="00000000">
            <w:pPr>
              <w:pStyle w:val="TAC"/>
            </w:pPr>
            <w:r>
              <w:t>off</w:t>
            </w:r>
          </w:p>
        </w:tc>
        <w:tc>
          <w:tcPr>
            <w:tcW w:w="1377" w:type="auto"/>
          </w:tcPr>
          <w:p w14:paraId="08F99205" w14:textId="77777777" w:rsidR="005E738F" w:rsidRDefault="00000000">
            <w:pPr>
              <w:pStyle w:val="TAC"/>
            </w:pPr>
            <w:r>
              <w:t>5%</w:t>
            </w:r>
          </w:p>
        </w:tc>
        <w:tc>
          <w:tcPr>
            <w:tcW w:w="1377" w:type="auto"/>
          </w:tcPr>
          <w:p w14:paraId="696388C2" w14:textId="77777777" w:rsidR="005E738F" w:rsidRDefault="00000000">
            <w:pPr>
              <w:pStyle w:val="TAC"/>
            </w:pPr>
            <w:r>
              <w:t>NWT c22 or BT c21</w:t>
            </w:r>
          </w:p>
        </w:tc>
        <w:tc>
          <w:tcPr>
            <w:tcW w:w="1377" w:type="auto"/>
          </w:tcPr>
          <w:p w14:paraId="2A825B20" w14:textId="77777777" w:rsidR="005E738F" w:rsidRDefault="00000000">
            <w:pPr>
              <w:pStyle w:val="TAC"/>
            </w:pPr>
            <w:r>
              <w:t>PASS</w:t>
            </w:r>
          </w:p>
        </w:tc>
      </w:tr>
      <w:tr w:rsidR="005E738F" w14:paraId="25D1A67F" w14:textId="77777777">
        <w:trPr>
          <w:jc w:val="center"/>
        </w:trPr>
        <w:tc>
          <w:tcPr>
            <w:tcW w:w="1377" w:type="auto"/>
            <w:vMerge/>
          </w:tcPr>
          <w:p w14:paraId="11155056" w14:textId="77777777" w:rsidR="005E738F" w:rsidRDefault="005E738F"/>
        </w:tc>
        <w:tc>
          <w:tcPr>
            <w:tcW w:w="1377" w:type="auto"/>
          </w:tcPr>
          <w:p w14:paraId="79B7B9E5" w14:textId="77777777" w:rsidR="005E738F" w:rsidRDefault="00000000">
            <w:pPr>
              <w:pStyle w:val="TAC"/>
            </w:pPr>
            <w:r>
              <w:t>c35</w:t>
            </w:r>
          </w:p>
        </w:tc>
        <w:tc>
          <w:tcPr>
            <w:tcW w:w="1377" w:type="auto"/>
          </w:tcPr>
          <w:p w14:paraId="18639169" w14:textId="77777777" w:rsidR="005E738F" w:rsidRDefault="00000000">
            <w:pPr>
              <w:pStyle w:val="TAC"/>
            </w:pPr>
            <w:r>
              <w:t>80</w:t>
            </w:r>
          </w:p>
        </w:tc>
        <w:tc>
          <w:tcPr>
            <w:tcW w:w="1377" w:type="auto"/>
          </w:tcPr>
          <w:p w14:paraId="3ECE2F81" w14:textId="77777777" w:rsidR="005E738F" w:rsidRDefault="00000000">
            <w:pPr>
              <w:pStyle w:val="TAC"/>
            </w:pPr>
            <w:r>
              <w:t>off</w:t>
            </w:r>
          </w:p>
        </w:tc>
        <w:tc>
          <w:tcPr>
            <w:tcW w:w="1377" w:type="auto"/>
          </w:tcPr>
          <w:p w14:paraId="070130D9" w14:textId="77777777" w:rsidR="005E738F" w:rsidRDefault="00000000">
            <w:pPr>
              <w:pStyle w:val="TAC"/>
            </w:pPr>
            <w:r>
              <w:t>5%</w:t>
            </w:r>
          </w:p>
        </w:tc>
        <w:tc>
          <w:tcPr>
            <w:tcW w:w="1377" w:type="auto"/>
          </w:tcPr>
          <w:p w14:paraId="53BBA529" w14:textId="77777777" w:rsidR="005E738F" w:rsidRDefault="00000000">
            <w:pPr>
              <w:pStyle w:val="TAC"/>
            </w:pPr>
            <w:r>
              <w:t>NWT c22 or BT c21</w:t>
            </w:r>
          </w:p>
        </w:tc>
        <w:tc>
          <w:tcPr>
            <w:tcW w:w="1377" w:type="auto"/>
          </w:tcPr>
          <w:p w14:paraId="60BBF5CD" w14:textId="77777777" w:rsidR="005E738F" w:rsidRDefault="00000000">
            <w:pPr>
              <w:pStyle w:val="TAC"/>
            </w:pPr>
            <w:r>
              <w:t>PASS</w:t>
            </w:r>
          </w:p>
        </w:tc>
      </w:tr>
      <w:tr w:rsidR="005E738F" w14:paraId="107C1FD2" w14:textId="77777777">
        <w:trPr>
          <w:jc w:val="center"/>
        </w:trPr>
        <w:tc>
          <w:tcPr>
            <w:tcW w:w="1377" w:type="auto"/>
            <w:vMerge/>
          </w:tcPr>
          <w:p w14:paraId="76ED14A0" w14:textId="77777777" w:rsidR="005E738F" w:rsidRDefault="005E738F"/>
        </w:tc>
        <w:tc>
          <w:tcPr>
            <w:tcW w:w="1377" w:type="auto"/>
          </w:tcPr>
          <w:p w14:paraId="003D2AB3" w14:textId="77777777" w:rsidR="005E738F" w:rsidRDefault="00000000">
            <w:pPr>
              <w:pStyle w:val="TAC"/>
            </w:pPr>
            <w:r>
              <w:t>c36</w:t>
            </w:r>
          </w:p>
        </w:tc>
        <w:tc>
          <w:tcPr>
            <w:tcW w:w="1377" w:type="auto"/>
          </w:tcPr>
          <w:p w14:paraId="459BD025" w14:textId="77777777" w:rsidR="005E738F" w:rsidRDefault="00000000">
            <w:pPr>
              <w:pStyle w:val="TAC"/>
            </w:pPr>
            <w:r>
              <w:t>96</w:t>
            </w:r>
          </w:p>
        </w:tc>
        <w:tc>
          <w:tcPr>
            <w:tcW w:w="1377" w:type="auto"/>
          </w:tcPr>
          <w:p w14:paraId="058D0159" w14:textId="77777777" w:rsidR="005E738F" w:rsidRDefault="00000000">
            <w:pPr>
              <w:pStyle w:val="TAC"/>
            </w:pPr>
            <w:r>
              <w:t>off</w:t>
            </w:r>
          </w:p>
        </w:tc>
        <w:tc>
          <w:tcPr>
            <w:tcW w:w="1377" w:type="auto"/>
          </w:tcPr>
          <w:p w14:paraId="0D797665" w14:textId="77777777" w:rsidR="005E738F" w:rsidRDefault="00000000">
            <w:pPr>
              <w:pStyle w:val="TAC"/>
            </w:pPr>
            <w:r>
              <w:t>5%</w:t>
            </w:r>
          </w:p>
        </w:tc>
        <w:tc>
          <w:tcPr>
            <w:tcW w:w="1377" w:type="auto"/>
          </w:tcPr>
          <w:p w14:paraId="07BFC9FA" w14:textId="77777777" w:rsidR="005E738F" w:rsidRDefault="00000000">
            <w:pPr>
              <w:pStyle w:val="TAC"/>
            </w:pPr>
            <w:r>
              <w:t>NWT c23 or BT c22</w:t>
            </w:r>
          </w:p>
        </w:tc>
        <w:tc>
          <w:tcPr>
            <w:tcW w:w="1377" w:type="auto"/>
          </w:tcPr>
          <w:p w14:paraId="63B421A8" w14:textId="77777777" w:rsidR="005E738F" w:rsidRDefault="00000000">
            <w:pPr>
              <w:pStyle w:val="TAC"/>
            </w:pPr>
            <w:r>
              <w:t>PASS</w:t>
            </w:r>
          </w:p>
        </w:tc>
      </w:tr>
    </w:tbl>
    <w:p w14:paraId="04DD8373" w14:textId="77777777" w:rsidR="005E738F" w:rsidRDefault="005E738F"/>
    <w:p w14:paraId="4108832E" w14:textId="77777777" w:rsidR="005E738F" w:rsidRDefault="00000000">
      <w:r>
        <w:t>The relation between the results for the two different languages and listening laboratories is illustrated by the following scatter plot. In this plot, only the test and not the anchor conditions are depicted.</w:t>
      </w:r>
    </w:p>
    <w:p w14:paraId="7E9D6296" w14:textId="77777777" w:rsidR="005E738F" w:rsidRDefault="00000000">
      <w:pPr>
        <w:pStyle w:val="TH"/>
      </w:pPr>
      <w:r>
        <w:rPr>
          <w:noProof/>
        </w:rPr>
        <w:drawing>
          <wp:inline distT="0" distB="0" distL="0" distR="0" wp14:anchorId="209ABE00" wp14:editId="6B77D2A6">
            <wp:extent cx="3240000" cy="324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4 Condition (no anchors).png"/>
                    <pic:cNvPicPr/>
                  </pic:nvPicPr>
                  <pic:blipFill>
                    <a:blip r:embed="rId12"/>
                    <a:stretch>
                      <a:fillRect/>
                    </a:stretch>
                  </pic:blipFill>
                  <pic:spPr>
                    <a:xfrm>
                      <a:off x="0" y="0"/>
                      <a:ext cx="3240000" cy="3240000"/>
                    </a:xfrm>
                    <a:prstGeom prst="rect">
                      <a:avLst/>
                    </a:prstGeom>
                  </pic:spPr>
                </pic:pic>
              </a:graphicData>
            </a:graphic>
          </wp:inline>
        </w:drawing>
      </w:r>
    </w:p>
    <w:p w14:paraId="76DBFD64" w14:textId="2B298D8F" w:rsidR="005E738F" w:rsidRDefault="00000000">
      <w:pPr>
        <w:pStyle w:val="TF"/>
      </w:pPr>
      <w:r>
        <w:t xml:space="preserve">Figure </w:t>
      </w:r>
      <w:r>
        <w:fldChar w:fldCharType="begin"/>
      </w:r>
      <w:r>
        <w:instrText>SEQ Figure \* ARABIC</w:instrText>
      </w:r>
      <w:r w:rsidR="001216E8">
        <w:fldChar w:fldCharType="separate"/>
      </w:r>
      <w:r w:rsidR="001216E8">
        <w:rPr>
          <w:noProof/>
        </w:rPr>
        <w:t>4</w:t>
      </w:r>
      <w:r>
        <w:fldChar w:fldCharType="end"/>
      </w:r>
      <w:r>
        <w:t>: Scatter plot of averaged test condition ratings for the two listening laboratories/languages of experiment P800-4</w:t>
      </w:r>
    </w:p>
    <w:p w14:paraId="7094CA8E" w14:textId="77777777" w:rsidR="005E738F" w:rsidRDefault="00000000">
      <w:r>
        <w:br w:type="page"/>
      </w:r>
    </w:p>
    <w:p w14:paraId="172B92B7" w14:textId="77777777" w:rsidR="00A07CFB" w:rsidRDefault="00A07CFB" w:rsidP="00A07CFB">
      <w:pPr>
        <w:pStyle w:val="Heading2"/>
      </w:pPr>
      <w:r>
        <w:lastRenderedPageBreak/>
        <w:t>P800-5 (FOA, Speech+Background)</w:t>
      </w:r>
    </w:p>
    <w:p w14:paraId="7DA823F5" w14:textId="77777777" w:rsidR="005E738F" w:rsidRDefault="00000000">
      <w:r>
        <w:t>The complete statistical evaluation of the requirement ToR tests for experiment P800-5 is given in the following table. The evaluation is done separately for the data from the two listening laboratories.</w:t>
      </w:r>
    </w:p>
    <w:p w14:paraId="36787806" w14:textId="737A11A5" w:rsidR="005E738F" w:rsidRDefault="00000000">
      <w:pPr>
        <w:pStyle w:val="TH"/>
      </w:pPr>
      <w:r>
        <w:t xml:space="preserve">Table </w:t>
      </w:r>
      <w:r>
        <w:fldChar w:fldCharType="begin"/>
      </w:r>
      <w:r>
        <w:instrText>SEQ Table \* ARABIC</w:instrText>
      </w:r>
      <w:r w:rsidR="001216E8">
        <w:fldChar w:fldCharType="separate"/>
      </w:r>
      <w:r w:rsidR="001216E8">
        <w:rPr>
          <w:noProof/>
        </w:rPr>
        <w:t>12</w:t>
      </w:r>
      <w:r>
        <w:fldChar w:fldCharType="end"/>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5E738F" w14:paraId="6114B577" w14:textId="77777777">
        <w:trPr>
          <w:jc w:val="center"/>
        </w:trPr>
        <w:tc>
          <w:tcPr>
            <w:tcW w:w="643" w:type="auto"/>
            <w:gridSpan w:val="2"/>
            <w:vMerge w:val="restart"/>
          </w:tcPr>
          <w:p w14:paraId="46A14822" w14:textId="77777777" w:rsidR="005E738F" w:rsidRDefault="005E738F">
            <w:pPr>
              <w:pStyle w:val="TAH6"/>
            </w:pPr>
          </w:p>
        </w:tc>
        <w:tc>
          <w:tcPr>
            <w:tcW w:w="643" w:type="auto"/>
          </w:tcPr>
          <w:p w14:paraId="345924E8" w14:textId="77777777" w:rsidR="005E738F" w:rsidRDefault="00000000">
            <w:pPr>
              <w:pStyle w:val="TAH6"/>
            </w:pPr>
            <w:r>
              <w:t>Type</w:t>
            </w:r>
          </w:p>
        </w:tc>
        <w:tc>
          <w:tcPr>
            <w:tcW w:w="643" w:type="auto"/>
            <w:gridSpan w:val="5"/>
          </w:tcPr>
          <w:p w14:paraId="5AE9A8FA" w14:textId="77777777" w:rsidR="005E738F" w:rsidRDefault="00000000">
            <w:pPr>
              <w:pStyle w:val="TAH6"/>
            </w:pPr>
            <w:r>
              <w:t>CuT</w:t>
            </w:r>
          </w:p>
        </w:tc>
        <w:tc>
          <w:tcPr>
            <w:tcW w:w="643" w:type="auto"/>
            <w:gridSpan w:val="4"/>
          </w:tcPr>
          <w:p w14:paraId="510470B6" w14:textId="77777777" w:rsidR="005E738F" w:rsidRDefault="00000000">
            <w:pPr>
              <w:pStyle w:val="TAH6"/>
            </w:pPr>
            <w:r>
              <w:t>EVS Reference</w:t>
            </w:r>
          </w:p>
        </w:tc>
        <w:tc>
          <w:tcPr>
            <w:tcW w:w="643" w:type="auto"/>
            <w:gridSpan w:val="3"/>
          </w:tcPr>
          <w:p w14:paraId="3264D38E" w14:textId="77777777" w:rsidR="005E738F" w:rsidRDefault="00000000">
            <w:pPr>
              <w:pStyle w:val="TAH6"/>
            </w:pPr>
            <w:r>
              <w:t>Evaluation</w:t>
            </w:r>
          </w:p>
        </w:tc>
      </w:tr>
      <w:tr w:rsidR="005E738F" w14:paraId="79A39AD1" w14:textId="77777777">
        <w:trPr>
          <w:jc w:val="center"/>
        </w:trPr>
        <w:tc>
          <w:tcPr>
            <w:tcW w:w="643" w:type="auto"/>
            <w:gridSpan w:val="2"/>
            <w:vMerge/>
          </w:tcPr>
          <w:p w14:paraId="72828FFC" w14:textId="77777777" w:rsidR="005E738F" w:rsidRDefault="005E738F"/>
        </w:tc>
        <w:tc>
          <w:tcPr>
            <w:tcW w:w="643" w:type="auto"/>
          </w:tcPr>
          <w:p w14:paraId="15DABD1F" w14:textId="77777777" w:rsidR="005E738F" w:rsidRDefault="00000000">
            <w:pPr>
              <w:pStyle w:val="TAH6"/>
            </w:pPr>
            <w:r>
              <w:t>Value</w:t>
            </w:r>
          </w:p>
        </w:tc>
        <w:tc>
          <w:tcPr>
            <w:tcW w:w="643" w:type="auto"/>
          </w:tcPr>
          <w:p w14:paraId="03960A6F" w14:textId="77777777" w:rsidR="005E738F" w:rsidRDefault="00000000">
            <w:pPr>
              <w:pStyle w:val="TAH6"/>
            </w:pPr>
            <w:r>
              <w:t>Bitrate</w:t>
            </w:r>
          </w:p>
        </w:tc>
        <w:tc>
          <w:tcPr>
            <w:tcW w:w="643" w:type="auto"/>
          </w:tcPr>
          <w:p w14:paraId="2E1AF255" w14:textId="77777777" w:rsidR="005E738F" w:rsidRDefault="00000000">
            <w:pPr>
              <w:pStyle w:val="TAH6"/>
            </w:pPr>
            <w:r>
              <w:t>DTX</w:t>
            </w:r>
          </w:p>
        </w:tc>
        <w:tc>
          <w:tcPr>
            <w:tcW w:w="643" w:type="auto"/>
          </w:tcPr>
          <w:p w14:paraId="5ACF6E95" w14:textId="77777777" w:rsidR="005E738F" w:rsidRDefault="00000000">
            <w:pPr>
              <w:pStyle w:val="TAH6"/>
            </w:pPr>
            <w:r>
              <w:t>Req.</w:t>
            </w:r>
          </w:p>
        </w:tc>
        <w:tc>
          <w:tcPr>
            <w:tcW w:w="643" w:type="auto"/>
          </w:tcPr>
          <w:p w14:paraId="62D243D0" w14:textId="77777777" w:rsidR="005E738F" w:rsidRDefault="00000000">
            <w:pPr>
              <w:pStyle w:val="TAH6"/>
            </w:pPr>
            <w:r>
              <w:t>MOS</w:t>
            </w:r>
          </w:p>
        </w:tc>
        <w:tc>
          <w:tcPr>
            <w:tcW w:w="643" w:type="auto"/>
          </w:tcPr>
          <w:p w14:paraId="37805BCE" w14:textId="77777777" w:rsidR="005E738F" w:rsidRDefault="00000000">
            <w:pPr>
              <w:pStyle w:val="TAH6"/>
            </w:pPr>
            <w:r>
              <w:t>Std.</w:t>
            </w:r>
          </w:p>
        </w:tc>
        <w:tc>
          <w:tcPr>
            <w:tcW w:w="643" w:type="auto"/>
          </w:tcPr>
          <w:p w14:paraId="524EAE20" w14:textId="77777777" w:rsidR="005E738F" w:rsidRDefault="00000000">
            <w:pPr>
              <w:pStyle w:val="TAH6"/>
            </w:pPr>
            <w:r>
              <w:t>Cond.</w:t>
            </w:r>
          </w:p>
        </w:tc>
        <w:tc>
          <w:tcPr>
            <w:tcW w:w="643" w:type="auto"/>
          </w:tcPr>
          <w:p w14:paraId="2F7AD59F" w14:textId="77777777" w:rsidR="005E738F" w:rsidRDefault="00000000">
            <w:pPr>
              <w:pStyle w:val="TAH6"/>
            </w:pPr>
            <w:r>
              <w:t>Bitrate</w:t>
            </w:r>
          </w:p>
        </w:tc>
        <w:tc>
          <w:tcPr>
            <w:tcW w:w="643" w:type="auto"/>
          </w:tcPr>
          <w:p w14:paraId="1661FFFE" w14:textId="77777777" w:rsidR="005E738F" w:rsidRDefault="00000000">
            <w:pPr>
              <w:pStyle w:val="TAH6"/>
            </w:pPr>
            <w:r>
              <w:t>MOS</w:t>
            </w:r>
          </w:p>
        </w:tc>
        <w:tc>
          <w:tcPr>
            <w:tcW w:w="643" w:type="auto"/>
          </w:tcPr>
          <w:p w14:paraId="48A674D6" w14:textId="77777777" w:rsidR="005E738F" w:rsidRDefault="00000000">
            <w:pPr>
              <w:pStyle w:val="TAH6"/>
            </w:pPr>
            <w:r>
              <w:t>Std.</w:t>
            </w:r>
          </w:p>
        </w:tc>
        <w:tc>
          <w:tcPr>
            <w:tcW w:w="643" w:type="auto"/>
          </w:tcPr>
          <w:p w14:paraId="34DD0D1C" w14:textId="77777777" w:rsidR="005E738F" w:rsidRDefault="00000000">
            <w:pPr>
              <w:pStyle w:val="TAH6"/>
            </w:pPr>
            <w:r>
              <w:t>T-Stat</w:t>
            </w:r>
          </w:p>
        </w:tc>
        <w:tc>
          <w:tcPr>
            <w:tcW w:w="643" w:type="auto"/>
          </w:tcPr>
          <w:p w14:paraId="1F4CBD12" w14:textId="77777777" w:rsidR="005E738F" w:rsidRDefault="00000000">
            <w:pPr>
              <w:pStyle w:val="TAH6"/>
            </w:pPr>
            <w:r>
              <w:t>Result</w:t>
            </w:r>
          </w:p>
        </w:tc>
        <w:tc>
          <w:tcPr>
            <w:tcW w:w="643" w:type="auto"/>
          </w:tcPr>
          <w:p w14:paraId="5DFE2378" w14:textId="77777777" w:rsidR="005E738F" w:rsidRDefault="00000000">
            <w:pPr>
              <w:pStyle w:val="TAH6"/>
            </w:pPr>
            <w:r>
              <w:t>State</w:t>
            </w:r>
          </w:p>
        </w:tc>
      </w:tr>
      <w:tr w:rsidR="005E738F" w14:paraId="0AA34A36" w14:textId="77777777">
        <w:trPr>
          <w:jc w:val="center"/>
        </w:trPr>
        <w:tc>
          <w:tcPr>
            <w:tcW w:w="643" w:type="auto"/>
          </w:tcPr>
          <w:p w14:paraId="1477372B" w14:textId="77777777" w:rsidR="005E738F" w:rsidRDefault="00000000">
            <w:pPr>
              <w:pStyle w:val="TAH6"/>
            </w:pPr>
            <w:r>
              <w:t>Lab</w:t>
            </w:r>
          </w:p>
        </w:tc>
        <w:tc>
          <w:tcPr>
            <w:tcW w:w="643" w:type="auto"/>
          </w:tcPr>
          <w:p w14:paraId="3C8C2E2F" w14:textId="77777777" w:rsidR="005E738F" w:rsidRDefault="00000000">
            <w:pPr>
              <w:pStyle w:val="TAH6"/>
            </w:pPr>
            <w:r>
              <w:t>Cond.</w:t>
            </w:r>
          </w:p>
        </w:tc>
        <w:tc>
          <w:tcPr>
            <w:tcW w:w="643" w:type="auto"/>
          </w:tcPr>
          <w:p w14:paraId="68D49870" w14:textId="77777777" w:rsidR="005E738F" w:rsidRDefault="00000000">
            <w:pPr>
              <w:pStyle w:val="TAH6"/>
            </w:pPr>
            <w:r>
              <w:t>ToR#</w:t>
            </w:r>
          </w:p>
        </w:tc>
        <w:tc>
          <w:tcPr>
            <w:tcW w:w="643" w:type="auto"/>
            <w:gridSpan w:val="12"/>
          </w:tcPr>
          <w:p w14:paraId="3EE8F8F3" w14:textId="77777777" w:rsidR="005E738F" w:rsidRDefault="005E738F">
            <w:pPr>
              <w:pStyle w:val="TAH6"/>
            </w:pPr>
          </w:p>
        </w:tc>
      </w:tr>
      <w:tr w:rsidR="005E738F" w14:paraId="6329C795" w14:textId="77777777">
        <w:trPr>
          <w:jc w:val="center"/>
        </w:trPr>
        <w:tc>
          <w:tcPr>
            <w:tcW w:w="643" w:type="auto"/>
            <w:vMerge w:val="restart"/>
          </w:tcPr>
          <w:p w14:paraId="3562BB7B" w14:textId="77777777" w:rsidR="005E738F" w:rsidRDefault="00000000">
            <w:pPr>
              <w:pStyle w:val="TAC6"/>
            </w:pPr>
            <w:r>
              <w:t>a</w:t>
            </w:r>
          </w:p>
        </w:tc>
        <w:tc>
          <w:tcPr>
            <w:tcW w:w="643" w:type="auto"/>
          </w:tcPr>
          <w:p w14:paraId="27BF2A90" w14:textId="77777777" w:rsidR="005E738F" w:rsidRDefault="00000000">
            <w:pPr>
              <w:pStyle w:val="TAC6"/>
            </w:pPr>
            <w:r>
              <w:t>c24</w:t>
            </w:r>
          </w:p>
        </w:tc>
        <w:tc>
          <w:tcPr>
            <w:tcW w:w="643" w:type="auto"/>
          </w:tcPr>
          <w:p w14:paraId="6BD097B9" w14:textId="77777777" w:rsidR="005E738F" w:rsidRDefault="00000000">
            <w:pPr>
              <w:pStyle w:val="TAC6"/>
            </w:pPr>
            <w:r>
              <w:t>1</w:t>
            </w:r>
          </w:p>
        </w:tc>
        <w:tc>
          <w:tcPr>
            <w:tcW w:w="643" w:type="auto"/>
          </w:tcPr>
          <w:p w14:paraId="3C598400" w14:textId="77777777" w:rsidR="005E738F" w:rsidRDefault="00000000">
            <w:pPr>
              <w:pStyle w:val="TAC6"/>
            </w:pPr>
            <w:r>
              <w:t>16.4</w:t>
            </w:r>
          </w:p>
        </w:tc>
        <w:tc>
          <w:tcPr>
            <w:tcW w:w="643" w:type="auto"/>
          </w:tcPr>
          <w:p w14:paraId="5129CE23" w14:textId="77777777" w:rsidR="005E738F" w:rsidRDefault="00000000">
            <w:pPr>
              <w:pStyle w:val="TAC6"/>
            </w:pPr>
            <w:r>
              <w:t>off</w:t>
            </w:r>
          </w:p>
        </w:tc>
        <w:tc>
          <w:tcPr>
            <w:tcW w:w="643" w:type="auto"/>
          </w:tcPr>
          <w:p w14:paraId="4BD60242" w14:textId="77777777" w:rsidR="005E738F" w:rsidRDefault="00000000">
            <w:pPr>
              <w:pStyle w:val="TAC6"/>
            </w:pPr>
            <w:r>
              <w:t>NWT</w:t>
            </w:r>
          </w:p>
        </w:tc>
        <w:tc>
          <w:tcPr>
            <w:tcW w:w="643" w:type="auto"/>
          </w:tcPr>
          <w:p w14:paraId="6C218D3E" w14:textId="77777777" w:rsidR="005E738F" w:rsidRDefault="00000000">
            <w:pPr>
              <w:pStyle w:val="TAC6"/>
            </w:pPr>
            <w:r>
              <w:t>3.26</w:t>
            </w:r>
          </w:p>
        </w:tc>
        <w:tc>
          <w:tcPr>
            <w:tcW w:w="643" w:type="auto"/>
          </w:tcPr>
          <w:p w14:paraId="5E34799C" w14:textId="77777777" w:rsidR="005E738F" w:rsidRDefault="00000000">
            <w:pPr>
              <w:pStyle w:val="TAC6"/>
            </w:pPr>
            <w:r>
              <w:t>0.96</w:t>
            </w:r>
          </w:p>
        </w:tc>
        <w:tc>
          <w:tcPr>
            <w:tcW w:w="643" w:type="auto"/>
          </w:tcPr>
          <w:p w14:paraId="1E2A39B4" w14:textId="77777777" w:rsidR="005E738F" w:rsidRDefault="00000000">
            <w:pPr>
              <w:pStyle w:val="TAC6"/>
            </w:pPr>
            <w:r>
              <w:t>c09</w:t>
            </w:r>
          </w:p>
        </w:tc>
        <w:tc>
          <w:tcPr>
            <w:tcW w:w="643" w:type="auto"/>
          </w:tcPr>
          <w:p w14:paraId="54F474AC" w14:textId="77777777" w:rsidR="005E738F" w:rsidRDefault="00000000">
            <w:pPr>
              <w:pStyle w:val="TAC6"/>
            </w:pPr>
            <w:r>
              <w:t>3x7.2</w:t>
            </w:r>
          </w:p>
        </w:tc>
        <w:tc>
          <w:tcPr>
            <w:tcW w:w="643" w:type="auto"/>
          </w:tcPr>
          <w:p w14:paraId="412CD2DC" w14:textId="77777777" w:rsidR="005E738F" w:rsidRDefault="00000000">
            <w:pPr>
              <w:pStyle w:val="TAC6"/>
            </w:pPr>
            <w:r>
              <w:t>2.93</w:t>
            </w:r>
          </w:p>
        </w:tc>
        <w:tc>
          <w:tcPr>
            <w:tcW w:w="643" w:type="auto"/>
          </w:tcPr>
          <w:p w14:paraId="6FA21CBB" w14:textId="77777777" w:rsidR="005E738F" w:rsidRDefault="00000000">
            <w:pPr>
              <w:pStyle w:val="TAC6"/>
            </w:pPr>
            <w:r>
              <w:t>1.04</w:t>
            </w:r>
          </w:p>
        </w:tc>
        <w:tc>
          <w:tcPr>
            <w:tcW w:w="643" w:type="auto"/>
          </w:tcPr>
          <w:p w14:paraId="393537D5" w14:textId="77777777" w:rsidR="005E738F" w:rsidRDefault="00000000">
            <w:pPr>
              <w:pStyle w:val="TAC6"/>
            </w:pPr>
            <w:r>
              <w:t>3.06</w:t>
            </w:r>
          </w:p>
        </w:tc>
        <w:tc>
          <w:tcPr>
            <w:tcW w:w="643" w:type="auto"/>
          </w:tcPr>
          <w:p w14:paraId="49ABB0A2" w14:textId="77777777" w:rsidR="005E738F" w:rsidRDefault="00000000">
            <w:pPr>
              <w:pStyle w:val="TAC6"/>
            </w:pPr>
            <w:r>
              <w:t>BT</w:t>
            </w:r>
          </w:p>
        </w:tc>
        <w:tc>
          <w:tcPr>
            <w:tcW w:w="643" w:type="auto"/>
            <w:shd w:val="clear" w:color="auto" w:fill="ADD8E6"/>
          </w:tcPr>
          <w:p w14:paraId="5AA410EA" w14:textId="77777777" w:rsidR="005E738F" w:rsidRDefault="00000000">
            <w:pPr>
              <w:pStyle w:val="TAC6"/>
            </w:pPr>
            <w:r>
              <w:t>EXCEED</w:t>
            </w:r>
          </w:p>
        </w:tc>
      </w:tr>
      <w:tr w:rsidR="005E738F" w14:paraId="38C400D6" w14:textId="77777777">
        <w:trPr>
          <w:jc w:val="center"/>
        </w:trPr>
        <w:tc>
          <w:tcPr>
            <w:tcW w:w="643" w:type="auto"/>
            <w:vMerge/>
          </w:tcPr>
          <w:p w14:paraId="54DA9284" w14:textId="77777777" w:rsidR="005E738F" w:rsidRDefault="005E738F"/>
        </w:tc>
        <w:tc>
          <w:tcPr>
            <w:tcW w:w="643" w:type="auto"/>
          </w:tcPr>
          <w:p w14:paraId="6033C7AA" w14:textId="77777777" w:rsidR="005E738F" w:rsidRDefault="00000000">
            <w:pPr>
              <w:pStyle w:val="TAC6"/>
            </w:pPr>
            <w:r>
              <w:t>c25</w:t>
            </w:r>
          </w:p>
        </w:tc>
        <w:tc>
          <w:tcPr>
            <w:tcW w:w="643" w:type="auto"/>
          </w:tcPr>
          <w:p w14:paraId="3D7FAC4F" w14:textId="77777777" w:rsidR="005E738F" w:rsidRDefault="00000000">
            <w:pPr>
              <w:pStyle w:val="TAC6"/>
            </w:pPr>
            <w:r>
              <w:t>1</w:t>
            </w:r>
          </w:p>
        </w:tc>
        <w:tc>
          <w:tcPr>
            <w:tcW w:w="643" w:type="auto"/>
          </w:tcPr>
          <w:p w14:paraId="66022D96" w14:textId="77777777" w:rsidR="005E738F" w:rsidRDefault="00000000">
            <w:pPr>
              <w:pStyle w:val="TAC6"/>
            </w:pPr>
            <w:r>
              <w:t>24.4</w:t>
            </w:r>
          </w:p>
        </w:tc>
        <w:tc>
          <w:tcPr>
            <w:tcW w:w="643" w:type="auto"/>
          </w:tcPr>
          <w:p w14:paraId="7C9BB9FE" w14:textId="77777777" w:rsidR="005E738F" w:rsidRDefault="00000000">
            <w:pPr>
              <w:pStyle w:val="TAC6"/>
            </w:pPr>
            <w:r>
              <w:t>off</w:t>
            </w:r>
          </w:p>
        </w:tc>
        <w:tc>
          <w:tcPr>
            <w:tcW w:w="643" w:type="auto"/>
          </w:tcPr>
          <w:p w14:paraId="7D3B31B1" w14:textId="77777777" w:rsidR="005E738F" w:rsidRDefault="00000000">
            <w:pPr>
              <w:pStyle w:val="TAC6"/>
            </w:pPr>
            <w:r>
              <w:t>NWT</w:t>
            </w:r>
          </w:p>
        </w:tc>
        <w:tc>
          <w:tcPr>
            <w:tcW w:w="643" w:type="auto"/>
          </w:tcPr>
          <w:p w14:paraId="62EE4D35" w14:textId="77777777" w:rsidR="005E738F" w:rsidRDefault="00000000">
            <w:pPr>
              <w:pStyle w:val="TAC6"/>
            </w:pPr>
            <w:r>
              <w:t>3.68</w:t>
            </w:r>
          </w:p>
        </w:tc>
        <w:tc>
          <w:tcPr>
            <w:tcW w:w="643" w:type="auto"/>
          </w:tcPr>
          <w:p w14:paraId="6B14D879" w14:textId="77777777" w:rsidR="005E738F" w:rsidRDefault="00000000">
            <w:pPr>
              <w:pStyle w:val="TAC6"/>
            </w:pPr>
            <w:r>
              <w:t>1</w:t>
            </w:r>
          </w:p>
        </w:tc>
        <w:tc>
          <w:tcPr>
            <w:tcW w:w="643" w:type="auto"/>
          </w:tcPr>
          <w:p w14:paraId="19C17B37" w14:textId="77777777" w:rsidR="005E738F" w:rsidRDefault="00000000">
            <w:pPr>
              <w:pStyle w:val="TAC6"/>
            </w:pPr>
            <w:r>
              <w:t>c10</w:t>
            </w:r>
          </w:p>
        </w:tc>
        <w:tc>
          <w:tcPr>
            <w:tcW w:w="643" w:type="auto"/>
          </w:tcPr>
          <w:p w14:paraId="2EA0BE21" w14:textId="77777777" w:rsidR="005E738F" w:rsidRDefault="00000000">
            <w:pPr>
              <w:pStyle w:val="TAC6"/>
            </w:pPr>
            <w:r>
              <w:t>4x7.2</w:t>
            </w:r>
          </w:p>
        </w:tc>
        <w:tc>
          <w:tcPr>
            <w:tcW w:w="643" w:type="auto"/>
          </w:tcPr>
          <w:p w14:paraId="67AAC6F6" w14:textId="77777777" w:rsidR="005E738F" w:rsidRDefault="00000000">
            <w:pPr>
              <w:pStyle w:val="TAC6"/>
            </w:pPr>
            <w:r>
              <w:t>3.04</w:t>
            </w:r>
          </w:p>
        </w:tc>
        <w:tc>
          <w:tcPr>
            <w:tcW w:w="643" w:type="auto"/>
          </w:tcPr>
          <w:p w14:paraId="1D9FB671" w14:textId="77777777" w:rsidR="005E738F" w:rsidRDefault="00000000">
            <w:pPr>
              <w:pStyle w:val="TAC6"/>
            </w:pPr>
            <w:r>
              <w:t>1.08</w:t>
            </w:r>
          </w:p>
        </w:tc>
        <w:tc>
          <w:tcPr>
            <w:tcW w:w="643" w:type="auto"/>
          </w:tcPr>
          <w:p w14:paraId="1326D62F" w14:textId="77777777" w:rsidR="005E738F" w:rsidRDefault="00000000">
            <w:pPr>
              <w:pStyle w:val="TAC6"/>
            </w:pPr>
            <w:r>
              <w:t>5.82</w:t>
            </w:r>
          </w:p>
        </w:tc>
        <w:tc>
          <w:tcPr>
            <w:tcW w:w="643" w:type="auto"/>
          </w:tcPr>
          <w:p w14:paraId="53F38757" w14:textId="77777777" w:rsidR="005E738F" w:rsidRDefault="00000000">
            <w:pPr>
              <w:pStyle w:val="TAC6"/>
            </w:pPr>
            <w:r>
              <w:t>BT</w:t>
            </w:r>
          </w:p>
        </w:tc>
        <w:tc>
          <w:tcPr>
            <w:tcW w:w="643" w:type="auto"/>
            <w:shd w:val="clear" w:color="auto" w:fill="ADD8E6"/>
          </w:tcPr>
          <w:p w14:paraId="409BEC46" w14:textId="77777777" w:rsidR="005E738F" w:rsidRDefault="00000000">
            <w:pPr>
              <w:pStyle w:val="TAC6"/>
            </w:pPr>
            <w:r>
              <w:t>EXCEED</w:t>
            </w:r>
          </w:p>
        </w:tc>
      </w:tr>
      <w:tr w:rsidR="005E738F" w14:paraId="45846A2B" w14:textId="77777777">
        <w:trPr>
          <w:jc w:val="center"/>
        </w:trPr>
        <w:tc>
          <w:tcPr>
            <w:tcW w:w="643" w:type="auto"/>
            <w:vMerge/>
          </w:tcPr>
          <w:p w14:paraId="5260EF8D" w14:textId="77777777" w:rsidR="005E738F" w:rsidRDefault="005E738F"/>
        </w:tc>
        <w:tc>
          <w:tcPr>
            <w:tcW w:w="643" w:type="auto"/>
            <w:vMerge w:val="restart"/>
          </w:tcPr>
          <w:p w14:paraId="6BD2DDF2" w14:textId="77777777" w:rsidR="005E738F" w:rsidRDefault="00000000">
            <w:pPr>
              <w:pStyle w:val="TAC6"/>
            </w:pPr>
            <w:r>
              <w:t>c26</w:t>
            </w:r>
          </w:p>
        </w:tc>
        <w:tc>
          <w:tcPr>
            <w:tcW w:w="643" w:type="auto"/>
          </w:tcPr>
          <w:p w14:paraId="13997212" w14:textId="77777777" w:rsidR="005E738F" w:rsidRDefault="00000000">
            <w:pPr>
              <w:pStyle w:val="TAC6"/>
            </w:pPr>
            <w:r>
              <w:t>1</w:t>
            </w:r>
          </w:p>
        </w:tc>
        <w:tc>
          <w:tcPr>
            <w:tcW w:w="643" w:type="auto"/>
          </w:tcPr>
          <w:p w14:paraId="00B9D869" w14:textId="77777777" w:rsidR="005E738F" w:rsidRDefault="00000000">
            <w:pPr>
              <w:pStyle w:val="TAC6"/>
            </w:pPr>
            <w:r>
              <w:t>32</w:t>
            </w:r>
          </w:p>
        </w:tc>
        <w:tc>
          <w:tcPr>
            <w:tcW w:w="643" w:type="auto"/>
          </w:tcPr>
          <w:p w14:paraId="74AFECA3" w14:textId="77777777" w:rsidR="005E738F" w:rsidRDefault="00000000">
            <w:pPr>
              <w:pStyle w:val="TAC6"/>
            </w:pPr>
            <w:r>
              <w:t>off</w:t>
            </w:r>
          </w:p>
        </w:tc>
        <w:tc>
          <w:tcPr>
            <w:tcW w:w="643" w:type="auto"/>
          </w:tcPr>
          <w:p w14:paraId="1C1627C6" w14:textId="77777777" w:rsidR="005E738F" w:rsidRDefault="00000000">
            <w:pPr>
              <w:pStyle w:val="TAC6"/>
            </w:pPr>
            <w:r>
              <w:t>NWT</w:t>
            </w:r>
          </w:p>
        </w:tc>
        <w:tc>
          <w:tcPr>
            <w:tcW w:w="643" w:type="auto"/>
          </w:tcPr>
          <w:p w14:paraId="19008E01" w14:textId="77777777" w:rsidR="005E738F" w:rsidRDefault="00000000">
            <w:pPr>
              <w:pStyle w:val="TAC6"/>
            </w:pPr>
            <w:r>
              <w:t>3.84</w:t>
            </w:r>
          </w:p>
        </w:tc>
        <w:tc>
          <w:tcPr>
            <w:tcW w:w="643" w:type="auto"/>
          </w:tcPr>
          <w:p w14:paraId="4554833F" w14:textId="77777777" w:rsidR="005E738F" w:rsidRDefault="00000000">
            <w:pPr>
              <w:pStyle w:val="TAC6"/>
            </w:pPr>
            <w:r>
              <w:t>0.96</w:t>
            </w:r>
          </w:p>
        </w:tc>
        <w:tc>
          <w:tcPr>
            <w:tcW w:w="643" w:type="auto"/>
          </w:tcPr>
          <w:p w14:paraId="563BDB48" w14:textId="77777777" w:rsidR="005E738F" w:rsidRDefault="00000000">
            <w:pPr>
              <w:pStyle w:val="TAC6"/>
            </w:pPr>
            <w:r>
              <w:t>c12</w:t>
            </w:r>
          </w:p>
        </w:tc>
        <w:tc>
          <w:tcPr>
            <w:tcW w:w="643" w:type="auto"/>
          </w:tcPr>
          <w:p w14:paraId="5158395D" w14:textId="77777777" w:rsidR="005E738F" w:rsidRDefault="00000000">
            <w:pPr>
              <w:pStyle w:val="TAC6"/>
            </w:pPr>
            <w:r>
              <w:t>4x9.6</w:t>
            </w:r>
          </w:p>
        </w:tc>
        <w:tc>
          <w:tcPr>
            <w:tcW w:w="643" w:type="auto"/>
          </w:tcPr>
          <w:p w14:paraId="409D8751" w14:textId="77777777" w:rsidR="005E738F" w:rsidRDefault="00000000">
            <w:pPr>
              <w:pStyle w:val="TAC6"/>
            </w:pPr>
            <w:r>
              <w:t>3.74</w:t>
            </w:r>
          </w:p>
        </w:tc>
        <w:tc>
          <w:tcPr>
            <w:tcW w:w="643" w:type="auto"/>
          </w:tcPr>
          <w:p w14:paraId="765D02CB" w14:textId="77777777" w:rsidR="005E738F" w:rsidRDefault="00000000">
            <w:pPr>
              <w:pStyle w:val="TAC6"/>
            </w:pPr>
            <w:r>
              <w:t>0.88</w:t>
            </w:r>
          </w:p>
        </w:tc>
        <w:tc>
          <w:tcPr>
            <w:tcW w:w="643" w:type="auto"/>
          </w:tcPr>
          <w:p w14:paraId="694113D0" w14:textId="77777777" w:rsidR="005E738F" w:rsidRDefault="00000000">
            <w:pPr>
              <w:pStyle w:val="TAC6"/>
            </w:pPr>
            <w:r>
              <w:t>1.08</w:t>
            </w:r>
          </w:p>
        </w:tc>
        <w:tc>
          <w:tcPr>
            <w:tcW w:w="643" w:type="auto"/>
          </w:tcPr>
          <w:p w14:paraId="00A20C53" w14:textId="77777777" w:rsidR="005E738F" w:rsidRDefault="00000000">
            <w:pPr>
              <w:pStyle w:val="TAC6"/>
            </w:pPr>
            <w:r>
              <w:t>NWT</w:t>
            </w:r>
          </w:p>
        </w:tc>
        <w:tc>
          <w:tcPr>
            <w:tcW w:w="643" w:type="auto"/>
          </w:tcPr>
          <w:p w14:paraId="63BF85FF" w14:textId="77777777" w:rsidR="005E738F" w:rsidRDefault="00000000">
            <w:pPr>
              <w:pStyle w:val="TAC6"/>
            </w:pPr>
            <w:r>
              <w:t>PASS</w:t>
            </w:r>
          </w:p>
        </w:tc>
      </w:tr>
      <w:tr w:rsidR="005E738F" w14:paraId="6A89EC94" w14:textId="77777777">
        <w:trPr>
          <w:jc w:val="center"/>
        </w:trPr>
        <w:tc>
          <w:tcPr>
            <w:tcW w:w="643" w:type="auto"/>
            <w:vMerge/>
          </w:tcPr>
          <w:p w14:paraId="03E9D375" w14:textId="77777777" w:rsidR="005E738F" w:rsidRDefault="005E738F"/>
        </w:tc>
        <w:tc>
          <w:tcPr>
            <w:tcW w:w="643" w:type="auto"/>
            <w:vMerge/>
          </w:tcPr>
          <w:p w14:paraId="3C61EF32" w14:textId="77777777" w:rsidR="005E738F" w:rsidRDefault="005E738F"/>
        </w:tc>
        <w:tc>
          <w:tcPr>
            <w:tcW w:w="643" w:type="auto"/>
          </w:tcPr>
          <w:p w14:paraId="142213C7" w14:textId="77777777" w:rsidR="005E738F" w:rsidRDefault="00000000">
            <w:pPr>
              <w:pStyle w:val="TAC6"/>
            </w:pPr>
            <w:r>
              <w:t>2</w:t>
            </w:r>
          </w:p>
        </w:tc>
        <w:tc>
          <w:tcPr>
            <w:tcW w:w="643" w:type="auto"/>
          </w:tcPr>
          <w:p w14:paraId="7A5D7F1F" w14:textId="77777777" w:rsidR="005E738F" w:rsidRDefault="00000000">
            <w:pPr>
              <w:pStyle w:val="TAC6"/>
            </w:pPr>
            <w:r>
              <w:t>32</w:t>
            </w:r>
          </w:p>
        </w:tc>
        <w:tc>
          <w:tcPr>
            <w:tcW w:w="643" w:type="auto"/>
          </w:tcPr>
          <w:p w14:paraId="6FE2D38D" w14:textId="77777777" w:rsidR="005E738F" w:rsidRDefault="00000000">
            <w:pPr>
              <w:pStyle w:val="TAC6"/>
            </w:pPr>
            <w:r>
              <w:t>off</w:t>
            </w:r>
          </w:p>
        </w:tc>
        <w:tc>
          <w:tcPr>
            <w:tcW w:w="643" w:type="auto"/>
          </w:tcPr>
          <w:p w14:paraId="6BDABBD6" w14:textId="77777777" w:rsidR="005E738F" w:rsidRDefault="00000000">
            <w:pPr>
              <w:pStyle w:val="TAC6"/>
            </w:pPr>
            <w:r>
              <w:t>BT</w:t>
            </w:r>
          </w:p>
        </w:tc>
        <w:tc>
          <w:tcPr>
            <w:tcW w:w="643" w:type="auto"/>
          </w:tcPr>
          <w:p w14:paraId="4164E512" w14:textId="77777777" w:rsidR="005E738F" w:rsidRDefault="00000000">
            <w:pPr>
              <w:pStyle w:val="TAC6"/>
            </w:pPr>
            <w:r>
              <w:t>3.84</w:t>
            </w:r>
          </w:p>
        </w:tc>
        <w:tc>
          <w:tcPr>
            <w:tcW w:w="643" w:type="auto"/>
          </w:tcPr>
          <w:p w14:paraId="56B4C5C5" w14:textId="77777777" w:rsidR="005E738F" w:rsidRDefault="00000000">
            <w:pPr>
              <w:pStyle w:val="TAC6"/>
            </w:pPr>
            <w:r>
              <w:t>0.96</w:t>
            </w:r>
          </w:p>
        </w:tc>
        <w:tc>
          <w:tcPr>
            <w:tcW w:w="643" w:type="auto"/>
          </w:tcPr>
          <w:p w14:paraId="7013F56C" w14:textId="77777777" w:rsidR="005E738F" w:rsidRDefault="00000000">
            <w:pPr>
              <w:pStyle w:val="TAC6"/>
            </w:pPr>
            <w:r>
              <w:t>c11</w:t>
            </w:r>
          </w:p>
        </w:tc>
        <w:tc>
          <w:tcPr>
            <w:tcW w:w="643" w:type="auto"/>
          </w:tcPr>
          <w:p w14:paraId="48BB2ECA" w14:textId="77777777" w:rsidR="005E738F" w:rsidRDefault="00000000">
            <w:pPr>
              <w:pStyle w:val="TAC6"/>
            </w:pPr>
            <w:r>
              <w:t>4x8</w:t>
            </w:r>
          </w:p>
        </w:tc>
        <w:tc>
          <w:tcPr>
            <w:tcW w:w="643" w:type="auto"/>
          </w:tcPr>
          <w:p w14:paraId="4FFECD47" w14:textId="77777777" w:rsidR="005E738F" w:rsidRDefault="00000000">
            <w:pPr>
              <w:pStyle w:val="TAC6"/>
            </w:pPr>
            <w:r>
              <w:t>3.15</w:t>
            </w:r>
          </w:p>
        </w:tc>
        <w:tc>
          <w:tcPr>
            <w:tcW w:w="643" w:type="auto"/>
          </w:tcPr>
          <w:p w14:paraId="7D160B16" w14:textId="77777777" w:rsidR="005E738F" w:rsidRDefault="00000000">
            <w:pPr>
              <w:pStyle w:val="TAC6"/>
            </w:pPr>
            <w:r>
              <w:t>1.03</w:t>
            </w:r>
          </w:p>
        </w:tc>
        <w:tc>
          <w:tcPr>
            <w:tcW w:w="643" w:type="auto"/>
          </w:tcPr>
          <w:p w14:paraId="51B43337" w14:textId="77777777" w:rsidR="005E738F" w:rsidRDefault="00000000">
            <w:pPr>
              <w:pStyle w:val="TAC6"/>
            </w:pPr>
            <w:r>
              <w:t>6.6</w:t>
            </w:r>
          </w:p>
        </w:tc>
        <w:tc>
          <w:tcPr>
            <w:tcW w:w="643" w:type="auto"/>
          </w:tcPr>
          <w:p w14:paraId="091DB84C" w14:textId="77777777" w:rsidR="005E738F" w:rsidRDefault="00000000">
            <w:pPr>
              <w:pStyle w:val="TAC6"/>
            </w:pPr>
            <w:r>
              <w:t>BT</w:t>
            </w:r>
          </w:p>
        </w:tc>
        <w:tc>
          <w:tcPr>
            <w:tcW w:w="643" w:type="auto"/>
          </w:tcPr>
          <w:p w14:paraId="543403FD" w14:textId="77777777" w:rsidR="005E738F" w:rsidRDefault="00000000">
            <w:pPr>
              <w:pStyle w:val="TAC6"/>
            </w:pPr>
            <w:r>
              <w:t>PASS</w:t>
            </w:r>
          </w:p>
        </w:tc>
      </w:tr>
      <w:tr w:rsidR="005E738F" w14:paraId="61781058" w14:textId="77777777">
        <w:trPr>
          <w:jc w:val="center"/>
        </w:trPr>
        <w:tc>
          <w:tcPr>
            <w:tcW w:w="643" w:type="auto"/>
            <w:vMerge/>
          </w:tcPr>
          <w:p w14:paraId="4845EAA4" w14:textId="77777777" w:rsidR="005E738F" w:rsidRDefault="005E738F"/>
        </w:tc>
        <w:tc>
          <w:tcPr>
            <w:tcW w:w="643" w:type="auto"/>
            <w:vMerge w:val="restart"/>
          </w:tcPr>
          <w:p w14:paraId="3D477F9A" w14:textId="77777777" w:rsidR="005E738F" w:rsidRDefault="00000000">
            <w:pPr>
              <w:pStyle w:val="TAC6"/>
            </w:pPr>
            <w:r>
              <w:t>c27</w:t>
            </w:r>
          </w:p>
        </w:tc>
        <w:tc>
          <w:tcPr>
            <w:tcW w:w="643" w:type="auto"/>
          </w:tcPr>
          <w:p w14:paraId="7AF7119B" w14:textId="77777777" w:rsidR="005E738F" w:rsidRDefault="00000000">
            <w:pPr>
              <w:pStyle w:val="TAC6"/>
            </w:pPr>
            <w:r>
              <w:t>1</w:t>
            </w:r>
          </w:p>
        </w:tc>
        <w:tc>
          <w:tcPr>
            <w:tcW w:w="643" w:type="auto"/>
          </w:tcPr>
          <w:p w14:paraId="736B5F44" w14:textId="77777777" w:rsidR="005E738F" w:rsidRDefault="00000000">
            <w:pPr>
              <w:pStyle w:val="TAC6"/>
            </w:pPr>
            <w:r>
              <w:t>48</w:t>
            </w:r>
          </w:p>
        </w:tc>
        <w:tc>
          <w:tcPr>
            <w:tcW w:w="643" w:type="auto"/>
          </w:tcPr>
          <w:p w14:paraId="7932AC8F" w14:textId="77777777" w:rsidR="005E738F" w:rsidRDefault="00000000">
            <w:pPr>
              <w:pStyle w:val="TAC6"/>
            </w:pPr>
            <w:r>
              <w:t>off</w:t>
            </w:r>
          </w:p>
        </w:tc>
        <w:tc>
          <w:tcPr>
            <w:tcW w:w="643" w:type="auto"/>
          </w:tcPr>
          <w:p w14:paraId="2812E9B4" w14:textId="77777777" w:rsidR="005E738F" w:rsidRDefault="00000000">
            <w:pPr>
              <w:pStyle w:val="TAC6"/>
            </w:pPr>
            <w:r>
              <w:t>NWT</w:t>
            </w:r>
          </w:p>
        </w:tc>
        <w:tc>
          <w:tcPr>
            <w:tcW w:w="643" w:type="auto"/>
          </w:tcPr>
          <w:p w14:paraId="789C6CB0" w14:textId="77777777" w:rsidR="005E738F" w:rsidRDefault="00000000">
            <w:pPr>
              <w:pStyle w:val="TAC6"/>
            </w:pPr>
            <w:r>
              <w:t>4.45</w:t>
            </w:r>
          </w:p>
        </w:tc>
        <w:tc>
          <w:tcPr>
            <w:tcW w:w="643" w:type="auto"/>
          </w:tcPr>
          <w:p w14:paraId="24029506" w14:textId="77777777" w:rsidR="005E738F" w:rsidRDefault="00000000">
            <w:pPr>
              <w:pStyle w:val="TAC6"/>
            </w:pPr>
            <w:r>
              <w:t>0.66</w:t>
            </w:r>
          </w:p>
        </w:tc>
        <w:tc>
          <w:tcPr>
            <w:tcW w:w="643" w:type="auto"/>
          </w:tcPr>
          <w:p w14:paraId="121BCF0A" w14:textId="77777777" w:rsidR="005E738F" w:rsidRDefault="00000000">
            <w:pPr>
              <w:pStyle w:val="TAC6"/>
            </w:pPr>
            <w:r>
              <w:t>c14</w:t>
            </w:r>
          </w:p>
        </w:tc>
        <w:tc>
          <w:tcPr>
            <w:tcW w:w="643" w:type="auto"/>
          </w:tcPr>
          <w:p w14:paraId="4FE26D87" w14:textId="77777777" w:rsidR="005E738F" w:rsidRDefault="00000000">
            <w:pPr>
              <w:pStyle w:val="TAC6"/>
            </w:pPr>
            <w:r>
              <w:t>4x16.4</w:t>
            </w:r>
          </w:p>
        </w:tc>
        <w:tc>
          <w:tcPr>
            <w:tcW w:w="643" w:type="auto"/>
          </w:tcPr>
          <w:p w14:paraId="3C90A50A" w14:textId="77777777" w:rsidR="005E738F" w:rsidRDefault="00000000">
            <w:pPr>
              <w:pStyle w:val="TAC6"/>
            </w:pPr>
            <w:r>
              <w:t>4.27</w:t>
            </w:r>
          </w:p>
        </w:tc>
        <w:tc>
          <w:tcPr>
            <w:tcW w:w="643" w:type="auto"/>
          </w:tcPr>
          <w:p w14:paraId="14185809" w14:textId="77777777" w:rsidR="005E738F" w:rsidRDefault="00000000">
            <w:pPr>
              <w:pStyle w:val="TAC6"/>
            </w:pPr>
            <w:r>
              <w:t>0.68</w:t>
            </w:r>
          </w:p>
        </w:tc>
        <w:tc>
          <w:tcPr>
            <w:tcW w:w="643" w:type="auto"/>
          </w:tcPr>
          <w:p w14:paraId="04F61E3A" w14:textId="77777777" w:rsidR="005E738F" w:rsidRDefault="00000000">
            <w:pPr>
              <w:pStyle w:val="TAC6"/>
            </w:pPr>
            <w:r>
              <w:t>2.58</w:t>
            </w:r>
          </w:p>
        </w:tc>
        <w:tc>
          <w:tcPr>
            <w:tcW w:w="643" w:type="auto"/>
          </w:tcPr>
          <w:p w14:paraId="70F23916" w14:textId="77777777" w:rsidR="005E738F" w:rsidRDefault="00000000">
            <w:pPr>
              <w:pStyle w:val="TAC6"/>
            </w:pPr>
            <w:r>
              <w:t>BT</w:t>
            </w:r>
          </w:p>
        </w:tc>
        <w:tc>
          <w:tcPr>
            <w:tcW w:w="643" w:type="auto"/>
            <w:shd w:val="clear" w:color="auto" w:fill="ADD8E6"/>
          </w:tcPr>
          <w:p w14:paraId="1784ECAB" w14:textId="77777777" w:rsidR="005E738F" w:rsidRDefault="00000000">
            <w:pPr>
              <w:pStyle w:val="TAC6"/>
            </w:pPr>
            <w:r>
              <w:t>EXCEED</w:t>
            </w:r>
          </w:p>
        </w:tc>
      </w:tr>
      <w:tr w:rsidR="005E738F" w14:paraId="13ED6E3E" w14:textId="77777777">
        <w:trPr>
          <w:jc w:val="center"/>
        </w:trPr>
        <w:tc>
          <w:tcPr>
            <w:tcW w:w="643" w:type="auto"/>
            <w:vMerge/>
          </w:tcPr>
          <w:p w14:paraId="5617F0F6" w14:textId="77777777" w:rsidR="005E738F" w:rsidRDefault="005E738F"/>
        </w:tc>
        <w:tc>
          <w:tcPr>
            <w:tcW w:w="643" w:type="auto"/>
            <w:vMerge/>
          </w:tcPr>
          <w:p w14:paraId="6F83E3E8" w14:textId="77777777" w:rsidR="005E738F" w:rsidRDefault="005E738F"/>
        </w:tc>
        <w:tc>
          <w:tcPr>
            <w:tcW w:w="643" w:type="auto"/>
          </w:tcPr>
          <w:p w14:paraId="31CB339E" w14:textId="77777777" w:rsidR="005E738F" w:rsidRDefault="00000000">
            <w:pPr>
              <w:pStyle w:val="TAC6"/>
            </w:pPr>
            <w:r>
              <w:t>2</w:t>
            </w:r>
          </w:p>
        </w:tc>
        <w:tc>
          <w:tcPr>
            <w:tcW w:w="643" w:type="auto"/>
          </w:tcPr>
          <w:p w14:paraId="5B880372" w14:textId="77777777" w:rsidR="005E738F" w:rsidRDefault="00000000">
            <w:pPr>
              <w:pStyle w:val="TAC6"/>
            </w:pPr>
            <w:r>
              <w:t>48</w:t>
            </w:r>
          </w:p>
        </w:tc>
        <w:tc>
          <w:tcPr>
            <w:tcW w:w="643" w:type="auto"/>
          </w:tcPr>
          <w:p w14:paraId="0BF91E75" w14:textId="77777777" w:rsidR="005E738F" w:rsidRDefault="00000000">
            <w:pPr>
              <w:pStyle w:val="TAC6"/>
            </w:pPr>
            <w:r>
              <w:t>off</w:t>
            </w:r>
          </w:p>
        </w:tc>
        <w:tc>
          <w:tcPr>
            <w:tcW w:w="643" w:type="auto"/>
          </w:tcPr>
          <w:p w14:paraId="6F123383" w14:textId="77777777" w:rsidR="005E738F" w:rsidRDefault="00000000">
            <w:pPr>
              <w:pStyle w:val="TAC6"/>
            </w:pPr>
            <w:r>
              <w:t>BT</w:t>
            </w:r>
          </w:p>
        </w:tc>
        <w:tc>
          <w:tcPr>
            <w:tcW w:w="643" w:type="auto"/>
          </w:tcPr>
          <w:p w14:paraId="284F0D98" w14:textId="77777777" w:rsidR="005E738F" w:rsidRDefault="00000000">
            <w:pPr>
              <w:pStyle w:val="TAC6"/>
            </w:pPr>
            <w:r>
              <w:t>4.45</w:t>
            </w:r>
          </w:p>
        </w:tc>
        <w:tc>
          <w:tcPr>
            <w:tcW w:w="643" w:type="auto"/>
          </w:tcPr>
          <w:p w14:paraId="7BC9545C" w14:textId="77777777" w:rsidR="005E738F" w:rsidRDefault="00000000">
            <w:pPr>
              <w:pStyle w:val="TAC6"/>
            </w:pPr>
            <w:r>
              <w:t>0.66</w:t>
            </w:r>
          </w:p>
        </w:tc>
        <w:tc>
          <w:tcPr>
            <w:tcW w:w="643" w:type="auto"/>
          </w:tcPr>
          <w:p w14:paraId="75B64CF2" w14:textId="77777777" w:rsidR="005E738F" w:rsidRDefault="00000000">
            <w:pPr>
              <w:pStyle w:val="TAC6"/>
            </w:pPr>
            <w:r>
              <w:t>c13</w:t>
            </w:r>
          </w:p>
        </w:tc>
        <w:tc>
          <w:tcPr>
            <w:tcW w:w="643" w:type="auto"/>
          </w:tcPr>
          <w:p w14:paraId="6DB2E61C" w14:textId="77777777" w:rsidR="005E738F" w:rsidRDefault="00000000">
            <w:pPr>
              <w:pStyle w:val="TAC6"/>
            </w:pPr>
            <w:r>
              <w:t>4x13.2</w:t>
            </w:r>
          </w:p>
        </w:tc>
        <w:tc>
          <w:tcPr>
            <w:tcW w:w="643" w:type="auto"/>
          </w:tcPr>
          <w:p w14:paraId="0332A64E" w14:textId="77777777" w:rsidR="005E738F" w:rsidRDefault="00000000">
            <w:pPr>
              <w:pStyle w:val="TAC6"/>
            </w:pPr>
            <w:r>
              <w:t>4</w:t>
            </w:r>
          </w:p>
        </w:tc>
        <w:tc>
          <w:tcPr>
            <w:tcW w:w="643" w:type="auto"/>
          </w:tcPr>
          <w:p w14:paraId="4922A1A0" w14:textId="77777777" w:rsidR="005E738F" w:rsidRDefault="00000000">
            <w:pPr>
              <w:pStyle w:val="TAC6"/>
            </w:pPr>
            <w:r>
              <w:t>0.85</w:t>
            </w:r>
          </w:p>
        </w:tc>
        <w:tc>
          <w:tcPr>
            <w:tcW w:w="643" w:type="auto"/>
          </w:tcPr>
          <w:p w14:paraId="509F662C" w14:textId="77777777" w:rsidR="005E738F" w:rsidRDefault="00000000">
            <w:pPr>
              <w:pStyle w:val="TAC6"/>
            </w:pPr>
            <w:r>
              <w:t>5.62</w:t>
            </w:r>
          </w:p>
        </w:tc>
        <w:tc>
          <w:tcPr>
            <w:tcW w:w="643" w:type="auto"/>
          </w:tcPr>
          <w:p w14:paraId="0E1F77CF" w14:textId="77777777" w:rsidR="005E738F" w:rsidRDefault="00000000">
            <w:pPr>
              <w:pStyle w:val="TAC6"/>
            </w:pPr>
            <w:r>
              <w:t>BT</w:t>
            </w:r>
          </w:p>
        </w:tc>
        <w:tc>
          <w:tcPr>
            <w:tcW w:w="643" w:type="auto"/>
          </w:tcPr>
          <w:p w14:paraId="68440129" w14:textId="77777777" w:rsidR="005E738F" w:rsidRDefault="00000000">
            <w:pPr>
              <w:pStyle w:val="TAC6"/>
            </w:pPr>
            <w:r>
              <w:t>PASS</w:t>
            </w:r>
          </w:p>
        </w:tc>
      </w:tr>
      <w:tr w:rsidR="005E738F" w14:paraId="62F92006" w14:textId="77777777">
        <w:trPr>
          <w:jc w:val="center"/>
        </w:trPr>
        <w:tc>
          <w:tcPr>
            <w:tcW w:w="643" w:type="auto"/>
            <w:vMerge/>
          </w:tcPr>
          <w:p w14:paraId="16AB0D07" w14:textId="77777777" w:rsidR="005E738F" w:rsidRDefault="005E738F"/>
        </w:tc>
        <w:tc>
          <w:tcPr>
            <w:tcW w:w="643" w:type="auto"/>
            <w:vMerge w:val="restart"/>
          </w:tcPr>
          <w:p w14:paraId="3B1F8A7A" w14:textId="77777777" w:rsidR="005E738F" w:rsidRDefault="00000000">
            <w:pPr>
              <w:pStyle w:val="TAC6"/>
            </w:pPr>
            <w:r>
              <w:t>c28</w:t>
            </w:r>
          </w:p>
        </w:tc>
        <w:tc>
          <w:tcPr>
            <w:tcW w:w="643" w:type="auto"/>
          </w:tcPr>
          <w:p w14:paraId="4410485B" w14:textId="77777777" w:rsidR="005E738F" w:rsidRDefault="00000000">
            <w:pPr>
              <w:pStyle w:val="TAC6"/>
            </w:pPr>
            <w:r>
              <w:t>1</w:t>
            </w:r>
          </w:p>
        </w:tc>
        <w:tc>
          <w:tcPr>
            <w:tcW w:w="643" w:type="auto"/>
          </w:tcPr>
          <w:p w14:paraId="3FB4A353" w14:textId="77777777" w:rsidR="005E738F" w:rsidRDefault="00000000">
            <w:pPr>
              <w:pStyle w:val="TAC6"/>
            </w:pPr>
            <w:r>
              <w:t>64</w:t>
            </w:r>
          </w:p>
        </w:tc>
        <w:tc>
          <w:tcPr>
            <w:tcW w:w="643" w:type="auto"/>
          </w:tcPr>
          <w:p w14:paraId="0FEA7FF2" w14:textId="77777777" w:rsidR="005E738F" w:rsidRDefault="00000000">
            <w:pPr>
              <w:pStyle w:val="TAC6"/>
            </w:pPr>
            <w:r>
              <w:t>off</w:t>
            </w:r>
          </w:p>
        </w:tc>
        <w:tc>
          <w:tcPr>
            <w:tcW w:w="643" w:type="auto"/>
          </w:tcPr>
          <w:p w14:paraId="323B23C2" w14:textId="77777777" w:rsidR="005E738F" w:rsidRDefault="00000000">
            <w:pPr>
              <w:pStyle w:val="TAC6"/>
            </w:pPr>
            <w:r>
              <w:t>NWT</w:t>
            </w:r>
          </w:p>
        </w:tc>
        <w:tc>
          <w:tcPr>
            <w:tcW w:w="643" w:type="auto"/>
          </w:tcPr>
          <w:p w14:paraId="21D78FD6" w14:textId="77777777" w:rsidR="005E738F" w:rsidRDefault="00000000">
            <w:pPr>
              <w:pStyle w:val="TAC6"/>
            </w:pPr>
            <w:r>
              <w:t>4.54</w:t>
            </w:r>
          </w:p>
        </w:tc>
        <w:tc>
          <w:tcPr>
            <w:tcW w:w="643" w:type="auto"/>
          </w:tcPr>
          <w:p w14:paraId="65B5CDB8" w14:textId="77777777" w:rsidR="005E738F" w:rsidRDefault="00000000">
            <w:pPr>
              <w:pStyle w:val="TAC6"/>
            </w:pPr>
            <w:r>
              <w:t>0.59</w:t>
            </w:r>
          </w:p>
        </w:tc>
        <w:tc>
          <w:tcPr>
            <w:tcW w:w="643" w:type="auto"/>
          </w:tcPr>
          <w:p w14:paraId="0AA208E7" w14:textId="77777777" w:rsidR="005E738F" w:rsidRDefault="00000000">
            <w:pPr>
              <w:pStyle w:val="TAC6"/>
            </w:pPr>
            <w:r>
              <w:t>c15</w:t>
            </w:r>
          </w:p>
        </w:tc>
        <w:tc>
          <w:tcPr>
            <w:tcW w:w="643" w:type="auto"/>
          </w:tcPr>
          <w:p w14:paraId="053C3F78" w14:textId="77777777" w:rsidR="005E738F" w:rsidRDefault="00000000">
            <w:pPr>
              <w:pStyle w:val="TAC6"/>
            </w:pPr>
            <w:r>
              <w:t>4x24.4</w:t>
            </w:r>
          </w:p>
        </w:tc>
        <w:tc>
          <w:tcPr>
            <w:tcW w:w="643" w:type="auto"/>
          </w:tcPr>
          <w:p w14:paraId="735B7EE3" w14:textId="77777777" w:rsidR="005E738F" w:rsidRDefault="00000000">
            <w:pPr>
              <w:pStyle w:val="TAC6"/>
            </w:pPr>
            <w:r>
              <w:t>4.47</w:t>
            </w:r>
          </w:p>
        </w:tc>
        <w:tc>
          <w:tcPr>
            <w:tcW w:w="643" w:type="auto"/>
          </w:tcPr>
          <w:p w14:paraId="181FAF52" w14:textId="77777777" w:rsidR="005E738F" w:rsidRDefault="00000000">
            <w:pPr>
              <w:pStyle w:val="TAC6"/>
            </w:pPr>
            <w:r>
              <w:t>0.71</w:t>
            </w:r>
          </w:p>
        </w:tc>
        <w:tc>
          <w:tcPr>
            <w:tcW w:w="643" w:type="auto"/>
          </w:tcPr>
          <w:p w14:paraId="1295A326" w14:textId="77777777" w:rsidR="005E738F" w:rsidRDefault="00000000">
            <w:pPr>
              <w:pStyle w:val="TAC6"/>
            </w:pPr>
            <w:r>
              <w:t>1.12</w:t>
            </w:r>
          </w:p>
        </w:tc>
        <w:tc>
          <w:tcPr>
            <w:tcW w:w="643" w:type="auto"/>
          </w:tcPr>
          <w:p w14:paraId="11A0B1CA" w14:textId="77777777" w:rsidR="005E738F" w:rsidRDefault="00000000">
            <w:pPr>
              <w:pStyle w:val="TAC6"/>
            </w:pPr>
            <w:r>
              <w:t>NWT</w:t>
            </w:r>
          </w:p>
        </w:tc>
        <w:tc>
          <w:tcPr>
            <w:tcW w:w="643" w:type="auto"/>
          </w:tcPr>
          <w:p w14:paraId="5CD142B6" w14:textId="77777777" w:rsidR="005E738F" w:rsidRDefault="00000000">
            <w:pPr>
              <w:pStyle w:val="TAC6"/>
            </w:pPr>
            <w:r>
              <w:t>PASS</w:t>
            </w:r>
          </w:p>
        </w:tc>
      </w:tr>
      <w:tr w:rsidR="005E738F" w14:paraId="7CD2E84E" w14:textId="77777777">
        <w:trPr>
          <w:jc w:val="center"/>
        </w:trPr>
        <w:tc>
          <w:tcPr>
            <w:tcW w:w="643" w:type="auto"/>
            <w:vMerge/>
          </w:tcPr>
          <w:p w14:paraId="0A4E7334" w14:textId="77777777" w:rsidR="005E738F" w:rsidRDefault="005E738F"/>
        </w:tc>
        <w:tc>
          <w:tcPr>
            <w:tcW w:w="643" w:type="auto"/>
            <w:vMerge/>
          </w:tcPr>
          <w:p w14:paraId="7EA65061" w14:textId="77777777" w:rsidR="005E738F" w:rsidRDefault="005E738F"/>
        </w:tc>
        <w:tc>
          <w:tcPr>
            <w:tcW w:w="643" w:type="auto"/>
          </w:tcPr>
          <w:p w14:paraId="4D6685CF" w14:textId="77777777" w:rsidR="005E738F" w:rsidRDefault="00000000">
            <w:pPr>
              <w:pStyle w:val="TAC6"/>
            </w:pPr>
            <w:r>
              <w:t>2</w:t>
            </w:r>
          </w:p>
        </w:tc>
        <w:tc>
          <w:tcPr>
            <w:tcW w:w="643" w:type="auto"/>
          </w:tcPr>
          <w:p w14:paraId="712837AE" w14:textId="77777777" w:rsidR="005E738F" w:rsidRDefault="00000000">
            <w:pPr>
              <w:pStyle w:val="TAC6"/>
            </w:pPr>
            <w:r>
              <w:t>64</w:t>
            </w:r>
          </w:p>
        </w:tc>
        <w:tc>
          <w:tcPr>
            <w:tcW w:w="643" w:type="auto"/>
          </w:tcPr>
          <w:p w14:paraId="2EECF41D" w14:textId="77777777" w:rsidR="005E738F" w:rsidRDefault="00000000">
            <w:pPr>
              <w:pStyle w:val="TAC6"/>
            </w:pPr>
            <w:r>
              <w:t>off</w:t>
            </w:r>
          </w:p>
        </w:tc>
        <w:tc>
          <w:tcPr>
            <w:tcW w:w="643" w:type="auto"/>
          </w:tcPr>
          <w:p w14:paraId="535DD792" w14:textId="77777777" w:rsidR="005E738F" w:rsidRDefault="00000000">
            <w:pPr>
              <w:pStyle w:val="TAC6"/>
            </w:pPr>
            <w:r>
              <w:t>BT</w:t>
            </w:r>
          </w:p>
        </w:tc>
        <w:tc>
          <w:tcPr>
            <w:tcW w:w="643" w:type="auto"/>
          </w:tcPr>
          <w:p w14:paraId="5223F07A" w14:textId="77777777" w:rsidR="005E738F" w:rsidRDefault="00000000">
            <w:pPr>
              <w:pStyle w:val="TAC6"/>
            </w:pPr>
            <w:r>
              <w:t>4.54</w:t>
            </w:r>
          </w:p>
        </w:tc>
        <w:tc>
          <w:tcPr>
            <w:tcW w:w="643" w:type="auto"/>
          </w:tcPr>
          <w:p w14:paraId="47CD5C80" w14:textId="77777777" w:rsidR="005E738F" w:rsidRDefault="00000000">
            <w:pPr>
              <w:pStyle w:val="TAC6"/>
            </w:pPr>
            <w:r>
              <w:t>0.59</w:t>
            </w:r>
          </w:p>
        </w:tc>
        <w:tc>
          <w:tcPr>
            <w:tcW w:w="643" w:type="auto"/>
          </w:tcPr>
          <w:p w14:paraId="2C626EB9" w14:textId="77777777" w:rsidR="005E738F" w:rsidRDefault="00000000">
            <w:pPr>
              <w:pStyle w:val="TAC6"/>
            </w:pPr>
            <w:r>
              <w:t>c14</w:t>
            </w:r>
          </w:p>
        </w:tc>
        <w:tc>
          <w:tcPr>
            <w:tcW w:w="643" w:type="auto"/>
          </w:tcPr>
          <w:p w14:paraId="573E68FA" w14:textId="77777777" w:rsidR="005E738F" w:rsidRDefault="00000000">
            <w:pPr>
              <w:pStyle w:val="TAC6"/>
            </w:pPr>
            <w:r>
              <w:t>4x16.4</w:t>
            </w:r>
          </w:p>
        </w:tc>
        <w:tc>
          <w:tcPr>
            <w:tcW w:w="643" w:type="auto"/>
          </w:tcPr>
          <w:p w14:paraId="104E1A63" w14:textId="77777777" w:rsidR="005E738F" w:rsidRDefault="00000000">
            <w:pPr>
              <w:pStyle w:val="TAC6"/>
            </w:pPr>
            <w:r>
              <w:t>4.27</w:t>
            </w:r>
          </w:p>
        </w:tc>
        <w:tc>
          <w:tcPr>
            <w:tcW w:w="643" w:type="auto"/>
          </w:tcPr>
          <w:p w14:paraId="1F56FA18" w14:textId="77777777" w:rsidR="005E738F" w:rsidRDefault="00000000">
            <w:pPr>
              <w:pStyle w:val="TAC6"/>
            </w:pPr>
            <w:r>
              <w:t>0.68</w:t>
            </w:r>
          </w:p>
        </w:tc>
        <w:tc>
          <w:tcPr>
            <w:tcW w:w="643" w:type="auto"/>
          </w:tcPr>
          <w:p w14:paraId="66C5320C" w14:textId="77777777" w:rsidR="005E738F" w:rsidRDefault="00000000">
            <w:pPr>
              <w:pStyle w:val="TAC6"/>
            </w:pPr>
            <w:r>
              <w:t>4.12</w:t>
            </w:r>
          </w:p>
        </w:tc>
        <w:tc>
          <w:tcPr>
            <w:tcW w:w="643" w:type="auto"/>
          </w:tcPr>
          <w:p w14:paraId="361DF391" w14:textId="77777777" w:rsidR="005E738F" w:rsidRDefault="00000000">
            <w:pPr>
              <w:pStyle w:val="TAC6"/>
            </w:pPr>
            <w:r>
              <w:t>BT</w:t>
            </w:r>
          </w:p>
        </w:tc>
        <w:tc>
          <w:tcPr>
            <w:tcW w:w="643" w:type="auto"/>
          </w:tcPr>
          <w:p w14:paraId="3615C929" w14:textId="77777777" w:rsidR="005E738F" w:rsidRDefault="00000000">
            <w:pPr>
              <w:pStyle w:val="TAC6"/>
            </w:pPr>
            <w:r>
              <w:t>PASS</w:t>
            </w:r>
          </w:p>
        </w:tc>
      </w:tr>
      <w:tr w:rsidR="005E738F" w14:paraId="25FF2569" w14:textId="77777777">
        <w:trPr>
          <w:jc w:val="center"/>
        </w:trPr>
        <w:tc>
          <w:tcPr>
            <w:tcW w:w="643" w:type="auto"/>
            <w:vMerge/>
          </w:tcPr>
          <w:p w14:paraId="4227044D" w14:textId="77777777" w:rsidR="005E738F" w:rsidRDefault="005E738F"/>
        </w:tc>
        <w:tc>
          <w:tcPr>
            <w:tcW w:w="643" w:type="auto"/>
            <w:vMerge w:val="restart"/>
          </w:tcPr>
          <w:p w14:paraId="6DDCE37F" w14:textId="77777777" w:rsidR="005E738F" w:rsidRDefault="00000000">
            <w:pPr>
              <w:pStyle w:val="TAC6"/>
            </w:pPr>
            <w:r>
              <w:t>c29</w:t>
            </w:r>
          </w:p>
        </w:tc>
        <w:tc>
          <w:tcPr>
            <w:tcW w:w="643" w:type="auto"/>
          </w:tcPr>
          <w:p w14:paraId="4E10840F" w14:textId="77777777" w:rsidR="005E738F" w:rsidRDefault="00000000">
            <w:pPr>
              <w:pStyle w:val="TAC6"/>
            </w:pPr>
            <w:r>
              <w:t>1</w:t>
            </w:r>
          </w:p>
        </w:tc>
        <w:tc>
          <w:tcPr>
            <w:tcW w:w="643" w:type="auto"/>
          </w:tcPr>
          <w:p w14:paraId="6AA71647" w14:textId="77777777" w:rsidR="005E738F" w:rsidRDefault="00000000">
            <w:pPr>
              <w:pStyle w:val="TAC6"/>
            </w:pPr>
            <w:r>
              <w:t>80</w:t>
            </w:r>
          </w:p>
        </w:tc>
        <w:tc>
          <w:tcPr>
            <w:tcW w:w="643" w:type="auto"/>
          </w:tcPr>
          <w:p w14:paraId="270E920A" w14:textId="77777777" w:rsidR="005E738F" w:rsidRDefault="00000000">
            <w:pPr>
              <w:pStyle w:val="TAC6"/>
            </w:pPr>
            <w:r>
              <w:t>off</w:t>
            </w:r>
          </w:p>
        </w:tc>
        <w:tc>
          <w:tcPr>
            <w:tcW w:w="643" w:type="auto"/>
          </w:tcPr>
          <w:p w14:paraId="750540DA" w14:textId="77777777" w:rsidR="005E738F" w:rsidRDefault="00000000">
            <w:pPr>
              <w:pStyle w:val="TAC6"/>
            </w:pPr>
            <w:r>
              <w:t>NWT</w:t>
            </w:r>
          </w:p>
        </w:tc>
        <w:tc>
          <w:tcPr>
            <w:tcW w:w="643" w:type="auto"/>
          </w:tcPr>
          <w:p w14:paraId="6595E660" w14:textId="77777777" w:rsidR="005E738F" w:rsidRDefault="00000000">
            <w:pPr>
              <w:pStyle w:val="TAC6"/>
            </w:pPr>
            <w:r>
              <w:t>4.56</w:t>
            </w:r>
          </w:p>
        </w:tc>
        <w:tc>
          <w:tcPr>
            <w:tcW w:w="643" w:type="auto"/>
          </w:tcPr>
          <w:p w14:paraId="42B3E264" w14:textId="77777777" w:rsidR="005E738F" w:rsidRDefault="00000000">
            <w:pPr>
              <w:pStyle w:val="TAC6"/>
            </w:pPr>
            <w:r>
              <w:t>0.65</w:t>
            </w:r>
          </w:p>
        </w:tc>
        <w:tc>
          <w:tcPr>
            <w:tcW w:w="643" w:type="auto"/>
          </w:tcPr>
          <w:p w14:paraId="0A00F74A" w14:textId="77777777" w:rsidR="005E738F" w:rsidRDefault="00000000">
            <w:pPr>
              <w:pStyle w:val="TAC6"/>
            </w:pPr>
            <w:r>
              <w:t>c15</w:t>
            </w:r>
          </w:p>
        </w:tc>
        <w:tc>
          <w:tcPr>
            <w:tcW w:w="643" w:type="auto"/>
          </w:tcPr>
          <w:p w14:paraId="621B8701" w14:textId="77777777" w:rsidR="005E738F" w:rsidRDefault="00000000">
            <w:pPr>
              <w:pStyle w:val="TAC6"/>
            </w:pPr>
            <w:r>
              <w:t>4x24.4</w:t>
            </w:r>
          </w:p>
        </w:tc>
        <w:tc>
          <w:tcPr>
            <w:tcW w:w="643" w:type="auto"/>
          </w:tcPr>
          <w:p w14:paraId="5517293F" w14:textId="77777777" w:rsidR="005E738F" w:rsidRDefault="00000000">
            <w:pPr>
              <w:pStyle w:val="TAC6"/>
            </w:pPr>
            <w:r>
              <w:t>4.47</w:t>
            </w:r>
          </w:p>
        </w:tc>
        <w:tc>
          <w:tcPr>
            <w:tcW w:w="643" w:type="auto"/>
          </w:tcPr>
          <w:p w14:paraId="749647B3" w14:textId="77777777" w:rsidR="005E738F" w:rsidRDefault="00000000">
            <w:pPr>
              <w:pStyle w:val="TAC6"/>
            </w:pPr>
            <w:r>
              <w:t>0.71</w:t>
            </w:r>
          </w:p>
        </w:tc>
        <w:tc>
          <w:tcPr>
            <w:tcW w:w="643" w:type="auto"/>
          </w:tcPr>
          <w:p w14:paraId="44499ADC" w14:textId="77777777" w:rsidR="005E738F" w:rsidRDefault="00000000">
            <w:pPr>
              <w:pStyle w:val="TAC6"/>
            </w:pPr>
            <w:r>
              <w:t>1.31</w:t>
            </w:r>
          </w:p>
        </w:tc>
        <w:tc>
          <w:tcPr>
            <w:tcW w:w="643" w:type="auto"/>
          </w:tcPr>
          <w:p w14:paraId="56C6B513" w14:textId="77777777" w:rsidR="005E738F" w:rsidRDefault="00000000">
            <w:pPr>
              <w:pStyle w:val="TAC6"/>
            </w:pPr>
            <w:r>
              <w:t>NWT</w:t>
            </w:r>
          </w:p>
        </w:tc>
        <w:tc>
          <w:tcPr>
            <w:tcW w:w="643" w:type="auto"/>
          </w:tcPr>
          <w:p w14:paraId="201D7ADD" w14:textId="77777777" w:rsidR="005E738F" w:rsidRDefault="00000000">
            <w:pPr>
              <w:pStyle w:val="TAC6"/>
            </w:pPr>
            <w:r>
              <w:t>PASS</w:t>
            </w:r>
          </w:p>
        </w:tc>
      </w:tr>
      <w:tr w:rsidR="005E738F" w14:paraId="0E3ECBD4" w14:textId="77777777">
        <w:trPr>
          <w:jc w:val="center"/>
        </w:trPr>
        <w:tc>
          <w:tcPr>
            <w:tcW w:w="643" w:type="auto"/>
            <w:vMerge/>
          </w:tcPr>
          <w:p w14:paraId="484AFEAB" w14:textId="77777777" w:rsidR="005E738F" w:rsidRDefault="005E738F"/>
        </w:tc>
        <w:tc>
          <w:tcPr>
            <w:tcW w:w="643" w:type="auto"/>
            <w:vMerge/>
          </w:tcPr>
          <w:p w14:paraId="0018B194" w14:textId="77777777" w:rsidR="005E738F" w:rsidRDefault="005E738F"/>
        </w:tc>
        <w:tc>
          <w:tcPr>
            <w:tcW w:w="643" w:type="auto"/>
          </w:tcPr>
          <w:p w14:paraId="4E612ADE" w14:textId="77777777" w:rsidR="005E738F" w:rsidRDefault="00000000">
            <w:pPr>
              <w:pStyle w:val="TAC6"/>
            </w:pPr>
            <w:r>
              <w:t>2</w:t>
            </w:r>
          </w:p>
        </w:tc>
        <w:tc>
          <w:tcPr>
            <w:tcW w:w="643" w:type="auto"/>
          </w:tcPr>
          <w:p w14:paraId="00B67805" w14:textId="77777777" w:rsidR="005E738F" w:rsidRDefault="00000000">
            <w:pPr>
              <w:pStyle w:val="TAC6"/>
            </w:pPr>
            <w:r>
              <w:t>80</w:t>
            </w:r>
          </w:p>
        </w:tc>
        <w:tc>
          <w:tcPr>
            <w:tcW w:w="643" w:type="auto"/>
          </w:tcPr>
          <w:p w14:paraId="7327121C" w14:textId="77777777" w:rsidR="005E738F" w:rsidRDefault="00000000">
            <w:pPr>
              <w:pStyle w:val="TAC6"/>
            </w:pPr>
            <w:r>
              <w:t>off</w:t>
            </w:r>
          </w:p>
        </w:tc>
        <w:tc>
          <w:tcPr>
            <w:tcW w:w="643" w:type="auto"/>
          </w:tcPr>
          <w:p w14:paraId="3CEEA227" w14:textId="77777777" w:rsidR="005E738F" w:rsidRDefault="00000000">
            <w:pPr>
              <w:pStyle w:val="TAC6"/>
            </w:pPr>
            <w:r>
              <w:t>BT</w:t>
            </w:r>
          </w:p>
        </w:tc>
        <w:tc>
          <w:tcPr>
            <w:tcW w:w="643" w:type="auto"/>
          </w:tcPr>
          <w:p w14:paraId="29CF796D" w14:textId="77777777" w:rsidR="005E738F" w:rsidRDefault="00000000">
            <w:pPr>
              <w:pStyle w:val="TAC6"/>
            </w:pPr>
            <w:r>
              <w:t>4.56</w:t>
            </w:r>
          </w:p>
        </w:tc>
        <w:tc>
          <w:tcPr>
            <w:tcW w:w="643" w:type="auto"/>
          </w:tcPr>
          <w:p w14:paraId="17721A79" w14:textId="77777777" w:rsidR="005E738F" w:rsidRDefault="00000000">
            <w:pPr>
              <w:pStyle w:val="TAC6"/>
            </w:pPr>
            <w:r>
              <w:t>0.65</w:t>
            </w:r>
          </w:p>
        </w:tc>
        <w:tc>
          <w:tcPr>
            <w:tcW w:w="643" w:type="auto"/>
          </w:tcPr>
          <w:p w14:paraId="0F6E5F90" w14:textId="77777777" w:rsidR="005E738F" w:rsidRDefault="00000000">
            <w:pPr>
              <w:pStyle w:val="TAC6"/>
            </w:pPr>
            <w:r>
              <w:t>c14</w:t>
            </w:r>
          </w:p>
        </w:tc>
        <w:tc>
          <w:tcPr>
            <w:tcW w:w="643" w:type="auto"/>
          </w:tcPr>
          <w:p w14:paraId="1854D55B" w14:textId="77777777" w:rsidR="005E738F" w:rsidRDefault="00000000">
            <w:pPr>
              <w:pStyle w:val="TAC6"/>
            </w:pPr>
            <w:r>
              <w:t>4x16.4</w:t>
            </w:r>
          </w:p>
        </w:tc>
        <w:tc>
          <w:tcPr>
            <w:tcW w:w="643" w:type="auto"/>
          </w:tcPr>
          <w:p w14:paraId="0989C6D3" w14:textId="77777777" w:rsidR="005E738F" w:rsidRDefault="00000000">
            <w:pPr>
              <w:pStyle w:val="TAC6"/>
            </w:pPr>
            <w:r>
              <w:t>4.27</w:t>
            </w:r>
          </w:p>
        </w:tc>
        <w:tc>
          <w:tcPr>
            <w:tcW w:w="643" w:type="auto"/>
          </w:tcPr>
          <w:p w14:paraId="059D3A10" w14:textId="77777777" w:rsidR="005E738F" w:rsidRDefault="00000000">
            <w:pPr>
              <w:pStyle w:val="TAC6"/>
            </w:pPr>
            <w:r>
              <w:t>0.68</w:t>
            </w:r>
          </w:p>
        </w:tc>
        <w:tc>
          <w:tcPr>
            <w:tcW w:w="643" w:type="auto"/>
          </w:tcPr>
          <w:p w14:paraId="7BC92E22" w14:textId="77777777" w:rsidR="005E738F" w:rsidRDefault="00000000">
            <w:pPr>
              <w:pStyle w:val="TAC6"/>
            </w:pPr>
            <w:r>
              <w:t>4.18</w:t>
            </w:r>
          </w:p>
        </w:tc>
        <w:tc>
          <w:tcPr>
            <w:tcW w:w="643" w:type="auto"/>
          </w:tcPr>
          <w:p w14:paraId="6FFBC2A3" w14:textId="77777777" w:rsidR="005E738F" w:rsidRDefault="00000000">
            <w:pPr>
              <w:pStyle w:val="TAC6"/>
            </w:pPr>
            <w:r>
              <w:t>BT</w:t>
            </w:r>
          </w:p>
        </w:tc>
        <w:tc>
          <w:tcPr>
            <w:tcW w:w="643" w:type="auto"/>
          </w:tcPr>
          <w:p w14:paraId="2866E3D3" w14:textId="77777777" w:rsidR="005E738F" w:rsidRDefault="00000000">
            <w:pPr>
              <w:pStyle w:val="TAC6"/>
            </w:pPr>
            <w:r>
              <w:t>PASS</w:t>
            </w:r>
          </w:p>
        </w:tc>
      </w:tr>
      <w:tr w:rsidR="005E738F" w14:paraId="48A8AD1E" w14:textId="77777777">
        <w:trPr>
          <w:jc w:val="center"/>
        </w:trPr>
        <w:tc>
          <w:tcPr>
            <w:tcW w:w="643" w:type="auto"/>
            <w:vMerge/>
          </w:tcPr>
          <w:p w14:paraId="1A1E4402" w14:textId="77777777" w:rsidR="005E738F" w:rsidRDefault="005E738F"/>
        </w:tc>
        <w:tc>
          <w:tcPr>
            <w:tcW w:w="643" w:type="auto"/>
            <w:vMerge w:val="restart"/>
          </w:tcPr>
          <w:p w14:paraId="1623B8DA" w14:textId="77777777" w:rsidR="005E738F" w:rsidRDefault="00000000">
            <w:pPr>
              <w:pStyle w:val="TAC6"/>
            </w:pPr>
            <w:r>
              <w:t>c30</w:t>
            </w:r>
          </w:p>
        </w:tc>
        <w:tc>
          <w:tcPr>
            <w:tcW w:w="643" w:type="auto"/>
          </w:tcPr>
          <w:p w14:paraId="7377388B" w14:textId="77777777" w:rsidR="005E738F" w:rsidRDefault="00000000">
            <w:pPr>
              <w:pStyle w:val="TAC6"/>
            </w:pPr>
            <w:r>
              <w:t>1</w:t>
            </w:r>
          </w:p>
        </w:tc>
        <w:tc>
          <w:tcPr>
            <w:tcW w:w="643" w:type="auto"/>
          </w:tcPr>
          <w:p w14:paraId="3FC112EC" w14:textId="77777777" w:rsidR="005E738F" w:rsidRDefault="00000000">
            <w:pPr>
              <w:pStyle w:val="TAC6"/>
            </w:pPr>
            <w:r>
              <w:t>96</w:t>
            </w:r>
          </w:p>
        </w:tc>
        <w:tc>
          <w:tcPr>
            <w:tcW w:w="643" w:type="auto"/>
          </w:tcPr>
          <w:p w14:paraId="6CFFCD43" w14:textId="77777777" w:rsidR="005E738F" w:rsidRDefault="00000000">
            <w:pPr>
              <w:pStyle w:val="TAC6"/>
            </w:pPr>
            <w:r>
              <w:t>off</w:t>
            </w:r>
          </w:p>
        </w:tc>
        <w:tc>
          <w:tcPr>
            <w:tcW w:w="643" w:type="auto"/>
          </w:tcPr>
          <w:p w14:paraId="2C7261E7" w14:textId="77777777" w:rsidR="005E738F" w:rsidRDefault="00000000">
            <w:pPr>
              <w:pStyle w:val="TAC6"/>
            </w:pPr>
            <w:r>
              <w:t>NWT</w:t>
            </w:r>
          </w:p>
        </w:tc>
        <w:tc>
          <w:tcPr>
            <w:tcW w:w="643" w:type="auto"/>
          </w:tcPr>
          <w:p w14:paraId="3B229763" w14:textId="77777777" w:rsidR="005E738F" w:rsidRDefault="00000000">
            <w:pPr>
              <w:pStyle w:val="TAC6"/>
            </w:pPr>
            <w:r>
              <w:t>4.54</w:t>
            </w:r>
          </w:p>
        </w:tc>
        <w:tc>
          <w:tcPr>
            <w:tcW w:w="643" w:type="auto"/>
          </w:tcPr>
          <w:p w14:paraId="39167AD8" w14:textId="77777777" w:rsidR="005E738F" w:rsidRDefault="00000000">
            <w:pPr>
              <w:pStyle w:val="TAC6"/>
            </w:pPr>
            <w:r>
              <w:t>0.65</w:t>
            </w:r>
          </w:p>
        </w:tc>
        <w:tc>
          <w:tcPr>
            <w:tcW w:w="643" w:type="auto"/>
          </w:tcPr>
          <w:p w14:paraId="2E738E0E" w14:textId="77777777" w:rsidR="005E738F" w:rsidRDefault="00000000">
            <w:pPr>
              <w:pStyle w:val="TAC6"/>
            </w:pPr>
            <w:r>
              <w:t>c16</w:t>
            </w:r>
          </w:p>
        </w:tc>
        <w:tc>
          <w:tcPr>
            <w:tcW w:w="643" w:type="auto"/>
          </w:tcPr>
          <w:p w14:paraId="221D83E8" w14:textId="77777777" w:rsidR="005E738F" w:rsidRDefault="00000000">
            <w:pPr>
              <w:pStyle w:val="TAC6"/>
            </w:pPr>
            <w:r>
              <w:t>4x32</w:t>
            </w:r>
          </w:p>
        </w:tc>
        <w:tc>
          <w:tcPr>
            <w:tcW w:w="643" w:type="auto"/>
          </w:tcPr>
          <w:p w14:paraId="615A266F" w14:textId="77777777" w:rsidR="005E738F" w:rsidRDefault="00000000">
            <w:pPr>
              <w:pStyle w:val="TAC6"/>
            </w:pPr>
            <w:r>
              <w:t>4.38</w:t>
            </w:r>
          </w:p>
        </w:tc>
        <w:tc>
          <w:tcPr>
            <w:tcW w:w="643" w:type="auto"/>
          </w:tcPr>
          <w:p w14:paraId="5A815148" w14:textId="77777777" w:rsidR="005E738F" w:rsidRDefault="00000000">
            <w:pPr>
              <w:pStyle w:val="TAC6"/>
            </w:pPr>
            <w:r>
              <w:t>0.68</w:t>
            </w:r>
          </w:p>
        </w:tc>
        <w:tc>
          <w:tcPr>
            <w:tcW w:w="643" w:type="auto"/>
          </w:tcPr>
          <w:p w14:paraId="2E1812A5" w14:textId="77777777" w:rsidR="005E738F" w:rsidRDefault="00000000">
            <w:pPr>
              <w:pStyle w:val="TAC6"/>
            </w:pPr>
            <w:r>
              <w:t>2.38</w:t>
            </w:r>
          </w:p>
        </w:tc>
        <w:tc>
          <w:tcPr>
            <w:tcW w:w="643" w:type="auto"/>
          </w:tcPr>
          <w:p w14:paraId="6C901576" w14:textId="77777777" w:rsidR="005E738F" w:rsidRDefault="00000000">
            <w:pPr>
              <w:pStyle w:val="TAC6"/>
            </w:pPr>
            <w:r>
              <w:t>BT</w:t>
            </w:r>
          </w:p>
        </w:tc>
        <w:tc>
          <w:tcPr>
            <w:tcW w:w="643" w:type="auto"/>
            <w:shd w:val="clear" w:color="auto" w:fill="ADD8E6"/>
          </w:tcPr>
          <w:p w14:paraId="6E9441AE" w14:textId="77777777" w:rsidR="005E738F" w:rsidRDefault="00000000">
            <w:pPr>
              <w:pStyle w:val="TAC6"/>
            </w:pPr>
            <w:r>
              <w:t>EXCEED</w:t>
            </w:r>
          </w:p>
        </w:tc>
      </w:tr>
      <w:tr w:rsidR="005E738F" w14:paraId="75266390" w14:textId="77777777">
        <w:trPr>
          <w:jc w:val="center"/>
        </w:trPr>
        <w:tc>
          <w:tcPr>
            <w:tcW w:w="643" w:type="auto"/>
            <w:vMerge/>
          </w:tcPr>
          <w:p w14:paraId="0A0629F3" w14:textId="77777777" w:rsidR="005E738F" w:rsidRDefault="005E738F"/>
        </w:tc>
        <w:tc>
          <w:tcPr>
            <w:tcW w:w="643" w:type="auto"/>
            <w:vMerge/>
          </w:tcPr>
          <w:p w14:paraId="2983FEC9" w14:textId="77777777" w:rsidR="005E738F" w:rsidRDefault="005E738F"/>
        </w:tc>
        <w:tc>
          <w:tcPr>
            <w:tcW w:w="643" w:type="auto"/>
          </w:tcPr>
          <w:p w14:paraId="47D21EA4" w14:textId="77777777" w:rsidR="005E738F" w:rsidRDefault="00000000">
            <w:pPr>
              <w:pStyle w:val="TAC6"/>
            </w:pPr>
            <w:r>
              <w:t>2</w:t>
            </w:r>
          </w:p>
        </w:tc>
        <w:tc>
          <w:tcPr>
            <w:tcW w:w="643" w:type="auto"/>
          </w:tcPr>
          <w:p w14:paraId="62EE4734" w14:textId="77777777" w:rsidR="005E738F" w:rsidRDefault="00000000">
            <w:pPr>
              <w:pStyle w:val="TAC6"/>
            </w:pPr>
            <w:r>
              <w:t>96</w:t>
            </w:r>
          </w:p>
        </w:tc>
        <w:tc>
          <w:tcPr>
            <w:tcW w:w="643" w:type="auto"/>
          </w:tcPr>
          <w:p w14:paraId="6A2E769F" w14:textId="77777777" w:rsidR="005E738F" w:rsidRDefault="00000000">
            <w:pPr>
              <w:pStyle w:val="TAC6"/>
            </w:pPr>
            <w:r>
              <w:t>off</w:t>
            </w:r>
          </w:p>
        </w:tc>
        <w:tc>
          <w:tcPr>
            <w:tcW w:w="643" w:type="auto"/>
          </w:tcPr>
          <w:p w14:paraId="13899EB6" w14:textId="77777777" w:rsidR="005E738F" w:rsidRDefault="00000000">
            <w:pPr>
              <w:pStyle w:val="TAC6"/>
            </w:pPr>
            <w:r>
              <w:t>BT</w:t>
            </w:r>
          </w:p>
        </w:tc>
        <w:tc>
          <w:tcPr>
            <w:tcW w:w="643" w:type="auto"/>
          </w:tcPr>
          <w:p w14:paraId="219A63A4" w14:textId="77777777" w:rsidR="005E738F" w:rsidRDefault="00000000">
            <w:pPr>
              <w:pStyle w:val="TAC6"/>
            </w:pPr>
            <w:r>
              <w:t>4.54</w:t>
            </w:r>
          </w:p>
        </w:tc>
        <w:tc>
          <w:tcPr>
            <w:tcW w:w="643" w:type="auto"/>
          </w:tcPr>
          <w:p w14:paraId="3AED54E8" w14:textId="77777777" w:rsidR="005E738F" w:rsidRDefault="00000000">
            <w:pPr>
              <w:pStyle w:val="TAC6"/>
            </w:pPr>
            <w:r>
              <w:t>0.65</w:t>
            </w:r>
          </w:p>
        </w:tc>
        <w:tc>
          <w:tcPr>
            <w:tcW w:w="643" w:type="auto"/>
          </w:tcPr>
          <w:p w14:paraId="3DDF2950" w14:textId="77777777" w:rsidR="005E738F" w:rsidRDefault="00000000">
            <w:pPr>
              <w:pStyle w:val="TAC6"/>
            </w:pPr>
            <w:r>
              <w:t>c15</w:t>
            </w:r>
          </w:p>
        </w:tc>
        <w:tc>
          <w:tcPr>
            <w:tcW w:w="643" w:type="auto"/>
          </w:tcPr>
          <w:p w14:paraId="3540C485" w14:textId="77777777" w:rsidR="005E738F" w:rsidRDefault="00000000">
            <w:pPr>
              <w:pStyle w:val="TAC6"/>
            </w:pPr>
            <w:r>
              <w:t>4x24.4</w:t>
            </w:r>
          </w:p>
        </w:tc>
        <w:tc>
          <w:tcPr>
            <w:tcW w:w="643" w:type="auto"/>
          </w:tcPr>
          <w:p w14:paraId="10BFEFB8" w14:textId="77777777" w:rsidR="005E738F" w:rsidRDefault="00000000">
            <w:pPr>
              <w:pStyle w:val="TAC6"/>
            </w:pPr>
            <w:r>
              <w:t>4.47</w:t>
            </w:r>
          </w:p>
        </w:tc>
        <w:tc>
          <w:tcPr>
            <w:tcW w:w="643" w:type="auto"/>
          </w:tcPr>
          <w:p w14:paraId="2E5C31AC" w14:textId="77777777" w:rsidR="005E738F" w:rsidRDefault="00000000">
            <w:pPr>
              <w:pStyle w:val="TAC6"/>
            </w:pPr>
            <w:r>
              <w:t>0.71</w:t>
            </w:r>
          </w:p>
        </w:tc>
        <w:tc>
          <w:tcPr>
            <w:tcW w:w="643" w:type="auto"/>
          </w:tcPr>
          <w:p w14:paraId="21EA666F" w14:textId="77777777" w:rsidR="005E738F" w:rsidRDefault="00000000">
            <w:pPr>
              <w:pStyle w:val="TAC6"/>
            </w:pPr>
            <w:r>
              <w:t>1.07</w:t>
            </w:r>
          </w:p>
        </w:tc>
        <w:tc>
          <w:tcPr>
            <w:tcW w:w="643" w:type="auto"/>
          </w:tcPr>
          <w:p w14:paraId="386866B9" w14:textId="77777777" w:rsidR="005E738F" w:rsidRDefault="00000000">
            <w:pPr>
              <w:pStyle w:val="TAC6"/>
            </w:pPr>
            <w:r>
              <w:t>NWT</w:t>
            </w:r>
          </w:p>
        </w:tc>
        <w:tc>
          <w:tcPr>
            <w:tcW w:w="643" w:type="auto"/>
            <w:shd w:val="clear" w:color="auto" w:fill="FF474C"/>
          </w:tcPr>
          <w:p w14:paraId="18399C1B" w14:textId="77777777" w:rsidR="005E738F" w:rsidRDefault="00000000">
            <w:pPr>
              <w:pStyle w:val="TAC6"/>
            </w:pPr>
            <w:r>
              <w:t>FAIL</w:t>
            </w:r>
          </w:p>
        </w:tc>
      </w:tr>
      <w:tr w:rsidR="005E738F" w14:paraId="225C97F9" w14:textId="77777777">
        <w:trPr>
          <w:jc w:val="center"/>
        </w:trPr>
        <w:tc>
          <w:tcPr>
            <w:tcW w:w="643" w:type="auto"/>
            <w:vMerge/>
          </w:tcPr>
          <w:p w14:paraId="5CC68E83" w14:textId="77777777" w:rsidR="005E738F" w:rsidRDefault="005E738F"/>
        </w:tc>
        <w:tc>
          <w:tcPr>
            <w:tcW w:w="643" w:type="auto"/>
          </w:tcPr>
          <w:p w14:paraId="48561387" w14:textId="77777777" w:rsidR="005E738F" w:rsidRDefault="00000000">
            <w:pPr>
              <w:pStyle w:val="TAC6"/>
            </w:pPr>
            <w:r>
              <w:t>c31</w:t>
            </w:r>
          </w:p>
        </w:tc>
        <w:tc>
          <w:tcPr>
            <w:tcW w:w="643" w:type="auto"/>
          </w:tcPr>
          <w:p w14:paraId="2937F703" w14:textId="77777777" w:rsidR="005E738F" w:rsidRDefault="00000000">
            <w:pPr>
              <w:pStyle w:val="TAC6"/>
            </w:pPr>
            <w:r>
              <w:t>1</w:t>
            </w:r>
          </w:p>
        </w:tc>
        <w:tc>
          <w:tcPr>
            <w:tcW w:w="643" w:type="auto"/>
          </w:tcPr>
          <w:p w14:paraId="630C072E" w14:textId="77777777" w:rsidR="005E738F" w:rsidRDefault="00000000">
            <w:pPr>
              <w:pStyle w:val="TAC6"/>
            </w:pPr>
            <w:r>
              <w:t>16.4</w:t>
            </w:r>
          </w:p>
        </w:tc>
        <w:tc>
          <w:tcPr>
            <w:tcW w:w="643" w:type="auto"/>
          </w:tcPr>
          <w:p w14:paraId="5F7C486D" w14:textId="77777777" w:rsidR="005E738F" w:rsidRDefault="00000000">
            <w:pPr>
              <w:pStyle w:val="TAC6"/>
            </w:pPr>
            <w:r>
              <w:t>on</w:t>
            </w:r>
          </w:p>
        </w:tc>
        <w:tc>
          <w:tcPr>
            <w:tcW w:w="643" w:type="auto"/>
          </w:tcPr>
          <w:p w14:paraId="3DF359D6" w14:textId="77777777" w:rsidR="005E738F" w:rsidRDefault="00000000">
            <w:pPr>
              <w:pStyle w:val="TAC6"/>
            </w:pPr>
            <w:r>
              <w:t>NWT</w:t>
            </w:r>
          </w:p>
        </w:tc>
        <w:tc>
          <w:tcPr>
            <w:tcW w:w="643" w:type="auto"/>
          </w:tcPr>
          <w:p w14:paraId="3BCA3139" w14:textId="77777777" w:rsidR="005E738F" w:rsidRDefault="00000000">
            <w:pPr>
              <w:pStyle w:val="TAC6"/>
            </w:pPr>
            <w:r>
              <w:t>3.26</w:t>
            </w:r>
          </w:p>
        </w:tc>
        <w:tc>
          <w:tcPr>
            <w:tcW w:w="643" w:type="auto"/>
          </w:tcPr>
          <w:p w14:paraId="56CF2050" w14:textId="77777777" w:rsidR="005E738F" w:rsidRDefault="00000000">
            <w:pPr>
              <w:pStyle w:val="TAC6"/>
            </w:pPr>
            <w:r>
              <w:t>1</w:t>
            </w:r>
          </w:p>
        </w:tc>
        <w:tc>
          <w:tcPr>
            <w:tcW w:w="643" w:type="auto"/>
          </w:tcPr>
          <w:p w14:paraId="63177746" w14:textId="77777777" w:rsidR="005E738F" w:rsidRDefault="00000000">
            <w:pPr>
              <w:pStyle w:val="TAC6"/>
            </w:pPr>
            <w:r>
              <w:t>c17</w:t>
            </w:r>
          </w:p>
        </w:tc>
        <w:tc>
          <w:tcPr>
            <w:tcW w:w="643" w:type="auto"/>
          </w:tcPr>
          <w:p w14:paraId="1647ACF2" w14:textId="77777777" w:rsidR="005E738F" w:rsidRDefault="00000000">
            <w:pPr>
              <w:pStyle w:val="TAC6"/>
            </w:pPr>
            <w:r>
              <w:t>3x7.2</w:t>
            </w:r>
          </w:p>
        </w:tc>
        <w:tc>
          <w:tcPr>
            <w:tcW w:w="643" w:type="auto"/>
          </w:tcPr>
          <w:p w14:paraId="56C284B2" w14:textId="77777777" w:rsidR="005E738F" w:rsidRDefault="00000000">
            <w:pPr>
              <w:pStyle w:val="TAC6"/>
            </w:pPr>
            <w:r>
              <w:t>2.78</w:t>
            </w:r>
          </w:p>
        </w:tc>
        <w:tc>
          <w:tcPr>
            <w:tcW w:w="643" w:type="auto"/>
          </w:tcPr>
          <w:p w14:paraId="7F69971F" w14:textId="77777777" w:rsidR="005E738F" w:rsidRDefault="00000000">
            <w:pPr>
              <w:pStyle w:val="TAC6"/>
            </w:pPr>
            <w:r>
              <w:t>1.09</w:t>
            </w:r>
          </w:p>
        </w:tc>
        <w:tc>
          <w:tcPr>
            <w:tcW w:w="643" w:type="auto"/>
          </w:tcPr>
          <w:p w14:paraId="10D78723" w14:textId="77777777" w:rsidR="005E738F" w:rsidRDefault="00000000">
            <w:pPr>
              <w:pStyle w:val="TAC6"/>
            </w:pPr>
            <w:r>
              <w:t>4.28</w:t>
            </w:r>
          </w:p>
        </w:tc>
        <w:tc>
          <w:tcPr>
            <w:tcW w:w="643" w:type="auto"/>
          </w:tcPr>
          <w:p w14:paraId="3767FB65" w14:textId="77777777" w:rsidR="005E738F" w:rsidRDefault="00000000">
            <w:pPr>
              <w:pStyle w:val="TAC6"/>
            </w:pPr>
            <w:r>
              <w:t>BT</w:t>
            </w:r>
          </w:p>
        </w:tc>
        <w:tc>
          <w:tcPr>
            <w:tcW w:w="643" w:type="auto"/>
            <w:shd w:val="clear" w:color="auto" w:fill="ADD8E6"/>
          </w:tcPr>
          <w:p w14:paraId="2B241594" w14:textId="77777777" w:rsidR="005E738F" w:rsidRDefault="00000000">
            <w:pPr>
              <w:pStyle w:val="TAC6"/>
            </w:pPr>
            <w:r>
              <w:t>EXCEED</w:t>
            </w:r>
          </w:p>
        </w:tc>
      </w:tr>
      <w:tr w:rsidR="005E738F" w14:paraId="470C2640" w14:textId="77777777">
        <w:trPr>
          <w:jc w:val="center"/>
        </w:trPr>
        <w:tc>
          <w:tcPr>
            <w:tcW w:w="643" w:type="auto"/>
            <w:vMerge/>
          </w:tcPr>
          <w:p w14:paraId="553EF0B1" w14:textId="77777777" w:rsidR="005E738F" w:rsidRDefault="005E738F"/>
        </w:tc>
        <w:tc>
          <w:tcPr>
            <w:tcW w:w="643" w:type="auto"/>
          </w:tcPr>
          <w:p w14:paraId="6AA489D8" w14:textId="77777777" w:rsidR="005E738F" w:rsidRDefault="00000000">
            <w:pPr>
              <w:pStyle w:val="TAC6"/>
            </w:pPr>
            <w:r>
              <w:t>c32</w:t>
            </w:r>
          </w:p>
        </w:tc>
        <w:tc>
          <w:tcPr>
            <w:tcW w:w="643" w:type="auto"/>
          </w:tcPr>
          <w:p w14:paraId="4549119D" w14:textId="77777777" w:rsidR="005E738F" w:rsidRDefault="00000000">
            <w:pPr>
              <w:pStyle w:val="TAC6"/>
            </w:pPr>
            <w:r>
              <w:t>1</w:t>
            </w:r>
          </w:p>
        </w:tc>
        <w:tc>
          <w:tcPr>
            <w:tcW w:w="643" w:type="auto"/>
          </w:tcPr>
          <w:p w14:paraId="1F358E53" w14:textId="77777777" w:rsidR="005E738F" w:rsidRDefault="00000000">
            <w:pPr>
              <w:pStyle w:val="TAC6"/>
            </w:pPr>
            <w:r>
              <w:t>24.4</w:t>
            </w:r>
          </w:p>
        </w:tc>
        <w:tc>
          <w:tcPr>
            <w:tcW w:w="643" w:type="auto"/>
          </w:tcPr>
          <w:p w14:paraId="64A1DB45" w14:textId="77777777" w:rsidR="005E738F" w:rsidRDefault="00000000">
            <w:pPr>
              <w:pStyle w:val="TAC6"/>
            </w:pPr>
            <w:r>
              <w:t>on</w:t>
            </w:r>
          </w:p>
        </w:tc>
        <w:tc>
          <w:tcPr>
            <w:tcW w:w="643" w:type="auto"/>
          </w:tcPr>
          <w:p w14:paraId="3065CD18" w14:textId="77777777" w:rsidR="005E738F" w:rsidRDefault="00000000">
            <w:pPr>
              <w:pStyle w:val="TAC6"/>
            </w:pPr>
            <w:r>
              <w:t>NWT</w:t>
            </w:r>
          </w:p>
        </w:tc>
        <w:tc>
          <w:tcPr>
            <w:tcW w:w="643" w:type="auto"/>
          </w:tcPr>
          <w:p w14:paraId="4C79E231" w14:textId="77777777" w:rsidR="005E738F" w:rsidRDefault="00000000">
            <w:pPr>
              <w:pStyle w:val="TAC6"/>
            </w:pPr>
            <w:r>
              <w:t>3.49</w:t>
            </w:r>
          </w:p>
        </w:tc>
        <w:tc>
          <w:tcPr>
            <w:tcW w:w="643" w:type="auto"/>
          </w:tcPr>
          <w:p w14:paraId="7AE74EC9" w14:textId="77777777" w:rsidR="005E738F" w:rsidRDefault="00000000">
            <w:pPr>
              <w:pStyle w:val="TAC6"/>
            </w:pPr>
            <w:r>
              <w:t>0.98</w:t>
            </w:r>
          </w:p>
        </w:tc>
        <w:tc>
          <w:tcPr>
            <w:tcW w:w="643" w:type="auto"/>
          </w:tcPr>
          <w:p w14:paraId="16C65ED2" w14:textId="77777777" w:rsidR="005E738F" w:rsidRDefault="00000000">
            <w:pPr>
              <w:pStyle w:val="TAC6"/>
            </w:pPr>
            <w:r>
              <w:t>c18</w:t>
            </w:r>
          </w:p>
        </w:tc>
        <w:tc>
          <w:tcPr>
            <w:tcW w:w="643" w:type="auto"/>
          </w:tcPr>
          <w:p w14:paraId="5330640C" w14:textId="77777777" w:rsidR="005E738F" w:rsidRDefault="00000000">
            <w:pPr>
              <w:pStyle w:val="TAC6"/>
            </w:pPr>
            <w:r>
              <w:t>4x7.2</w:t>
            </w:r>
          </w:p>
        </w:tc>
        <w:tc>
          <w:tcPr>
            <w:tcW w:w="643" w:type="auto"/>
          </w:tcPr>
          <w:p w14:paraId="027AFE53" w14:textId="77777777" w:rsidR="005E738F" w:rsidRDefault="00000000">
            <w:pPr>
              <w:pStyle w:val="TAC6"/>
            </w:pPr>
            <w:r>
              <w:t>2.96</w:t>
            </w:r>
          </w:p>
        </w:tc>
        <w:tc>
          <w:tcPr>
            <w:tcW w:w="643" w:type="auto"/>
          </w:tcPr>
          <w:p w14:paraId="437B6116" w14:textId="77777777" w:rsidR="005E738F" w:rsidRDefault="00000000">
            <w:pPr>
              <w:pStyle w:val="TAC6"/>
            </w:pPr>
            <w:r>
              <w:t>1.01</w:t>
            </w:r>
          </w:p>
        </w:tc>
        <w:tc>
          <w:tcPr>
            <w:tcW w:w="643" w:type="auto"/>
          </w:tcPr>
          <w:p w14:paraId="6F4865E7" w14:textId="77777777" w:rsidR="005E738F" w:rsidRDefault="00000000">
            <w:pPr>
              <w:pStyle w:val="TAC6"/>
            </w:pPr>
            <w:r>
              <w:t>5.09</w:t>
            </w:r>
          </w:p>
        </w:tc>
        <w:tc>
          <w:tcPr>
            <w:tcW w:w="643" w:type="auto"/>
          </w:tcPr>
          <w:p w14:paraId="477A48C0" w14:textId="77777777" w:rsidR="005E738F" w:rsidRDefault="00000000">
            <w:pPr>
              <w:pStyle w:val="TAC6"/>
            </w:pPr>
            <w:r>
              <w:t>BT</w:t>
            </w:r>
          </w:p>
        </w:tc>
        <w:tc>
          <w:tcPr>
            <w:tcW w:w="643" w:type="auto"/>
            <w:shd w:val="clear" w:color="auto" w:fill="ADD8E6"/>
          </w:tcPr>
          <w:p w14:paraId="3945D514" w14:textId="77777777" w:rsidR="005E738F" w:rsidRDefault="00000000">
            <w:pPr>
              <w:pStyle w:val="TAC6"/>
            </w:pPr>
            <w:r>
              <w:t>EXCEED</w:t>
            </w:r>
          </w:p>
        </w:tc>
      </w:tr>
      <w:tr w:rsidR="005E738F" w14:paraId="6BA86C6C" w14:textId="77777777">
        <w:trPr>
          <w:jc w:val="center"/>
        </w:trPr>
        <w:tc>
          <w:tcPr>
            <w:tcW w:w="643" w:type="auto"/>
            <w:vMerge/>
          </w:tcPr>
          <w:p w14:paraId="382431C1" w14:textId="77777777" w:rsidR="005E738F" w:rsidRDefault="005E738F"/>
        </w:tc>
        <w:tc>
          <w:tcPr>
            <w:tcW w:w="643" w:type="auto"/>
            <w:vMerge w:val="restart"/>
          </w:tcPr>
          <w:p w14:paraId="5F957E0C" w14:textId="77777777" w:rsidR="005E738F" w:rsidRDefault="00000000">
            <w:pPr>
              <w:pStyle w:val="TAC6"/>
            </w:pPr>
            <w:r>
              <w:t>c33</w:t>
            </w:r>
          </w:p>
        </w:tc>
        <w:tc>
          <w:tcPr>
            <w:tcW w:w="643" w:type="auto"/>
          </w:tcPr>
          <w:p w14:paraId="05117066" w14:textId="77777777" w:rsidR="005E738F" w:rsidRDefault="00000000">
            <w:pPr>
              <w:pStyle w:val="TAC6"/>
            </w:pPr>
            <w:r>
              <w:t>1</w:t>
            </w:r>
          </w:p>
        </w:tc>
        <w:tc>
          <w:tcPr>
            <w:tcW w:w="643" w:type="auto"/>
          </w:tcPr>
          <w:p w14:paraId="0911AAF6" w14:textId="77777777" w:rsidR="005E738F" w:rsidRDefault="00000000">
            <w:pPr>
              <w:pStyle w:val="TAC6"/>
            </w:pPr>
            <w:r>
              <w:t>32</w:t>
            </w:r>
          </w:p>
        </w:tc>
        <w:tc>
          <w:tcPr>
            <w:tcW w:w="643" w:type="auto"/>
          </w:tcPr>
          <w:p w14:paraId="05D851CC" w14:textId="77777777" w:rsidR="005E738F" w:rsidRDefault="00000000">
            <w:pPr>
              <w:pStyle w:val="TAC6"/>
            </w:pPr>
            <w:r>
              <w:t>on</w:t>
            </w:r>
          </w:p>
        </w:tc>
        <w:tc>
          <w:tcPr>
            <w:tcW w:w="643" w:type="auto"/>
          </w:tcPr>
          <w:p w14:paraId="56C6BBF3" w14:textId="77777777" w:rsidR="005E738F" w:rsidRDefault="00000000">
            <w:pPr>
              <w:pStyle w:val="TAC6"/>
            </w:pPr>
            <w:r>
              <w:t>NWT</w:t>
            </w:r>
          </w:p>
        </w:tc>
        <w:tc>
          <w:tcPr>
            <w:tcW w:w="643" w:type="auto"/>
          </w:tcPr>
          <w:p w14:paraId="21254600" w14:textId="77777777" w:rsidR="005E738F" w:rsidRDefault="00000000">
            <w:pPr>
              <w:pStyle w:val="TAC6"/>
            </w:pPr>
            <w:r>
              <w:t>3.8</w:t>
            </w:r>
          </w:p>
        </w:tc>
        <w:tc>
          <w:tcPr>
            <w:tcW w:w="643" w:type="auto"/>
          </w:tcPr>
          <w:p w14:paraId="2DFB36FB" w14:textId="77777777" w:rsidR="005E738F" w:rsidRDefault="00000000">
            <w:pPr>
              <w:pStyle w:val="TAC6"/>
            </w:pPr>
            <w:r>
              <w:t>0.88</w:t>
            </w:r>
          </w:p>
        </w:tc>
        <w:tc>
          <w:tcPr>
            <w:tcW w:w="643" w:type="auto"/>
          </w:tcPr>
          <w:p w14:paraId="197911E1" w14:textId="77777777" w:rsidR="005E738F" w:rsidRDefault="00000000">
            <w:pPr>
              <w:pStyle w:val="TAC6"/>
            </w:pPr>
            <w:r>
              <w:t>c20</w:t>
            </w:r>
          </w:p>
        </w:tc>
        <w:tc>
          <w:tcPr>
            <w:tcW w:w="643" w:type="auto"/>
          </w:tcPr>
          <w:p w14:paraId="54AF9E48" w14:textId="77777777" w:rsidR="005E738F" w:rsidRDefault="00000000">
            <w:pPr>
              <w:pStyle w:val="TAC6"/>
            </w:pPr>
            <w:r>
              <w:t>4x9.6</w:t>
            </w:r>
          </w:p>
        </w:tc>
        <w:tc>
          <w:tcPr>
            <w:tcW w:w="643" w:type="auto"/>
          </w:tcPr>
          <w:p w14:paraId="70581D2D" w14:textId="77777777" w:rsidR="005E738F" w:rsidRDefault="00000000">
            <w:pPr>
              <w:pStyle w:val="TAC6"/>
            </w:pPr>
            <w:r>
              <w:t>3.64</w:t>
            </w:r>
          </w:p>
        </w:tc>
        <w:tc>
          <w:tcPr>
            <w:tcW w:w="643" w:type="auto"/>
          </w:tcPr>
          <w:p w14:paraId="7F642C33" w14:textId="77777777" w:rsidR="005E738F" w:rsidRDefault="00000000">
            <w:pPr>
              <w:pStyle w:val="TAC6"/>
            </w:pPr>
            <w:r>
              <w:t>0.9</w:t>
            </w:r>
          </w:p>
        </w:tc>
        <w:tc>
          <w:tcPr>
            <w:tcW w:w="643" w:type="auto"/>
          </w:tcPr>
          <w:p w14:paraId="41008D40" w14:textId="77777777" w:rsidR="005E738F" w:rsidRDefault="00000000">
            <w:pPr>
              <w:pStyle w:val="TAC6"/>
            </w:pPr>
            <w:r>
              <w:t>1.72</w:t>
            </w:r>
          </w:p>
        </w:tc>
        <w:tc>
          <w:tcPr>
            <w:tcW w:w="643" w:type="auto"/>
          </w:tcPr>
          <w:p w14:paraId="4D37994E" w14:textId="77777777" w:rsidR="005E738F" w:rsidRDefault="00000000">
            <w:pPr>
              <w:pStyle w:val="TAC6"/>
            </w:pPr>
            <w:r>
              <w:t>BT</w:t>
            </w:r>
          </w:p>
        </w:tc>
        <w:tc>
          <w:tcPr>
            <w:tcW w:w="643" w:type="auto"/>
            <w:shd w:val="clear" w:color="auto" w:fill="ADD8E6"/>
          </w:tcPr>
          <w:p w14:paraId="690122FE" w14:textId="77777777" w:rsidR="005E738F" w:rsidRDefault="00000000">
            <w:pPr>
              <w:pStyle w:val="TAC6"/>
            </w:pPr>
            <w:r>
              <w:t>EXCEED</w:t>
            </w:r>
          </w:p>
        </w:tc>
      </w:tr>
      <w:tr w:rsidR="005E738F" w14:paraId="05157B06" w14:textId="77777777">
        <w:trPr>
          <w:jc w:val="center"/>
        </w:trPr>
        <w:tc>
          <w:tcPr>
            <w:tcW w:w="643" w:type="auto"/>
            <w:vMerge/>
          </w:tcPr>
          <w:p w14:paraId="375458A1" w14:textId="77777777" w:rsidR="005E738F" w:rsidRDefault="005E738F"/>
        </w:tc>
        <w:tc>
          <w:tcPr>
            <w:tcW w:w="643" w:type="auto"/>
            <w:vMerge/>
          </w:tcPr>
          <w:p w14:paraId="39D8F9D2" w14:textId="77777777" w:rsidR="005E738F" w:rsidRDefault="005E738F"/>
        </w:tc>
        <w:tc>
          <w:tcPr>
            <w:tcW w:w="643" w:type="auto"/>
          </w:tcPr>
          <w:p w14:paraId="53F4C541" w14:textId="77777777" w:rsidR="005E738F" w:rsidRDefault="00000000">
            <w:pPr>
              <w:pStyle w:val="TAC6"/>
            </w:pPr>
            <w:r>
              <w:t>2</w:t>
            </w:r>
          </w:p>
        </w:tc>
        <w:tc>
          <w:tcPr>
            <w:tcW w:w="643" w:type="auto"/>
          </w:tcPr>
          <w:p w14:paraId="704031E4" w14:textId="77777777" w:rsidR="005E738F" w:rsidRDefault="00000000">
            <w:pPr>
              <w:pStyle w:val="TAC6"/>
            </w:pPr>
            <w:r>
              <w:t>32</w:t>
            </w:r>
          </w:p>
        </w:tc>
        <w:tc>
          <w:tcPr>
            <w:tcW w:w="643" w:type="auto"/>
          </w:tcPr>
          <w:p w14:paraId="69C6EB84" w14:textId="77777777" w:rsidR="005E738F" w:rsidRDefault="00000000">
            <w:pPr>
              <w:pStyle w:val="TAC6"/>
            </w:pPr>
            <w:r>
              <w:t>on</w:t>
            </w:r>
          </w:p>
        </w:tc>
        <w:tc>
          <w:tcPr>
            <w:tcW w:w="643" w:type="auto"/>
          </w:tcPr>
          <w:p w14:paraId="0F46122E" w14:textId="77777777" w:rsidR="005E738F" w:rsidRDefault="00000000">
            <w:pPr>
              <w:pStyle w:val="TAC6"/>
            </w:pPr>
            <w:r>
              <w:t>BT</w:t>
            </w:r>
          </w:p>
        </w:tc>
        <w:tc>
          <w:tcPr>
            <w:tcW w:w="643" w:type="auto"/>
          </w:tcPr>
          <w:p w14:paraId="0E341F6B" w14:textId="77777777" w:rsidR="005E738F" w:rsidRDefault="00000000">
            <w:pPr>
              <w:pStyle w:val="TAC6"/>
            </w:pPr>
            <w:r>
              <w:t>3.8</w:t>
            </w:r>
          </w:p>
        </w:tc>
        <w:tc>
          <w:tcPr>
            <w:tcW w:w="643" w:type="auto"/>
          </w:tcPr>
          <w:p w14:paraId="00A601E6" w14:textId="77777777" w:rsidR="005E738F" w:rsidRDefault="00000000">
            <w:pPr>
              <w:pStyle w:val="TAC6"/>
            </w:pPr>
            <w:r>
              <w:t>0.88</w:t>
            </w:r>
          </w:p>
        </w:tc>
        <w:tc>
          <w:tcPr>
            <w:tcW w:w="643" w:type="auto"/>
          </w:tcPr>
          <w:p w14:paraId="7BA3869A" w14:textId="77777777" w:rsidR="005E738F" w:rsidRDefault="00000000">
            <w:pPr>
              <w:pStyle w:val="TAC6"/>
            </w:pPr>
            <w:r>
              <w:t>c19</w:t>
            </w:r>
          </w:p>
        </w:tc>
        <w:tc>
          <w:tcPr>
            <w:tcW w:w="643" w:type="auto"/>
          </w:tcPr>
          <w:p w14:paraId="4B6FCF09" w14:textId="77777777" w:rsidR="005E738F" w:rsidRDefault="00000000">
            <w:pPr>
              <w:pStyle w:val="TAC6"/>
            </w:pPr>
            <w:r>
              <w:t>4x8</w:t>
            </w:r>
          </w:p>
        </w:tc>
        <w:tc>
          <w:tcPr>
            <w:tcW w:w="643" w:type="auto"/>
          </w:tcPr>
          <w:p w14:paraId="1B6672D9" w14:textId="77777777" w:rsidR="005E738F" w:rsidRDefault="00000000">
            <w:pPr>
              <w:pStyle w:val="TAC6"/>
            </w:pPr>
            <w:r>
              <w:t>2.97</w:t>
            </w:r>
          </w:p>
        </w:tc>
        <w:tc>
          <w:tcPr>
            <w:tcW w:w="643" w:type="auto"/>
          </w:tcPr>
          <w:p w14:paraId="4450BBDC" w14:textId="77777777" w:rsidR="005E738F" w:rsidRDefault="00000000">
            <w:pPr>
              <w:pStyle w:val="TAC6"/>
            </w:pPr>
            <w:r>
              <w:t>0.98</w:t>
            </w:r>
          </w:p>
        </w:tc>
        <w:tc>
          <w:tcPr>
            <w:tcW w:w="643" w:type="auto"/>
          </w:tcPr>
          <w:p w14:paraId="6843B645" w14:textId="77777777" w:rsidR="005E738F" w:rsidRDefault="00000000">
            <w:pPr>
              <w:pStyle w:val="TAC6"/>
            </w:pPr>
            <w:r>
              <w:t>8.42</w:t>
            </w:r>
          </w:p>
        </w:tc>
        <w:tc>
          <w:tcPr>
            <w:tcW w:w="643" w:type="auto"/>
          </w:tcPr>
          <w:p w14:paraId="08B45C9F" w14:textId="77777777" w:rsidR="005E738F" w:rsidRDefault="00000000">
            <w:pPr>
              <w:pStyle w:val="TAC6"/>
            </w:pPr>
            <w:r>
              <w:t>BT</w:t>
            </w:r>
          </w:p>
        </w:tc>
        <w:tc>
          <w:tcPr>
            <w:tcW w:w="643" w:type="auto"/>
          </w:tcPr>
          <w:p w14:paraId="0A51F44A" w14:textId="77777777" w:rsidR="005E738F" w:rsidRDefault="00000000">
            <w:pPr>
              <w:pStyle w:val="TAC6"/>
            </w:pPr>
            <w:r>
              <w:t>PASS</w:t>
            </w:r>
          </w:p>
        </w:tc>
      </w:tr>
      <w:tr w:rsidR="005E738F" w14:paraId="2CEA8B95" w14:textId="77777777">
        <w:trPr>
          <w:jc w:val="center"/>
        </w:trPr>
        <w:tc>
          <w:tcPr>
            <w:tcW w:w="643" w:type="auto"/>
            <w:vMerge/>
          </w:tcPr>
          <w:p w14:paraId="241D5B3D" w14:textId="77777777" w:rsidR="005E738F" w:rsidRDefault="005E738F"/>
        </w:tc>
        <w:tc>
          <w:tcPr>
            <w:tcW w:w="643" w:type="auto"/>
            <w:vMerge w:val="restart"/>
          </w:tcPr>
          <w:p w14:paraId="154206A2" w14:textId="77777777" w:rsidR="005E738F" w:rsidRDefault="00000000">
            <w:pPr>
              <w:pStyle w:val="TAC6"/>
            </w:pPr>
            <w:r>
              <w:t>c34</w:t>
            </w:r>
          </w:p>
        </w:tc>
        <w:tc>
          <w:tcPr>
            <w:tcW w:w="643" w:type="auto"/>
          </w:tcPr>
          <w:p w14:paraId="210535AB" w14:textId="77777777" w:rsidR="005E738F" w:rsidRDefault="00000000">
            <w:pPr>
              <w:pStyle w:val="TAC6"/>
            </w:pPr>
            <w:r>
              <w:t>1</w:t>
            </w:r>
          </w:p>
        </w:tc>
        <w:tc>
          <w:tcPr>
            <w:tcW w:w="643" w:type="auto"/>
          </w:tcPr>
          <w:p w14:paraId="5FE8992A" w14:textId="77777777" w:rsidR="005E738F" w:rsidRDefault="00000000">
            <w:pPr>
              <w:pStyle w:val="TAC6"/>
            </w:pPr>
            <w:r>
              <w:t>48</w:t>
            </w:r>
          </w:p>
        </w:tc>
        <w:tc>
          <w:tcPr>
            <w:tcW w:w="643" w:type="auto"/>
          </w:tcPr>
          <w:p w14:paraId="7948DB5D" w14:textId="77777777" w:rsidR="005E738F" w:rsidRDefault="00000000">
            <w:pPr>
              <w:pStyle w:val="TAC6"/>
            </w:pPr>
            <w:r>
              <w:t>on</w:t>
            </w:r>
          </w:p>
        </w:tc>
        <w:tc>
          <w:tcPr>
            <w:tcW w:w="643" w:type="auto"/>
          </w:tcPr>
          <w:p w14:paraId="7B146954" w14:textId="77777777" w:rsidR="005E738F" w:rsidRDefault="00000000">
            <w:pPr>
              <w:pStyle w:val="TAC6"/>
            </w:pPr>
            <w:r>
              <w:t>NWT</w:t>
            </w:r>
          </w:p>
        </w:tc>
        <w:tc>
          <w:tcPr>
            <w:tcW w:w="643" w:type="auto"/>
          </w:tcPr>
          <w:p w14:paraId="5919C71B" w14:textId="77777777" w:rsidR="005E738F" w:rsidRDefault="00000000">
            <w:pPr>
              <w:pStyle w:val="TAC6"/>
            </w:pPr>
            <w:r>
              <w:t>4.26</w:t>
            </w:r>
          </w:p>
        </w:tc>
        <w:tc>
          <w:tcPr>
            <w:tcW w:w="643" w:type="auto"/>
          </w:tcPr>
          <w:p w14:paraId="4CF83FEF" w14:textId="77777777" w:rsidR="005E738F" w:rsidRDefault="00000000">
            <w:pPr>
              <w:pStyle w:val="TAC6"/>
            </w:pPr>
            <w:r>
              <w:t>0.7</w:t>
            </w:r>
          </w:p>
        </w:tc>
        <w:tc>
          <w:tcPr>
            <w:tcW w:w="643" w:type="auto"/>
          </w:tcPr>
          <w:p w14:paraId="6AB98797" w14:textId="77777777" w:rsidR="005E738F" w:rsidRDefault="00000000">
            <w:pPr>
              <w:pStyle w:val="TAC6"/>
            </w:pPr>
            <w:r>
              <w:t>c22</w:t>
            </w:r>
          </w:p>
        </w:tc>
        <w:tc>
          <w:tcPr>
            <w:tcW w:w="643" w:type="auto"/>
          </w:tcPr>
          <w:p w14:paraId="6A93AEE7" w14:textId="77777777" w:rsidR="005E738F" w:rsidRDefault="00000000">
            <w:pPr>
              <w:pStyle w:val="TAC6"/>
            </w:pPr>
            <w:r>
              <w:t>4x16.4</w:t>
            </w:r>
          </w:p>
        </w:tc>
        <w:tc>
          <w:tcPr>
            <w:tcW w:w="643" w:type="auto"/>
          </w:tcPr>
          <w:p w14:paraId="3EA9C835" w14:textId="77777777" w:rsidR="005E738F" w:rsidRDefault="00000000">
            <w:pPr>
              <w:pStyle w:val="TAC6"/>
            </w:pPr>
            <w:r>
              <w:t>4.13</w:t>
            </w:r>
          </w:p>
        </w:tc>
        <w:tc>
          <w:tcPr>
            <w:tcW w:w="643" w:type="auto"/>
          </w:tcPr>
          <w:p w14:paraId="12726F80" w14:textId="77777777" w:rsidR="005E738F" w:rsidRDefault="00000000">
            <w:pPr>
              <w:pStyle w:val="TAC6"/>
            </w:pPr>
            <w:r>
              <w:t>0.66</w:t>
            </w:r>
          </w:p>
        </w:tc>
        <w:tc>
          <w:tcPr>
            <w:tcW w:w="643" w:type="auto"/>
          </w:tcPr>
          <w:p w14:paraId="4B2C3799" w14:textId="77777777" w:rsidR="005E738F" w:rsidRDefault="00000000">
            <w:pPr>
              <w:pStyle w:val="TAC6"/>
            </w:pPr>
            <w:r>
              <w:t>1.79</w:t>
            </w:r>
          </w:p>
        </w:tc>
        <w:tc>
          <w:tcPr>
            <w:tcW w:w="643" w:type="auto"/>
          </w:tcPr>
          <w:p w14:paraId="7A5DC7F6" w14:textId="77777777" w:rsidR="005E738F" w:rsidRDefault="00000000">
            <w:pPr>
              <w:pStyle w:val="TAC6"/>
            </w:pPr>
            <w:r>
              <w:t>BT</w:t>
            </w:r>
          </w:p>
        </w:tc>
        <w:tc>
          <w:tcPr>
            <w:tcW w:w="643" w:type="auto"/>
            <w:shd w:val="clear" w:color="auto" w:fill="ADD8E6"/>
          </w:tcPr>
          <w:p w14:paraId="7ACD3155" w14:textId="77777777" w:rsidR="005E738F" w:rsidRDefault="00000000">
            <w:pPr>
              <w:pStyle w:val="TAC6"/>
            </w:pPr>
            <w:r>
              <w:t>EXCEED</w:t>
            </w:r>
          </w:p>
        </w:tc>
      </w:tr>
      <w:tr w:rsidR="005E738F" w14:paraId="07C4317F" w14:textId="77777777">
        <w:trPr>
          <w:jc w:val="center"/>
        </w:trPr>
        <w:tc>
          <w:tcPr>
            <w:tcW w:w="643" w:type="auto"/>
            <w:vMerge/>
          </w:tcPr>
          <w:p w14:paraId="3CF996CA" w14:textId="77777777" w:rsidR="005E738F" w:rsidRDefault="005E738F"/>
        </w:tc>
        <w:tc>
          <w:tcPr>
            <w:tcW w:w="643" w:type="auto"/>
            <w:vMerge/>
          </w:tcPr>
          <w:p w14:paraId="4E1A9E0C" w14:textId="77777777" w:rsidR="005E738F" w:rsidRDefault="005E738F"/>
        </w:tc>
        <w:tc>
          <w:tcPr>
            <w:tcW w:w="643" w:type="auto"/>
          </w:tcPr>
          <w:p w14:paraId="6E2E03F4" w14:textId="77777777" w:rsidR="005E738F" w:rsidRDefault="00000000">
            <w:pPr>
              <w:pStyle w:val="TAC6"/>
            </w:pPr>
            <w:r>
              <w:t>2</w:t>
            </w:r>
          </w:p>
        </w:tc>
        <w:tc>
          <w:tcPr>
            <w:tcW w:w="643" w:type="auto"/>
          </w:tcPr>
          <w:p w14:paraId="765AA06C" w14:textId="77777777" w:rsidR="005E738F" w:rsidRDefault="00000000">
            <w:pPr>
              <w:pStyle w:val="TAC6"/>
            </w:pPr>
            <w:r>
              <w:t>48</w:t>
            </w:r>
          </w:p>
        </w:tc>
        <w:tc>
          <w:tcPr>
            <w:tcW w:w="643" w:type="auto"/>
          </w:tcPr>
          <w:p w14:paraId="0DC947F2" w14:textId="77777777" w:rsidR="005E738F" w:rsidRDefault="00000000">
            <w:pPr>
              <w:pStyle w:val="TAC6"/>
            </w:pPr>
            <w:r>
              <w:t>on</w:t>
            </w:r>
          </w:p>
        </w:tc>
        <w:tc>
          <w:tcPr>
            <w:tcW w:w="643" w:type="auto"/>
          </w:tcPr>
          <w:p w14:paraId="7DD9DA5D" w14:textId="77777777" w:rsidR="005E738F" w:rsidRDefault="00000000">
            <w:pPr>
              <w:pStyle w:val="TAC6"/>
            </w:pPr>
            <w:r>
              <w:t>BT</w:t>
            </w:r>
          </w:p>
        </w:tc>
        <w:tc>
          <w:tcPr>
            <w:tcW w:w="643" w:type="auto"/>
          </w:tcPr>
          <w:p w14:paraId="299B1E9E" w14:textId="77777777" w:rsidR="005E738F" w:rsidRDefault="00000000">
            <w:pPr>
              <w:pStyle w:val="TAC6"/>
            </w:pPr>
            <w:r>
              <w:t>4.26</w:t>
            </w:r>
          </w:p>
        </w:tc>
        <w:tc>
          <w:tcPr>
            <w:tcW w:w="643" w:type="auto"/>
          </w:tcPr>
          <w:p w14:paraId="3EF25E8D" w14:textId="77777777" w:rsidR="005E738F" w:rsidRDefault="00000000">
            <w:pPr>
              <w:pStyle w:val="TAC6"/>
            </w:pPr>
            <w:r>
              <w:t>0.7</w:t>
            </w:r>
          </w:p>
        </w:tc>
        <w:tc>
          <w:tcPr>
            <w:tcW w:w="643" w:type="auto"/>
          </w:tcPr>
          <w:p w14:paraId="7322282D" w14:textId="77777777" w:rsidR="005E738F" w:rsidRDefault="00000000">
            <w:pPr>
              <w:pStyle w:val="TAC6"/>
            </w:pPr>
            <w:r>
              <w:t>c21</w:t>
            </w:r>
          </w:p>
        </w:tc>
        <w:tc>
          <w:tcPr>
            <w:tcW w:w="643" w:type="auto"/>
          </w:tcPr>
          <w:p w14:paraId="006C4834" w14:textId="77777777" w:rsidR="005E738F" w:rsidRDefault="00000000">
            <w:pPr>
              <w:pStyle w:val="TAC6"/>
            </w:pPr>
            <w:r>
              <w:t>4x13.2</w:t>
            </w:r>
          </w:p>
        </w:tc>
        <w:tc>
          <w:tcPr>
            <w:tcW w:w="643" w:type="auto"/>
          </w:tcPr>
          <w:p w14:paraId="551A9E20" w14:textId="77777777" w:rsidR="005E738F" w:rsidRDefault="00000000">
            <w:pPr>
              <w:pStyle w:val="TAC6"/>
            </w:pPr>
            <w:r>
              <w:t>3.87</w:t>
            </w:r>
          </w:p>
        </w:tc>
        <w:tc>
          <w:tcPr>
            <w:tcW w:w="643" w:type="auto"/>
          </w:tcPr>
          <w:p w14:paraId="7931040B" w14:textId="77777777" w:rsidR="005E738F" w:rsidRDefault="00000000">
            <w:pPr>
              <w:pStyle w:val="TAC6"/>
            </w:pPr>
            <w:r>
              <w:t>0.88</w:t>
            </w:r>
          </w:p>
        </w:tc>
        <w:tc>
          <w:tcPr>
            <w:tcW w:w="643" w:type="auto"/>
          </w:tcPr>
          <w:p w14:paraId="68751E2B" w14:textId="77777777" w:rsidR="005E738F" w:rsidRDefault="00000000">
            <w:pPr>
              <w:pStyle w:val="TAC6"/>
            </w:pPr>
            <w:r>
              <w:t>4.69</w:t>
            </w:r>
          </w:p>
        </w:tc>
        <w:tc>
          <w:tcPr>
            <w:tcW w:w="643" w:type="auto"/>
          </w:tcPr>
          <w:p w14:paraId="70134158" w14:textId="77777777" w:rsidR="005E738F" w:rsidRDefault="00000000">
            <w:pPr>
              <w:pStyle w:val="TAC6"/>
            </w:pPr>
            <w:r>
              <w:t>BT</w:t>
            </w:r>
          </w:p>
        </w:tc>
        <w:tc>
          <w:tcPr>
            <w:tcW w:w="643" w:type="auto"/>
          </w:tcPr>
          <w:p w14:paraId="2DBEB220" w14:textId="77777777" w:rsidR="005E738F" w:rsidRDefault="00000000">
            <w:pPr>
              <w:pStyle w:val="TAC6"/>
            </w:pPr>
            <w:r>
              <w:t>PASS</w:t>
            </w:r>
          </w:p>
        </w:tc>
      </w:tr>
      <w:tr w:rsidR="005E738F" w14:paraId="5FC438A1" w14:textId="77777777">
        <w:trPr>
          <w:jc w:val="center"/>
        </w:trPr>
        <w:tc>
          <w:tcPr>
            <w:tcW w:w="643" w:type="auto"/>
            <w:vMerge/>
          </w:tcPr>
          <w:p w14:paraId="0CAB8DA3" w14:textId="77777777" w:rsidR="005E738F" w:rsidRDefault="005E738F"/>
        </w:tc>
        <w:tc>
          <w:tcPr>
            <w:tcW w:w="643" w:type="auto"/>
            <w:vMerge w:val="restart"/>
          </w:tcPr>
          <w:p w14:paraId="2C65580B" w14:textId="77777777" w:rsidR="005E738F" w:rsidRDefault="00000000">
            <w:pPr>
              <w:pStyle w:val="TAC6"/>
            </w:pPr>
            <w:r>
              <w:t>c35</w:t>
            </w:r>
          </w:p>
        </w:tc>
        <w:tc>
          <w:tcPr>
            <w:tcW w:w="643" w:type="auto"/>
          </w:tcPr>
          <w:p w14:paraId="46EF6FD1" w14:textId="77777777" w:rsidR="005E738F" w:rsidRDefault="00000000">
            <w:pPr>
              <w:pStyle w:val="TAC6"/>
            </w:pPr>
            <w:r>
              <w:t>1</w:t>
            </w:r>
          </w:p>
        </w:tc>
        <w:tc>
          <w:tcPr>
            <w:tcW w:w="643" w:type="auto"/>
          </w:tcPr>
          <w:p w14:paraId="6AA18C40" w14:textId="77777777" w:rsidR="005E738F" w:rsidRDefault="00000000">
            <w:pPr>
              <w:pStyle w:val="TAC6"/>
            </w:pPr>
            <w:r>
              <w:t>64</w:t>
            </w:r>
          </w:p>
        </w:tc>
        <w:tc>
          <w:tcPr>
            <w:tcW w:w="643" w:type="auto"/>
          </w:tcPr>
          <w:p w14:paraId="528E5F98" w14:textId="77777777" w:rsidR="005E738F" w:rsidRDefault="00000000">
            <w:pPr>
              <w:pStyle w:val="TAC6"/>
            </w:pPr>
            <w:r>
              <w:t>on</w:t>
            </w:r>
          </w:p>
        </w:tc>
        <w:tc>
          <w:tcPr>
            <w:tcW w:w="643" w:type="auto"/>
          </w:tcPr>
          <w:p w14:paraId="3AF63D16" w14:textId="77777777" w:rsidR="005E738F" w:rsidRDefault="00000000">
            <w:pPr>
              <w:pStyle w:val="TAC6"/>
            </w:pPr>
            <w:r>
              <w:t>NWT</w:t>
            </w:r>
          </w:p>
        </w:tc>
        <w:tc>
          <w:tcPr>
            <w:tcW w:w="643" w:type="auto"/>
          </w:tcPr>
          <w:p w14:paraId="139239EE" w14:textId="77777777" w:rsidR="005E738F" w:rsidRDefault="00000000">
            <w:pPr>
              <w:pStyle w:val="TAC6"/>
            </w:pPr>
            <w:r>
              <w:t>4.25</w:t>
            </w:r>
          </w:p>
        </w:tc>
        <w:tc>
          <w:tcPr>
            <w:tcW w:w="643" w:type="auto"/>
          </w:tcPr>
          <w:p w14:paraId="6BC51721" w14:textId="77777777" w:rsidR="005E738F" w:rsidRDefault="00000000">
            <w:pPr>
              <w:pStyle w:val="TAC6"/>
            </w:pPr>
            <w:r>
              <w:t>0.76</w:t>
            </w:r>
          </w:p>
        </w:tc>
        <w:tc>
          <w:tcPr>
            <w:tcW w:w="643" w:type="auto"/>
          </w:tcPr>
          <w:p w14:paraId="03154B9F" w14:textId="77777777" w:rsidR="005E738F" w:rsidRDefault="00000000">
            <w:pPr>
              <w:pStyle w:val="TAC6"/>
            </w:pPr>
            <w:r>
              <w:t>c23</w:t>
            </w:r>
          </w:p>
        </w:tc>
        <w:tc>
          <w:tcPr>
            <w:tcW w:w="643" w:type="auto"/>
          </w:tcPr>
          <w:p w14:paraId="6302C556" w14:textId="77777777" w:rsidR="005E738F" w:rsidRDefault="00000000">
            <w:pPr>
              <w:pStyle w:val="TAC6"/>
            </w:pPr>
            <w:r>
              <w:t>4x24.4</w:t>
            </w:r>
          </w:p>
        </w:tc>
        <w:tc>
          <w:tcPr>
            <w:tcW w:w="643" w:type="auto"/>
          </w:tcPr>
          <w:p w14:paraId="7C596562" w14:textId="77777777" w:rsidR="005E738F" w:rsidRDefault="00000000">
            <w:pPr>
              <w:pStyle w:val="TAC6"/>
            </w:pPr>
            <w:r>
              <w:t>4.2</w:t>
            </w:r>
          </w:p>
        </w:tc>
        <w:tc>
          <w:tcPr>
            <w:tcW w:w="643" w:type="auto"/>
          </w:tcPr>
          <w:p w14:paraId="0C935C16" w14:textId="77777777" w:rsidR="005E738F" w:rsidRDefault="00000000">
            <w:pPr>
              <w:pStyle w:val="TAC6"/>
            </w:pPr>
            <w:r>
              <w:t>0.86</w:t>
            </w:r>
          </w:p>
        </w:tc>
        <w:tc>
          <w:tcPr>
            <w:tcW w:w="643" w:type="auto"/>
          </w:tcPr>
          <w:p w14:paraId="0C4078A9" w14:textId="77777777" w:rsidR="005E738F" w:rsidRDefault="00000000">
            <w:pPr>
              <w:pStyle w:val="TAC6"/>
            </w:pPr>
            <w:r>
              <w:t>0.58</w:t>
            </w:r>
          </w:p>
        </w:tc>
        <w:tc>
          <w:tcPr>
            <w:tcW w:w="643" w:type="auto"/>
          </w:tcPr>
          <w:p w14:paraId="20619582" w14:textId="77777777" w:rsidR="005E738F" w:rsidRDefault="00000000">
            <w:pPr>
              <w:pStyle w:val="TAC6"/>
            </w:pPr>
            <w:r>
              <w:t>NWT</w:t>
            </w:r>
          </w:p>
        </w:tc>
        <w:tc>
          <w:tcPr>
            <w:tcW w:w="643" w:type="auto"/>
          </w:tcPr>
          <w:p w14:paraId="5AB152D9" w14:textId="77777777" w:rsidR="005E738F" w:rsidRDefault="00000000">
            <w:pPr>
              <w:pStyle w:val="TAC6"/>
            </w:pPr>
            <w:r>
              <w:t>PASS</w:t>
            </w:r>
          </w:p>
        </w:tc>
      </w:tr>
      <w:tr w:rsidR="005E738F" w14:paraId="7FC0091F" w14:textId="77777777">
        <w:trPr>
          <w:jc w:val="center"/>
        </w:trPr>
        <w:tc>
          <w:tcPr>
            <w:tcW w:w="643" w:type="auto"/>
            <w:vMerge/>
          </w:tcPr>
          <w:p w14:paraId="05BD649D" w14:textId="77777777" w:rsidR="005E738F" w:rsidRDefault="005E738F"/>
        </w:tc>
        <w:tc>
          <w:tcPr>
            <w:tcW w:w="643" w:type="auto"/>
            <w:vMerge/>
          </w:tcPr>
          <w:p w14:paraId="4DC992A2" w14:textId="77777777" w:rsidR="005E738F" w:rsidRDefault="005E738F"/>
        </w:tc>
        <w:tc>
          <w:tcPr>
            <w:tcW w:w="643" w:type="auto"/>
          </w:tcPr>
          <w:p w14:paraId="490B2226" w14:textId="77777777" w:rsidR="005E738F" w:rsidRDefault="00000000">
            <w:pPr>
              <w:pStyle w:val="TAC6"/>
            </w:pPr>
            <w:r>
              <w:t>2</w:t>
            </w:r>
          </w:p>
        </w:tc>
        <w:tc>
          <w:tcPr>
            <w:tcW w:w="643" w:type="auto"/>
          </w:tcPr>
          <w:p w14:paraId="4B29E8B7" w14:textId="77777777" w:rsidR="005E738F" w:rsidRDefault="00000000">
            <w:pPr>
              <w:pStyle w:val="TAC6"/>
            </w:pPr>
            <w:r>
              <w:t>64</w:t>
            </w:r>
          </w:p>
        </w:tc>
        <w:tc>
          <w:tcPr>
            <w:tcW w:w="643" w:type="auto"/>
          </w:tcPr>
          <w:p w14:paraId="21D19750" w14:textId="77777777" w:rsidR="005E738F" w:rsidRDefault="00000000">
            <w:pPr>
              <w:pStyle w:val="TAC6"/>
            </w:pPr>
            <w:r>
              <w:t>on</w:t>
            </w:r>
          </w:p>
        </w:tc>
        <w:tc>
          <w:tcPr>
            <w:tcW w:w="643" w:type="auto"/>
          </w:tcPr>
          <w:p w14:paraId="00A6A1F2" w14:textId="77777777" w:rsidR="005E738F" w:rsidRDefault="00000000">
            <w:pPr>
              <w:pStyle w:val="TAC6"/>
            </w:pPr>
            <w:r>
              <w:t>BT</w:t>
            </w:r>
          </w:p>
        </w:tc>
        <w:tc>
          <w:tcPr>
            <w:tcW w:w="643" w:type="auto"/>
          </w:tcPr>
          <w:p w14:paraId="139F7824" w14:textId="77777777" w:rsidR="005E738F" w:rsidRDefault="00000000">
            <w:pPr>
              <w:pStyle w:val="TAC6"/>
            </w:pPr>
            <w:r>
              <w:t>4.25</w:t>
            </w:r>
          </w:p>
        </w:tc>
        <w:tc>
          <w:tcPr>
            <w:tcW w:w="643" w:type="auto"/>
          </w:tcPr>
          <w:p w14:paraId="67D0AB88" w14:textId="77777777" w:rsidR="005E738F" w:rsidRDefault="00000000">
            <w:pPr>
              <w:pStyle w:val="TAC6"/>
            </w:pPr>
            <w:r>
              <w:t>0.76</w:t>
            </w:r>
          </w:p>
        </w:tc>
        <w:tc>
          <w:tcPr>
            <w:tcW w:w="643" w:type="auto"/>
          </w:tcPr>
          <w:p w14:paraId="4B517D6C" w14:textId="77777777" w:rsidR="005E738F" w:rsidRDefault="00000000">
            <w:pPr>
              <w:pStyle w:val="TAC6"/>
            </w:pPr>
            <w:r>
              <w:t>c22</w:t>
            </w:r>
          </w:p>
        </w:tc>
        <w:tc>
          <w:tcPr>
            <w:tcW w:w="643" w:type="auto"/>
          </w:tcPr>
          <w:p w14:paraId="104587E1" w14:textId="77777777" w:rsidR="005E738F" w:rsidRDefault="00000000">
            <w:pPr>
              <w:pStyle w:val="TAC6"/>
            </w:pPr>
            <w:r>
              <w:t>4x16.4</w:t>
            </w:r>
          </w:p>
        </w:tc>
        <w:tc>
          <w:tcPr>
            <w:tcW w:w="643" w:type="auto"/>
          </w:tcPr>
          <w:p w14:paraId="567A8EF0" w14:textId="77777777" w:rsidR="005E738F" w:rsidRDefault="00000000">
            <w:pPr>
              <w:pStyle w:val="TAC6"/>
            </w:pPr>
            <w:r>
              <w:t>4.13</w:t>
            </w:r>
          </w:p>
        </w:tc>
        <w:tc>
          <w:tcPr>
            <w:tcW w:w="643" w:type="auto"/>
          </w:tcPr>
          <w:p w14:paraId="36CA82FA" w14:textId="77777777" w:rsidR="005E738F" w:rsidRDefault="00000000">
            <w:pPr>
              <w:pStyle w:val="TAC6"/>
            </w:pPr>
            <w:r>
              <w:t>0.66</w:t>
            </w:r>
          </w:p>
        </w:tc>
        <w:tc>
          <w:tcPr>
            <w:tcW w:w="643" w:type="auto"/>
          </w:tcPr>
          <w:p w14:paraId="120F78FB" w14:textId="77777777" w:rsidR="005E738F" w:rsidRDefault="00000000">
            <w:pPr>
              <w:pStyle w:val="TAC6"/>
            </w:pPr>
            <w:r>
              <w:t>1.56</w:t>
            </w:r>
          </w:p>
        </w:tc>
        <w:tc>
          <w:tcPr>
            <w:tcW w:w="643" w:type="auto"/>
          </w:tcPr>
          <w:p w14:paraId="76A0E596" w14:textId="77777777" w:rsidR="005E738F" w:rsidRDefault="00000000">
            <w:pPr>
              <w:pStyle w:val="TAC6"/>
            </w:pPr>
            <w:r>
              <w:t>NWT</w:t>
            </w:r>
          </w:p>
        </w:tc>
        <w:tc>
          <w:tcPr>
            <w:tcW w:w="643" w:type="auto"/>
            <w:shd w:val="clear" w:color="auto" w:fill="FF474C"/>
          </w:tcPr>
          <w:p w14:paraId="1594925F" w14:textId="77777777" w:rsidR="005E738F" w:rsidRDefault="00000000">
            <w:pPr>
              <w:pStyle w:val="TAC6"/>
            </w:pPr>
            <w:r>
              <w:t>FAIL</w:t>
            </w:r>
          </w:p>
        </w:tc>
      </w:tr>
      <w:tr w:rsidR="005E738F" w14:paraId="3380604F" w14:textId="77777777">
        <w:trPr>
          <w:jc w:val="center"/>
        </w:trPr>
        <w:tc>
          <w:tcPr>
            <w:tcW w:w="643" w:type="auto"/>
            <w:vMerge/>
          </w:tcPr>
          <w:p w14:paraId="052AD676" w14:textId="77777777" w:rsidR="005E738F" w:rsidRDefault="005E738F"/>
        </w:tc>
        <w:tc>
          <w:tcPr>
            <w:tcW w:w="643" w:type="auto"/>
            <w:vMerge w:val="restart"/>
          </w:tcPr>
          <w:p w14:paraId="57722B6E" w14:textId="77777777" w:rsidR="005E738F" w:rsidRDefault="00000000">
            <w:pPr>
              <w:pStyle w:val="TAC6"/>
            </w:pPr>
            <w:r>
              <w:t>c36</w:t>
            </w:r>
          </w:p>
        </w:tc>
        <w:tc>
          <w:tcPr>
            <w:tcW w:w="643" w:type="auto"/>
          </w:tcPr>
          <w:p w14:paraId="51F90E80" w14:textId="77777777" w:rsidR="005E738F" w:rsidRDefault="00000000">
            <w:pPr>
              <w:pStyle w:val="TAC6"/>
            </w:pPr>
            <w:r>
              <w:t>1</w:t>
            </w:r>
          </w:p>
        </w:tc>
        <w:tc>
          <w:tcPr>
            <w:tcW w:w="643" w:type="auto"/>
          </w:tcPr>
          <w:p w14:paraId="5AAE21C9" w14:textId="77777777" w:rsidR="005E738F" w:rsidRDefault="00000000">
            <w:pPr>
              <w:pStyle w:val="TAC6"/>
            </w:pPr>
            <w:r>
              <w:t>80</w:t>
            </w:r>
          </w:p>
        </w:tc>
        <w:tc>
          <w:tcPr>
            <w:tcW w:w="643" w:type="auto"/>
          </w:tcPr>
          <w:p w14:paraId="6552FB54" w14:textId="77777777" w:rsidR="005E738F" w:rsidRDefault="00000000">
            <w:pPr>
              <w:pStyle w:val="TAC6"/>
            </w:pPr>
            <w:r>
              <w:t>on</w:t>
            </w:r>
          </w:p>
        </w:tc>
        <w:tc>
          <w:tcPr>
            <w:tcW w:w="643" w:type="auto"/>
          </w:tcPr>
          <w:p w14:paraId="3B80A127" w14:textId="77777777" w:rsidR="005E738F" w:rsidRDefault="00000000">
            <w:pPr>
              <w:pStyle w:val="TAC6"/>
            </w:pPr>
            <w:r>
              <w:t>NWT</w:t>
            </w:r>
          </w:p>
        </w:tc>
        <w:tc>
          <w:tcPr>
            <w:tcW w:w="643" w:type="auto"/>
          </w:tcPr>
          <w:p w14:paraId="50B334A0" w14:textId="77777777" w:rsidR="005E738F" w:rsidRDefault="00000000">
            <w:pPr>
              <w:pStyle w:val="TAC6"/>
            </w:pPr>
            <w:r>
              <w:t>4.3</w:t>
            </w:r>
          </w:p>
        </w:tc>
        <w:tc>
          <w:tcPr>
            <w:tcW w:w="643" w:type="auto"/>
          </w:tcPr>
          <w:p w14:paraId="05F6C7B4" w14:textId="77777777" w:rsidR="005E738F" w:rsidRDefault="00000000">
            <w:pPr>
              <w:pStyle w:val="TAC6"/>
            </w:pPr>
            <w:r>
              <w:t>0.75</w:t>
            </w:r>
          </w:p>
        </w:tc>
        <w:tc>
          <w:tcPr>
            <w:tcW w:w="643" w:type="auto"/>
          </w:tcPr>
          <w:p w14:paraId="6757F53E" w14:textId="77777777" w:rsidR="005E738F" w:rsidRDefault="00000000">
            <w:pPr>
              <w:pStyle w:val="TAC6"/>
            </w:pPr>
            <w:r>
              <w:t>c23</w:t>
            </w:r>
          </w:p>
        </w:tc>
        <w:tc>
          <w:tcPr>
            <w:tcW w:w="643" w:type="auto"/>
          </w:tcPr>
          <w:p w14:paraId="346835D9" w14:textId="77777777" w:rsidR="005E738F" w:rsidRDefault="00000000">
            <w:pPr>
              <w:pStyle w:val="TAC6"/>
            </w:pPr>
            <w:r>
              <w:t>4x24.4</w:t>
            </w:r>
          </w:p>
        </w:tc>
        <w:tc>
          <w:tcPr>
            <w:tcW w:w="643" w:type="auto"/>
          </w:tcPr>
          <w:p w14:paraId="1CE69602" w14:textId="77777777" w:rsidR="005E738F" w:rsidRDefault="00000000">
            <w:pPr>
              <w:pStyle w:val="TAC6"/>
            </w:pPr>
            <w:r>
              <w:t>4.2</w:t>
            </w:r>
          </w:p>
        </w:tc>
        <w:tc>
          <w:tcPr>
            <w:tcW w:w="643" w:type="auto"/>
          </w:tcPr>
          <w:p w14:paraId="55158BD7" w14:textId="77777777" w:rsidR="005E738F" w:rsidRDefault="00000000">
            <w:pPr>
              <w:pStyle w:val="TAC6"/>
            </w:pPr>
            <w:r>
              <w:t>0.86</w:t>
            </w:r>
          </w:p>
        </w:tc>
        <w:tc>
          <w:tcPr>
            <w:tcW w:w="643" w:type="auto"/>
          </w:tcPr>
          <w:p w14:paraId="36A28B07" w14:textId="77777777" w:rsidR="005E738F" w:rsidRDefault="00000000">
            <w:pPr>
              <w:pStyle w:val="TAC6"/>
            </w:pPr>
            <w:r>
              <w:t>1.18</w:t>
            </w:r>
          </w:p>
        </w:tc>
        <w:tc>
          <w:tcPr>
            <w:tcW w:w="643" w:type="auto"/>
          </w:tcPr>
          <w:p w14:paraId="14BC4FCE" w14:textId="77777777" w:rsidR="005E738F" w:rsidRDefault="00000000">
            <w:pPr>
              <w:pStyle w:val="TAC6"/>
            </w:pPr>
            <w:r>
              <w:t>NWT</w:t>
            </w:r>
          </w:p>
        </w:tc>
        <w:tc>
          <w:tcPr>
            <w:tcW w:w="643" w:type="auto"/>
          </w:tcPr>
          <w:p w14:paraId="174E5786" w14:textId="77777777" w:rsidR="005E738F" w:rsidRDefault="00000000">
            <w:pPr>
              <w:pStyle w:val="TAC6"/>
            </w:pPr>
            <w:r>
              <w:t>PASS</w:t>
            </w:r>
          </w:p>
        </w:tc>
      </w:tr>
      <w:tr w:rsidR="005E738F" w14:paraId="6AEABC71" w14:textId="77777777">
        <w:trPr>
          <w:jc w:val="center"/>
        </w:trPr>
        <w:tc>
          <w:tcPr>
            <w:tcW w:w="643" w:type="auto"/>
            <w:vMerge/>
          </w:tcPr>
          <w:p w14:paraId="5EFB8C1E" w14:textId="77777777" w:rsidR="005E738F" w:rsidRDefault="005E738F"/>
        </w:tc>
        <w:tc>
          <w:tcPr>
            <w:tcW w:w="643" w:type="auto"/>
            <w:vMerge/>
          </w:tcPr>
          <w:p w14:paraId="733B376F" w14:textId="77777777" w:rsidR="005E738F" w:rsidRDefault="005E738F"/>
        </w:tc>
        <w:tc>
          <w:tcPr>
            <w:tcW w:w="643" w:type="auto"/>
          </w:tcPr>
          <w:p w14:paraId="41CA83AD" w14:textId="77777777" w:rsidR="005E738F" w:rsidRDefault="00000000">
            <w:pPr>
              <w:pStyle w:val="TAC6"/>
            </w:pPr>
            <w:r>
              <w:t>2</w:t>
            </w:r>
          </w:p>
        </w:tc>
        <w:tc>
          <w:tcPr>
            <w:tcW w:w="643" w:type="auto"/>
          </w:tcPr>
          <w:p w14:paraId="112A627C" w14:textId="77777777" w:rsidR="005E738F" w:rsidRDefault="00000000">
            <w:pPr>
              <w:pStyle w:val="TAC6"/>
            </w:pPr>
            <w:r>
              <w:t>80</w:t>
            </w:r>
          </w:p>
        </w:tc>
        <w:tc>
          <w:tcPr>
            <w:tcW w:w="643" w:type="auto"/>
          </w:tcPr>
          <w:p w14:paraId="2210F256" w14:textId="77777777" w:rsidR="005E738F" w:rsidRDefault="00000000">
            <w:pPr>
              <w:pStyle w:val="TAC6"/>
            </w:pPr>
            <w:r>
              <w:t>on</w:t>
            </w:r>
          </w:p>
        </w:tc>
        <w:tc>
          <w:tcPr>
            <w:tcW w:w="643" w:type="auto"/>
          </w:tcPr>
          <w:p w14:paraId="7F2D850F" w14:textId="77777777" w:rsidR="005E738F" w:rsidRDefault="00000000">
            <w:pPr>
              <w:pStyle w:val="TAC6"/>
            </w:pPr>
            <w:r>
              <w:t>BT</w:t>
            </w:r>
          </w:p>
        </w:tc>
        <w:tc>
          <w:tcPr>
            <w:tcW w:w="643" w:type="auto"/>
          </w:tcPr>
          <w:p w14:paraId="10569D05" w14:textId="77777777" w:rsidR="005E738F" w:rsidRDefault="00000000">
            <w:pPr>
              <w:pStyle w:val="TAC6"/>
            </w:pPr>
            <w:r>
              <w:t>4.3</w:t>
            </w:r>
          </w:p>
        </w:tc>
        <w:tc>
          <w:tcPr>
            <w:tcW w:w="643" w:type="auto"/>
          </w:tcPr>
          <w:p w14:paraId="65D27300" w14:textId="77777777" w:rsidR="005E738F" w:rsidRDefault="00000000">
            <w:pPr>
              <w:pStyle w:val="TAC6"/>
            </w:pPr>
            <w:r>
              <w:t>0.75</w:t>
            </w:r>
          </w:p>
        </w:tc>
        <w:tc>
          <w:tcPr>
            <w:tcW w:w="643" w:type="auto"/>
          </w:tcPr>
          <w:p w14:paraId="5592AAF4" w14:textId="77777777" w:rsidR="005E738F" w:rsidRDefault="00000000">
            <w:pPr>
              <w:pStyle w:val="TAC6"/>
            </w:pPr>
            <w:r>
              <w:t>c22</w:t>
            </w:r>
          </w:p>
        </w:tc>
        <w:tc>
          <w:tcPr>
            <w:tcW w:w="643" w:type="auto"/>
          </w:tcPr>
          <w:p w14:paraId="76B53851" w14:textId="77777777" w:rsidR="005E738F" w:rsidRDefault="00000000">
            <w:pPr>
              <w:pStyle w:val="TAC6"/>
            </w:pPr>
            <w:r>
              <w:t>4x16.4</w:t>
            </w:r>
          </w:p>
        </w:tc>
        <w:tc>
          <w:tcPr>
            <w:tcW w:w="643" w:type="auto"/>
          </w:tcPr>
          <w:p w14:paraId="213E67ED" w14:textId="77777777" w:rsidR="005E738F" w:rsidRDefault="00000000">
            <w:pPr>
              <w:pStyle w:val="TAC6"/>
            </w:pPr>
            <w:r>
              <w:t>4.13</w:t>
            </w:r>
          </w:p>
        </w:tc>
        <w:tc>
          <w:tcPr>
            <w:tcW w:w="643" w:type="auto"/>
          </w:tcPr>
          <w:p w14:paraId="7225A32C" w14:textId="77777777" w:rsidR="005E738F" w:rsidRDefault="00000000">
            <w:pPr>
              <w:pStyle w:val="TAC6"/>
            </w:pPr>
            <w:r>
              <w:t>0.66</w:t>
            </w:r>
          </w:p>
        </w:tc>
        <w:tc>
          <w:tcPr>
            <w:tcW w:w="643" w:type="auto"/>
          </w:tcPr>
          <w:p w14:paraId="28F1B20B" w14:textId="77777777" w:rsidR="005E738F" w:rsidRDefault="00000000">
            <w:pPr>
              <w:pStyle w:val="TAC6"/>
            </w:pPr>
            <w:r>
              <w:t>2.26</w:t>
            </w:r>
          </w:p>
        </w:tc>
        <w:tc>
          <w:tcPr>
            <w:tcW w:w="643" w:type="auto"/>
          </w:tcPr>
          <w:p w14:paraId="5B480891" w14:textId="77777777" w:rsidR="005E738F" w:rsidRDefault="00000000">
            <w:pPr>
              <w:pStyle w:val="TAC6"/>
            </w:pPr>
            <w:r>
              <w:t>BT</w:t>
            </w:r>
          </w:p>
        </w:tc>
        <w:tc>
          <w:tcPr>
            <w:tcW w:w="643" w:type="auto"/>
          </w:tcPr>
          <w:p w14:paraId="757D81D5" w14:textId="77777777" w:rsidR="005E738F" w:rsidRDefault="00000000">
            <w:pPr>
              <w:pStyle w:val="TAC6"/>
            </w:pPr>
            <w:r>
              <w:t>PASS</w:t>
            </w:r>
          </w:p>
        </w:tc>
      </w:tr>
      <w:tr w:rsidR="005E738F" w14:paraId="7FA43FBD" w14:textId="77777777">
        <w:trPr>
          <w:jc w:val="center"/>
        </w:trPr>
        <w:tc>
          <w:tcPr>
            <w:tcW w:w="643" w:type="auto"/>
            <w:vMerge w:val="restart"/>
          </w:tcPr>
          <w:p w14:paraId="4A4C22D3" w14:textId="77777777" w:rsidR="005E738F" w:rsidRDefault="00000000">
            <w:pPr>
              <w:pStyle w:val="TAC6"/>
            </w:pPr>
            <w:r>
              <w:t>b</w:t>
            </w:r>
          </w:p>
        </w:tc>
        <w:tc>
          <w:tcPr>
            <w:tcW w:w="643" w:type="auto"/>
          </w:tcPr>
          <w:p w14:paraId="65E0E885" w14:textId="77777777" w:rsidR="005E738F" w:rsidRDefault="00000000">
            <w:pPr>
              <w:pStyle w:val="TAC6"/>
            </w:pPr>
            <w:r>
              <w:t>c24</w:t>
            </w:r>
          </w:p>
        </w:tc>
        <w:tc>
          <w:tcPr>
            <w:tcW w:w="643" w:type="auto"/>
          </w:tcPr>
          <w:p w14:paraId="0045176D" w14:textId="77777777" w:rsidR="005E738F" w:rsidRDefault="00000000">
            <w:pPr>
              <w:pStyle w:val="TAC6"/>
            </w:pPr>
            <w:r>
              <w:t>1</w:t>
            </w:r>
          </w:p>
        </w:tc>
        <w:tc>
          <w:tcPr>
            <w:tcW w:w="643" w:type="auto"/>
          </w:tcPr>
          <w:p w14:paraId="75A073A8" w14:textId="77777777" w:rsidR="005E738F" w:rsidRDefault="00000000">
            <w:pPr>
              <w:pStyle w:val="TAC6"/>
            </w:pPr>
            <w:r>
              <w:t>16.4</w:t>
            </w:r>
          </w:p>
        </w:tc>
        <w:tc>
          <w:tcPr>
            <w:tcW w:w="643" w:type="auto"/>
          </w:tcPr>
          <w:p w14:paraId="2781E3AD" w14:textId="77777777" w:rsidR="005E738F" w:rsidRDefault="00000000">
            <w:pPr>
              <w:pStyle w:val="TAC6"/>
            </w:pPr>
            <w:r>
              <w:t>off</w:t>
            </w:r>
          </w:p>
        </w:tc>
        <w:tc>
          <w:tcPr>
            <w:tcW w:w="643" w:type="auto"/>
          </w:tcPr>
          <w:p w14:paraId="3D083E70" w14:textId="77777777" w:rsidR="005E738F" w:rsidRDefault="00000000">
            <w:pPr>
              <w:pStyle w:val="TAC6"/>
            </w:pPr>
            <w:r>
              <w:t>NWT</w:t>
            </w:r>
          </w:p>
        </w:tc>
        <w:tc>
          <w:tcPr>
            <w:tcW w:w="643" w:type="auto"/>
          </w:tcPr>
          <w:p w14:paraId="00501952" w14:textId="77777777" w:rsidR="005E738F" w:rsidRDefault="00000000">
            <w:pPr>
              <w:pStyle w:val="TAC6"/>
            </w:pPr>
            <w:r>
              <w:t>3.53</w:t>
            </w:r>
          </w:p>
        </w:tc>
        <w:tc>
          <w:tcPr>
            <w:tcW w:w="643" w:type="auto"/>
          </w:tcPr>
          <w:p w14:paraId="1BE80EF8" w14:textId="77777777" w:rsidR="005E738F" w:rsidRDefault="00000000">
            <w:pPr>
              <w:pStyle w:val="TAC6"/>
            </w:pPr>
            <w:r>
              <w:t>0.97</w:t>
            </w:r>
          </w:p>
        </w:tc>
        <w:tc>
          <w:tcPr>
            <w:tcW w:w="643" w:type="auto"/>
          </w:tcPr>
          <w:p w14:paraId="30931211" w14:textId="77777777" w:rsidR="005E738F" w:rsidRDefault="00000000">
            <w:pPr>
              <w:pStyle w:val="TAC6"/>
            </w:pPr>
            <w:r>
              <w:t>c09</w:t>
            </w:r>
          </w:p>
        </w:tc>
        <w:tc>
          <w:tcPr>
            <w:tcW w:w="643" w:type="auto"/>
          </w:tcPr>
          <w:p w14:paraId="1528F377" w14:textId="77777777" w:rsidR="005E738F" w:rsidRDefault="00000000">
            <w:pPr>
              <w:pStyle w:val="TAC6"/>
            </w:pPr>
            <w:r>
              <w:t>3x7.2</w:t>
            </w:r>
          </w:p>
        </w:tc>
        <w:tc>
          <w:tcPr>
            <w:tcW w:w="643" w:type="auto"/>
          </w:tcPr>
          <w:p w14:paraId="5F10D52D" w14:textId="77777777" w:rsidR="005E738F" w:rsidRDefault="00000000">
            <w:pPr>
              <w:pStyle w:val="TAC6"/>
            </w:pPr>
            <w:r>
              <w:t>2.82</w:t>
            </w:r>
          </w:p>
        </w:tc>
        <w:tc>
          <w:tcPr>
            <w:tcW w:w="643" w:type="auto"/>
          </w:tcPr>
          <w:p w14:paraId="23CEFAFD" w14:textId="77777777" w:rsidR="005E738F" w:rsidRDefault="00000000">
            <w:pPr>
              <w:pStyle w:val="TAC6"/>
            </w:pPr>
            <w:r>
              <w:t>0.99</w:t>
            </w:r>
          </w:p>
        </w:tc>
        <w:tc>
          <w:tcPr>
            <w:tcW w:w="643" w:type="auto"/>
          </w:tcPr>
          <w:p w14:paraId="567F7501" w14:textId="77777777" w:rsidR="005E738F" w:rsidRDefault="00000000">
            <w:pPr>
              <w:pStyle w:val="TAC6"/>
            </w:pPr>
            <w:r>
              <w:t>6.91</w:t>
            </w:r>
          </w:p>
        </w:tc>
        <w:tc>
          <w:tcPr>
            <w:tcW w:w="643" w:type="auto"/>
          </w:tcPr>
          <w:p w14:paraId="72B890EF" w14:textId="77777777" w:rsidR="005E738F" w:rsidRDefault="00000000">
            <w:pPr>
              <w:pStyle w:val="TAC6"/>
            </w:pPr>
            <w:r>
              <w:t>BT</w:t>
            </w:r>
          </w:p>
        </w:tc>
        <w:tc>
          <w:tcPr>
            <w:tcW w:w="643" w:type="auto"/>
            <w:shd w:val="clear" w:color="auto" w:fill="ADD8E6"/>
          </w:tcPr>
          <w:p w14:paraId="2D9D1E68" w14:textId="77777777" w:rsidR="005E738F" w:rsidRDefault="00000000">
            <w:pPr>
              <w:pStyle w:val="TAC6"/>
            </w:pPr>
            <w:r>
              <w:t>EXCEED</w:t>
            </w:r>
          </w:p>
        </w:tc>
      </w:tr>
      <w:tr w:rsidR="005E738F" w14:paraId="17BEC0AE" w14:textId="77777777">
        <w:trPr>
          <w:jc w:val="center"/>
        </w:trPr>
        <w:tc>
          <w:tcPr>
            <w:tcW w:w="643" w:type="auto"/>
            <w:vMerge/>
          </w:tcPr>
          <w:p w14:paraId="5B2E2C32" w14:textId="77777777" w:rsidR="005E738F" w:rsidRDefault="005E738F"/>
        </w:tc>
        <w:tc>
          <w:tcPr>
            <w:tcW w:w="643" w:type="auto"/>
          </w:tcPr>
          <w:p w14:paraId="156261CB" w14:textId="77777777" w:rsidR="005E738F" w:rsidRDefault="00000000">
            <w:pPr>
              <w:pStyle w:val="TAC6"/>
            </w:pPr>
            <w:r>
              <w:t>c25</w:t>
            </w:r>
          </w:p>
        </w:tc>
        <w:tc>
          <w:tcPr>
            <w:tcW w:w="643" w:type="auto"/>
          </w:tcPr>
          <w:p w14:paraId="7A4E643C" w14:textId="77777777" w:rsidR="005E738F" w:rsidRDefault="00000000">
            <w:pPr>
              <w:pStyle w:val="TAC6"/>
            </w:pPr>
            <w:r>
              <w:t>1</w:t>
            </w:r>
          </w:p>
        </w:tc>
        <w:tc>
          <w:tcPr>
            <w:tcW w:w="643" w:type="auto"/>
          </w:tcPr>
          <w:p w14:paraId="2C685A8B" w14:textId="77777777" w:rsidR="005E738F" w:rsidRDefault="00000000">
            <w:pPr>
              <w:pStyle w:val="TAC6"/>
            </w:pPr>
            <w:r>
              <w:t>24.4</w:t>
            </w:r>
          </w:p>
        </w:tc>
        <w:tc>
          <w:tcPr>
            <w:tcW w:w="643" w:type="auto"/>
          </w:tcPr>
          <w:p w14:paraId="3A664D01" w14:textId="77777777" w:rsidR="005E738F" w:rsidRDefault="00000000">
            <w:pPr>
              <w:pStyle w:val="TAC6"/>
            </w:pPr>
            <w:r>
              <w:t>off</w:t>
            </w:r>
          </w:p>
        </w:tc>
        <w:tc>
          <w:tcPr>
            <w:tcW w:w="643" w:type="auto"/>
          </w:tcPr>
          <w:p w14:paraId="01A4F649" w14:textId="77777777" w:rsidR="005E738F" w:rsidRDefault="00000000">
            <w:pPr>
              <w:pStyle w:val="TAC6"/>
            </w:pPr>
            <w:r>
              <w:t>NWT</w:t>
            </w:r>
          </w:p>
        </w:tc>
        <w:tc>
          <w:tcPr>
            <w:tcW w:w="643" w:type="auto"/>
          </w:tcPr>
          <w:p w14:paraId="3088F69C" w14:textId="77777777" w:rsidR="005E738F" w:rsidRDefault="00000000">
            <w:pPr>
              <w:pStyle w:val="TAC6"/>
            </w:pPr>
            <w:r>
              <w:t>3.78</w:t>
            </w:r>
          </w:p>
        </w:tc>
        <w:tc>
          <w:tcPr>
            <w:tcW w:w="643" w:type="auto"/>
          </w:tcPr>
          <w:p w14:paraId="116978F8" w14:textId="77777777" w:rsidR="005E738F" w:rsidRDefault="00000000">
            <w:pPr>
              <w:pStyle w:val="TAC6"/>
            </w:pPr>
            <w:r>
              <w:t>1.01</w:t>
            </w:r>
          </w:p>
        </w:tc>
        <w:tc>
          <w:tcPr>
            <w:tcW w:w="643" w:type="auto"/>
          </w:tcPr>
          <w:p w14:paraId="16528D36" w14:textId="77777777" w:rsidR="005E738F" w:rsidRDefault="00000000">
            <w:pPr>
              <w:pStyle w:val="TAC6"/>
            </w:pPr>
            <w:r>
              <w:t>c10</w:t>
            </w:r>
          </w:p>
        </w:tc>
        <w:tc>
          <w:tcPr>
            <w:tcW w:w="643" w:type="auto"/>
          </w:tcPr>
          <w:p w14:paraId="78001AE8" w14:textId="77777777" w:rsidR="005E738F" w:rsidRDefault="00000000">
            <w:pPr>
              <w:pStyle w:val="TAC6"/>
            </w:pPr>
            <w:r>
              <w:t>4x7.2</w:t>
            </w:r>
          </w:p>
        </w:tc>
        <w:tc>
          <w:tcPr>
            <w:tcW w:w="643" w:type="auto"/>
          </w:tcPr>
          <w:p w14:paraId="37152703" w14:textId="77777777" w:rsidR="005E738F" w:rsidRDefault="00000000">
            <w:pPr>
              <w:pStyle w:val="TAC6"/>
            </w:pPr>
            <w:r>
              <w:t>2.93</w:t>
            </w:r>
          </w:p>
        </w:tc>
        <w:tc>
          <w:tcPr>
            <w:tcW w:w="643" w:type="auto"/>
          </w:tcPr>
          <w:p w14:paraId="41866F8A" w14:textId="77777777" w:rsidR="005E738F" w:rsidRDefault="00000000">
            <w:pPr>
              <w:pStyle w:val="TAC6"/>
            </w:pPr>
            <w:r>
              <w:t>1.04</w:t>
            </w:r>
          </w:p>
        </w:tc>
        <w:tc>
          <w:tcPr>
            <w:tcW w:w="643" w:type="auto"/>
          </w:tcPr>
          <w:p w14:paraId="5D71C59E" w14:textId="77777777" w:rsidR="005E738F" w:rsidRDefault="00000000">
            <w:pPr>
              <w:pStyle w:val="TAC6"/>
            </w:pPr>
            <w:r>
              <w:t>7.88</w:t>
            </w:r>
          </w:p>
        </w:tc>
        <w:tc>
          <w:tcPr>
            <w:tcW w:w="643" w:type="auto"/>
          </w:tcPr>
          <w:p w14:paraId="70B718FC" w14:textId="77777777" w:rsidR="005E738F" w:rsidRDefault="00000000">
            <w:pPr>
              <w:pStyle w:val="TAC6"/>
            </w:pPr>
            <w:r>
              <w:t>BT</w:t>
            </w:r>
          </w:p>
        </w:tc>
        <w:tc>
          <w:tcPr>
            <w:tcW w:w="643" w:type="auto"/>
            <w:shd w:val="clear" w:color="auto" w:fill="ADD8E6"/>
          </w:tcPr>
          <w:p w14:paraId="3B466C8A" w14:textId="77777777" w:rsidR="005E738F" w:rsidRDefault="00000000">
            <w:pPr>
              <w:pStyle w:val="TAC6"/>
            </w:pPr>
            <w:r>
              <w:t>EXCEED</w:t>
            </w:r>
          </w:p>
        </w:tc>
      </w:tr>
      <w:tr w:rsidR="005E738F" w14:paraId="3814CC0A" w14:textId="77777777">
        <w:trPr>
          <w:jc w:val="center"/>
        </w:trPr>
        <w:tc>
          <w:tcPr>
            <w:tcW w:w="643" w:type="auto"/>
            <w:vMerge/>
          </w:tcPr>
          <w:p w14:paraId="0BF27ED3" w14:textId="77777777" w:rsidR="005E738F" w:rsidRDefault="005E738F"/>
        </w:tc>
        <w:tc>
          <w:tcPr>
            <w:tcW w:w="643" w:type="auto"/>
            <w:vMerge w:val="restart"/>
          </w:tcPr>
          <w:p w14:paraId="70F80D30" w14:textId="77777777" w:rsidR="005E738F" w:rsidRDefault="00000000">
            <w:pPr>
              <w:pStyle w:val="TAC6"/>
            </w:pPr>
            <w:r>
              <w:t>c26</w:t>
            </w:r>
          </w:p>
        </w:tc>
        <w:tc>
          <w:tcPr>
            <w:tcW w:w="643" w:type="auto"/>
          </w:tcPr>
          <w:p w14:paraId="771ECE8A" w14:textId="77777777" w:rsidR="005E738F" w:rsidRDefault="00000000">
            <w:pPr>
              <w:pStyle w:val="TAC6"/>
            </w:pPr>
            <w:r>
              <w:t>1</w:t>
            </w:r>
          </w:p>
        </w:tc>
        <w:tc>
          <w:tcPr>
            <w:tcW w:w="643" w:type="auto"/>
          </w:tcPr>
          <w:p w14:paraId="73E677BF" w14:textId="77777777" w:rsidR="005E738F" w:rsidRDefault="00000000">
            <w:pPr>
              <w:pStyle w:val="TAC6"/>
            </w:pPr>
            <w:r>
              <w:t>32</w:t>
            </w:r>
          </w:p>
        </w:tc>
        <w:tc>
          <w:tcPr>
            <w:tcW w:w="643" w:type="auto"/>
          </w:tcPr>
          <w:p w14:paraId="6B8CBEB7" w14:textId="77777777" w:rsidR="005E738F" w:rsidRDefault="00000000">
            <w:pPr>
              <w:pStyle w:val="TAC6"/>
            </w:pPr>
            <w:r>
              <w:t>off</w:t>
            </w:r>
          </w:p>
        </w:tc>
        <w:tc>
          <w:tcPr>
            <w:tcW w:w="643" w:type="auto"/>
          </w:tcPr>
          <w:p w14:paraId="117D54B7" w14:textId="77777777" w:rsidR="005E738F" w:rsidRDefault="00000000">
            <w:pPr>
              <w:pStyle w:val="TAC6"/>
            </w:pPr>
            <w:r>
              <w:t>NWT</w:t>
            </w:r>
          </w:p>
        </w:tc>
        <w:tc>
          <w:tcPr>
            <w:tcW w:w="643" w:type="auto"/>
          </w:tcPr>
          <w:p w14:paraId="1027A90E" w14:textId="77777777" w:rsidR="005E738F" w:rsidRDefault="00000000">
            <w:pPr>
              <w:pStyle w:val="TAC6"/>
            </w:pPr>
            <w:r>
              <w:t>3.96</w:t>
            </w:r>
          </w:p>
        </w:tc>
        <w:tc>
          <w:tcPr>
            <w:tcW w:w="643" w:type="auto"/>
          </w:tcPr>
          <w:p w14:paraId="5C8D36E1" w14:textId="77777777" w:rsidR="005E738F" w:rsidRDefault="00000000">
            <w:pPr>
              <w:pStyle w:val="TAC6"/>
            </w:pPr>
            <w:r>
              <w:t>0.86</w:t>
            </w:r>
          </w:p>
        </w:tc>
        <w:tc>
          <w:tcPr>
            <w:tcW w:w="643" w:type="auto"/>
          </w:tcPr>
          <w:p w14:paraId="307F49CE" w14:textId="77777777" w:rsidR="005E738F" w:rsidRDefault="00000000">
            <w:pPr>
              <w:pStyle w:val="TAC6"/>
            </w:pPr>
            <w:r>
              <w:t>c12</w:t>
            </w:r>
          </w:p>
        </w:tc>
        <w:tc>
          <w:tcPr>
            <w:tcW w:w="643" w:type="auto"/>
          </w:tcPr>
          <w:p w14:paraId="1E3F252D" w14:textId="77777777" w:rsidR="005E738F" w:rsidRDefault="00000000">
            <w:pPr>
              <w:pStyle w:val="TAC6"/>
            </w:pPr>
            <w:r>
              <w:t>4x9.6</w:t>
            </w:r>
          </w:p>
        </w:tc>
        <w:tc>
          <w:tcPr>
            <w:tcW w:w="643" w:type="auto"/>
          </w:tcPr>
          <w:p w14:paraId="7781F1CE" w14:textId="77777777" w:rsidR="005E738F" w:rsidRDefault="00000000">
            <w:pPr>
              <w:pStyle w:val="TAC6"/>
            </w:pPr>
            <w:r>
              <w:t>3.81</w:t>
            </w:r>
          </w:p>
        </w:tc>
        <w:tc>
          <w:tcPr>
            <w:tcW w:w="643" w:type="auto"/>
          </w:tcPr>
          <w:p w14:paraId="4F267075" w14:textId="77777777" w:rsidR="005E738F" w:rsidRDefault="00000000">
            <w:pPr>
              <w:pStyle w:val="TAC6"/>
            </w:pPr>
            <w:r>
              <w:t>0.99</w:t>
            </w:r>
          </w:p>
        </w:tc>
        <w:tc>
          <w:tcPr>
            <w:tcW w:w="643" w:type="auto"/>
          </w:tcPr>
          <w:p w14:paraId="10B525D4" w14:textId="77777777" w:rsidR="005E738F" w:rsidRDefault="00000000">
            <w:pPr>
              <w:pStyle w:val="TAC6"/>
            </w:pPr>
            <w:r>
              <w:t>1.53</w:t>
            </w:r>
          </w:p>
        </w:tc>
        <w:tc>
          <w:tcPr>
            <w:tcW w:w="643" w:type="auto"/>
          </w:tcPr>
          <w:p w14:paraId="1078EA05" w14:textId="77777777" w:rsidR="005E738F" w:rsidRDefault="00000000">
            <w:pPr>
              <w:pStyle w:val="TAC6"/>
            </w:pPr>
            <w:r>
              <w:t>NWT</w:t>
            </w:r>
          </w:p>
        </w:tc>
        <w:tc>
          <w:tcPr>
            <w:tcW w:w="643" w:type="auto"/>
          </w:tcPr>
          <w:p w14:paraId="09B6778B" w14:textId="77777777" w:rsidR="005E738F" w:rsidRDefault="00000000">
            <w:pPr>
              <w:pStyle w:val="TAC6"/>
            </w:pPr>
            <w:r>
              <w:t>PASS</w:t>
            </w:r>
          </w:p>
        </w:tc>
      </w:tr>
      <w:tr w:rsidR="005E738F" w14:paraId="600921C6" w14:textId="77777777">
        <w:trPr>
          <w:jc w:val="center"/>
        </w:trPr>
        <w:tc>
          <w:tcPr>
            <w:tcW w:w="643" w:type="auto"/>
            <w:vMerge/>
          </w:tcPr>
          <w:p w14:paraId="10E46C7C" w14:textId="77777777" w:rsidR="005E738F" w:rsidRDefault="005E738F"/>
        </w:tc>
        <w:tc>
          <w:tcPr>
            <w:tcW w:w="643" w:type="auto"/>
            <w:vMerge/>
          </w:tcPr>
          <w:p w14:paraId="26228426" w14:textId="77777777" w:rsidR="005E738F" w:rsidRDefault="005E738F"/>
        </w:tc>
        <w:tc>
          <w:tcPr>
            <w:tcW w:w="643" w:type="auto"/>
          </w:tcPr>
          <w:p w14:paraId="15347B00" w14:textId="77777777" w:rsidR="005E738F" w:rsidRDefault="00000000">
            <w:pPr>
              <w:pStyle w:val="TAC6"/>
            </w:pPr>
            <w:r>
              <w:t>2</w:t>
            </w:r>
          </w:p>
        </w:tc>
        <w:tc>
          <w:tcPr>
            <w:tcW w:w="643" w:type="auto"/>
          </w:tcPr>
          <w:p w14:paraId="195F76A2" w14:textId="77777777" w:rsidR="005E738F" w:rsidRDefault="00000000">
            <w:pPr>
              <w:pStyle w:val="TAC6"/>
            </w:pPr>
            <w:r>
              <w:t>32</w:t>
            </w:r>
          </w:p>
        </w:tc>
        <w:tc>
          <w:tcPr>
            <w:tcW w:w="643" w:type="auto"/>
          </w:tcPr>
          <w:p w14:paraId="7E56F133" w14:textId="77777777" w:rsidR="005E738F" w:rsidRDefault="00000000">
            <w:pPr>
              <w:pStyle w:val="TAC6"/>
            </w:pPr>
            <w:r>
              <w:t>off</w:t>
            </w:r>
          </w:p>
        </w:tc>
        <w:tc>
          <w:tcPr>
            <w:tcW w:w="643" w:type="auto"/>
          </w:tcPr>
          <w:p w14:paraId="68703540" w14:textId="77777777" w:rsidR="005E738F" w:rsidRDefault="00000000">
            <w:pPr>
              <w:pStyle w:val="TAC6"/>
            </w:pPr>
            <w:r>
              <w:t>BT</w:t>
            </w:r>
          </w:p>
        </w:tc>
        <w:tc>
          <w:tcPr>
            <w:tcW w:w="643" w:type="auto"/>
          </w:tcPr>
          <w:p w14:paraId="33B7BEAE" w14:textId="77777777" w:rsidR="005E738F" w:rsidRDefault="00000000">
            <w:pPr>
              <w:pStyle w:val="TAC6"/>
            </w:pPr>
            <w:r>
              <w:t>3.96</w:t>
            </w:r>
          </w:p>
        </w:tc>
        <w:tc>
          <w:tcPr>
            <w:tcW w:w="643" w:type="auto"/>
          </w:tcPr>
          <w:p w14:paraId="2B1AD84D" w14:textId="77777777" w:rsidR="005E738F" w:rsidRDefault="00000000">
            <w:pPr>
              <w:pStyle w:val="TAC6"/>
            </w:pPr>
            <w:r>
              <w:t>0.86</w:t>
            </w:r>
          </w:p>
        </w:tc>
        <w:tc>
          <w:tcPr>
            <w:tcW w:w="643" w:type="auto"/>
          </w:tcPr>
          <w:p w14:paraId="3FE8D990" w14:textId="77777777" w:rsidR="005E738F" w:rsidRDefault="00000000">
            <w:pPr>
              <w:pStyle w:val="TAC6"/>
            </w:pPr>
            <w:r>
              <w:t>c11</w:t>
            </w:r>
          </w:p>
        </w:tc>
        <w:tc>
          <w:tcPr>
            <w:tcW w:w="643" w:type="auto"/>
          </w:tcPr>
          <w:p w14:paraId="62EF501D" w14:textId="77777777" w:rsidR="005E738F" w:rsidRDefault="00000000">
            <w:pPr>
              <w:pStyle w:val="TAC6"/>
            </w:pPr>
            <w:r>
              <w:t>4x8</w:t>
            </w:r>
          </w:p>
        </w:tc>
        <w:tc>
          <w:tcPr>
            <w:tcW w:w="643" w:type="auto"/>
          </w:tcPr>
          <w:p w14:paraId="11E14A78" w14:textId="77777777" w:rsidR="005E738F" w:rsidRDefault="00000000">
            <w:pPr>
              <w:pStyle w:val="TAC6"/>
            </w:pPr>
            <w:r>
              <w:t>2.87</w:t>
            </w:r>
          </w:p>
        </w:tc>
        <w:tc>
          <w:tcPr>
            <w:tcW w:w="643" w:type="auto"/>
          </w:tcPr>
          <w:p w14:paraId="0AF2A095" w14:textId="77777777" w:rsidR="005E738F" w:rsidRDefault="00000000">
            <w:pPr>
              <w:pStyle w:val="TAC6"/>
            </w:pPr>
            <w:r>
              <w:t>1.05</w:t>
            </w:r>
          </w:p>
        </w:tc>
        <w:tc>
          <w:tcPr>
            <w:tcW w:w="643" w:type="auto"/>
          </w:tcPr>
          <w:p w14:paraId="19073671" w14:textId="77777777" w:rsidR="005E738F" w:rsidRDefault="00000000">
            <w:pPr>
              <w:pStyle w:val="TAC6"/>
            </w:pPr>
            <w:r>
              <w:t>10.75</w:t>
            </w:r>
          </w:p>
        </w:tc>
        <w:tc>
          <w:tcPr>
            <w:tcW w:w="643" w:type="auto"/>
          </w:tcPr>
          <w:p w14:paraId="44C05D60" w14:textId="77777777" w:rsidR="005E738F" w:rsidRDefault="00000000">
            <w:pPr>
              <w:pStyle w:val="TAC6"/>
            </w:pPr>
            <w:r>
              <w:t>BT</w:t>
            </w:r>
          </w:p>
        </w:tc>
        <w:tc>
          <w:tcPr>
            <w:tcW w:w="643" w:type="auto"/>
          </w:tcPr>
          <w:p w14:paraId="22CAFAED" w14:textId="77777777" w:rsidR="005E738F" w:rsidRDefault="00000000">
            <w:pPr>
              <w:pStyle w:val="TAC6"/>
            </w:pPr>
            <w:r>
              <w:t>PASS</w:t>
            </w:r>
          </w:p>
        </w:tc>
      </w:tr>
      <w:tr w:rsidR="005E738F" w14:paraId="7C99654B" w14:textId="77777777">
        <w:trPr>
          <w:jc w:val="center"/>
        </w:trPr>
        <w:tc>
          <w:tcPr>
            <w:tcW w:w="643" w:type="auto"/>
            <w:vMerge/>
          </w:tcPr>
          <w:p w14:paraId="5961944D" w14:textId="77777777" w:rsidR="005E738F" w:rsidRDefault="005E738F"/>
        </w:tc>
        <w:tc>
          <w:tcPr>
            <w:tcW w:w="643" w:type="auto"/>
            <w:vMerge w:val="restart"/>
          </w:tcPr>
          <w:p w14:paraId="0F8332FB" w14:textId="77777777" w:rsidR="005E738F" w:rsidRDefault="00000000">
            <w:pPr>
              <w:pStyle w:val="TAC6"/>
            </w:pPr>
            <w:r>
              <w:t>c27</w:t>
            </w:r>
          </w:p>
        </w:tc>
        <w:tc>
          <w:tcPr>
            <w:tcW w:w="643" w:type="auto"/>
          </w:tcPr>
          <w:p w14:paraId="374774F7" w14:textId="77777777" w:rsidR="005E738F" w:rsidRDefault="00000000">
            <w:pPr>
              <w:pStyle w:val="TAC6"/>
            </w:pPr>
            <w:r>
              <w:t>1</w:t>
            </w:r>
          </w:p>
        </w:tc>
        <w:tc>
          <w:tcPr>
            <w:tcW w:w="643" w:type="auto"/>
          </w:tcPr>
          <w:p w14:paraId="4B5F00E5" w14:textId="77777777" w:rsidR="005E738F" w:rsidRDefault="00000000">
            <w:pPr>
              <w:pStyle w:val="TAC6"/>
            </w:pPr>
            <w:r>
              <w:t>48</w:t>
            </w:r>
          </w:p>
        </w:tc>
        <w:tc>
          <w:tcPr>
            <w:tcW w:w="643" w:type="auto"/>
          </w:tcPr>
          <w:p w14:paraId="16B230E1" w14:textId="77777777" w:rsidR="005E738F" w:rsidRDefault="00000000">
            <w:pPr>
              <w:pStyle w:val="TAC6"/>
            </w:pPr>
            <w:r>
              <w:t>off</w:t>
            </w:r>
          </w:p>
        </w:tc>
        <w:tc>
          <w:tcPr>
            <w:tcW w:w="643" w:type="auto"/>
          </w:tcPr>
          <w:p w14:paraId="4D09D97D" w14:textId="77777777" w:rsidR="005E738F" w:rsidRDefault="00000000">
            <w:pPr>
              <w:pStyle w:val="TAC6"/>
            </w:pPr>
            <w:r>
              <w:t>NWT</w:t>
            </w:r>
          </w:p>
        </w:tc>
        <w:tc>
          <w:tcPr>
            <w:tcW w:w="643" w:type="auto"/>
          </w:tcPr>
          <w:p w14:paraId="0DE981A1" w14:textId="77777777" w:rsidR="005E738F" w:rsidRDefault="00000000">
            <w:pPr>
              <w:pStyle w:val="TAC6"/>
            </w:pPr>
            <w:r>
              <w:t>4.61</w:t>
            </w:r>
          </w:p>
        </w:tc>
        <w:tc>
          <w:tcPr>
            <w:tcW w:w="643" w:type="auto"/>
          </w:tcPr>
          <w:p w14:paraId="521EC292" w14:textId="77777777" w:rsidR="005E738F" w:rsidRDefault="00000000">
            <w:pPr>
              <w:pStyle w:val="TAC6"/>
            </w:pPr>
            <w:r>
              <w:t>0.57</w:t>
            </w:r>
          </w:p>
        </w:tc>
        <w:tc>
          <w:tcPr>
            <w:tcW w:w="643" w:type="auto"/>
          </w:tcPr>
          <w:p w14:paraId="011B4704" w14:textId="77777777" w:rsidR="005E738F" w:rsidRDefault="00000000">
            <w:pPr>
              <w:pStyle w:val="TAC6"/>
            </w:pPr>
            <w:r>
              <w:t>c14</w:t>
            </w:r>
          </w:p>
        </w:tc>
        <w:tc>
          <w:tcPr>
            <w:tcW w:w="643" w:type="auto"/>
          </w:tcPr>
          <w:p w14:paraId="0E800E1E" w14:textId="77777777" w:rsidR="005E738F" w:rsidRDefault="00000000">
            <w:pPr>
              <w:pStyle w:val="TAC6"/>
            </w:pPr>
            <w:r>
              <w:t>4x16.4</w:t>
            </w:r>
          </w:p>
        </w:tc>
        <w:tc>
          <w:tcPr>
            <w:tcW w:w="643" w:type="auto"/>
          </w:tcPr>
          <w:p w14:paraId="61AA4813" w14:textId="77777777" w:rsidR="005E738F" w:rsidRDefault="00000000">
            <w:pPr>
              <w:pStyle w:val="TAC6"/>
            </w:pPr>
            <w:r>
              <w:t>4.45</w:t>
            </w:r>
          </w:p>
        </w:tc>
        <w:tc>
          <w:tcPr>
            <w:tcW w:w="643" w:type="auto"/>
          </w:tcPr>
          <w:p w14:paraId="5C9BE890" w14:textId="77777777" w:rsidR="005E738F" w:rsidRDefault="00000000">
            <w:pPr>
              <w:pStyle w:val="TAC6"/>
            </w:pPr>
            <w:r>
              <w:t>0.64</w:t>
            </w:r>
          </w:p>
        </w:tc>
        <w:tc>
          <w:tcPr>
            <w:tcW w:w="643" w:type="auto"/>
          </w:tcPr>
          <w:p w14:paraId="6435D4CC" w14:textId="77777777" w:rsidR="005E738F" w:rsidRDefault="00000000">
            <w:pPr>
              <w:pStyle w:val="TAC6"/>
            </w:pPr>
            <w:r>
              <w:t>2.44</w:t>
            </w:r>
          </w:p>
        </w:tc>
        <w:tc>
          <w:tcPr>
            <w:tcW w:w="643" w:type="auto"/>
          </w:tcPr>
          <w:p w14:paraId="003172F3" w14:textId="77777777" w:rsidR="005E738F" w:rsidRDefault="00000000">
            <w:pPr>
              <w:pStyle w:val="TAC6"/>
            </w:pPr>
            <w:r>
              <w:t>BT</w:t>
            </w:r>
          </w:p>
        </w:tc>
        <w:tc>
          <w:tcPr>
            <w:tcW w:w="643" w:type="auto"/>
            <w:shd w:val="clear" w:color="auto" w:fill="ADD8E6"/>
          </w:tcPr>
          <w:p w14:paraId="041389C8" w14:textId="77777777" w:rsidR="005E738F" w:rsidRDefault="00000000">
            <w:pPr>
              <w:pStyle w:val="TAC6"/>
            </w:pPr>
            <w:r>
              <w:t>EXCEED</w:t>
            </w:r>
          </w:p>
        </w:tc>
      </w:tr>
      <w:tr w:rsidR="005E738F" w14:paraId="7AE4F53F" w14:textId="77777777">
        <w:trPr>
          <w:jc w:val="center"/>
        </w:trPr>
        <w:tc>
          <w:tcPr>
            <w:tcW w:w="643" w:type="auto"/>
            <w:vMerge/>
          </w:tcPr>
          <w:p w14:paraId="23CFD9D5" w14:textId="77777777" w:rsidR="005E738F" w:rsidRDefault="005E738F"/>
        </w:tc>
        <w:tc>
          <w:tcPr>
            <w:tcW w:w="643" w:type="auto"/>
            <w:vMerge/>
          </w:tcPr>
          <w:p w14:paraId="77E47D25" w14:textId="77777777" w:rsidR="005E738F" w:rsidRDefault="005E738F"/>
        </w:tc>
        <w:tc>
          <w:tcPr>
            <w:tcW w:w="643" w:type="auto"/>
          </w:tcPr>
          <w:p w14:paraId="13A1DA32" w14:textId="77777777" w:rsidR="005E738F" w:rsidRDefault="00000000">
            <w:pPr>
              <w:pStyle w:val="TAC6"/>
            </w:pPr>
            <w:r>
              <w:t>2</w:t>
            </w:r>
          </w:p>
        </w:tc>
        <w:tc>
          <w:tcPr>
            <w:tcW w:w="643" w:type="auto"/>
          </w:tcPr>
          <w:p w14:paraId="433C7D6A" w14:textId="77777777" w:rsidR="005E738F" w:rsidRDefault="00000000">
            <w:pPr>
              <w:pStyle w:val="TAC6"/>
            </w:pPr>
            <w:r>
              <w:t>48</w:t>
            </w:r>
          </w:p>
        </w:tc>
        <w:tc>
          <w:tcPr>
            <w:tcW w:w="643" w:type="auto"/>
          </w:tcPr>
          <w:p w14:paraId="02A42FC4" w14:textId="77777777" w:rsidR="005E738F" w:rsidRDefault="00000000">
            <w:pPr>
              <w:pStyle w:val="TAC6"/>
            </w:pPr>
            <w:r>
              <w:t>off</w:t>
            </w:r>
          </w:p>
        </w:tc>
        <w:tc>
          <w:tcPr>
            <w:tcW w:w="643" w:type="auto"/>
          </w:tcPr>
          <w:p w14:paraId="6FC92706" w14:textId="77777777" w:rsidR="005E738F" w:rsidRDefault="00000000">
            <w:pPr>
              <w:pStyle w:val="TAC6"/>
            </w:pPr>
            <w:r>
              <w:t>BT</w:t>
            </w:r>
          </w:p>
        </w:tc>
        <w:tc>
          <w:tcPr>
            <w:tcW w:w="643" w:type="auto"/>
          </w:tcPr>
          <w:p w14:paraId="12EB138F" w14:textId="77777777" w:rsidR="005E738F" w:rsidRDefault="00000000">
            <w:pPr>
              <w:pStyle w:val="TAC6"/>
            </w:pPr>
            <w:r>
              <w:t>4.61</w:t>
            </w:r>
          </w:p>
        </w:tc>
        <w:tc>
          <w:tcPr>
            <w:tcW w:w="643" w:type="auto"/>
          </w:tcPr>
          <w:p w14:paraId="5F5A2199" w14:textId="77777777" w:rsidR="005E738F" w:rsidRDefault="00000000">
            <w:pPr>
              <w:pStyle w:val="TAC6"/>
            </w:pPr>
            <w:r>
              <w:t>0.57</w:t>
            </w:r>
          </w:p>
        </w:tc>
        <w:tc>
          <w:tcPr>
            <w:tcW w:w="643" w:type="auto"/>
          </w:tcPr>
          <w:p w14:paraId="1FC7E3D1" w14:textId="77777777" w:rsidR="005E738F" w:rsidRDefault="00000000">
            <w:pPr>
              <w:pStyle w:val="TAC6"/>
            </w:pPr>
            <w:r>
              <w:t>c13</w:t>
            </w:r>
          </w:p>
        </w:tc>
        <w:tc>
          <w:tcPr>
            <w:tcW w:w="643" w:type="auto"/>
          </w:tcPr>
          <w:p w14:paraId="527B9EB8" w14:textId="77777777" w:rsidR="005E738F" w:rsidRDefault="00000000">
            <w:pPr>
              <w:pStyle w:val="TAC6"/>
            </w:pPr>
            <w:r>
              <w:t>4x13.2</w:t>
            </w:r>
          </w:p>
        </w:tc>
        <w:tc>
          <w:tcPr>
            <w:tcW w:w="643" w:type="auto"/>
          </w:tcPr>
          <w:p w14:paraId="6B84D1DB" w14:textId="77777777" w:rsidR="005E738F" w:rsidRDefault="00000000">
            <w:pPr>
              <w:pStyle w:val="TAC6"/>
            </w:pPr>
            <w:r>
              <w:t>4.16</w:t>
            </w:r>
          </w:p>
        </w:tc>
        <w:tc>
          <w:tcPr>
            <w:tcW w:w="643" w:type="auto"/>
          </w:tcPr>
          <w:p w14:paraId="6173B6AB" w14:textId="77777777" w:rsidR="005E738F" w:rsidRDefault="00000000">
            <w:pPr>
              <w:pStyle w:val="TAC6"/>
            </w:pPr>
            <w:r>
              <w:t>0.8</w:t>
            </w:r>
          </w:p>
        </w:tc>
        <w:tc>
          <w:tcPr>
            <w:tcW w:w="643" w:type="auto"/>
          </w:tcPr>
          <w:p w14:paraId="2F339E8E" w14:textId="77777777" w:rsidR="005E738F" w:rsidRDefault="00000000">
            <w:pPr>
              <w:pStyle w:val="TAC6"/>
            </w:pPr>
            <w:r>
              <w:t>6.15</w:t>
            </w:r>
          </w:p>
        </w:tc>
        <w:tc>
          <w:tcPr>
            <w:tcW w:w="643" w:type="auto"/>
          </w:tcPr>
          <w:p w14:paraId="6A567EA8" w14:textId="77777777" w:rsidR="005E738F" w:rsidRDefault="00000000">
            <w:pPr>
              <w:pStyle w:val="TAC6"/>
            </w:pPr>
            <w:r>
              <w:t>BT</w:t>
            </w:r>
          </w:p>
        </w:tc>
        <w:tc>
          <w:tcPr>
            <w:tcW w:w="643" w:type="auto"/>
          </w:tcPr>
          <w:p w14:paraId="1345E167" w14:textId="77777777" w:rsidR="005E738F" w:rsidRDefault="00000000">
            <w:pPr>
              <w:pStyle w:val="TAC6"/>
            </w:pPr>
            <w:r>
              <w:t>PASS</w:t>
            </w:r>
          </w:p>
        </w:tc>
      </w:tr>
      <w:tr w:rsidR="005E738F" w14:paraId="63C0E735" w14:textId="77777777">
        <w:trPr>
          <w:jc w:val="center"/>
        </w:trPr>
        <w:tc>
          <w:tcPr>
            <w:tcW w:w="643" w:type="auto"/>
            <w:vMerge/>
          </w:tcPr>
          <w:p w14:paraId="3CA16102" w14:textId="77777777" w:rsidR="005E738F" w:rsidRDefault="005E738F"/>
        </w:tc>
        <w:tc>
          <w:tcPr>
            <w:tcW w:w="643" w:type="auto"/>
            <w:vMerge w:val="restart"/>
          </w:tcPr>
          <w:p w14:paraId="16134B97" w14:textId="77777777" w:rsidR="005E738F" w:rsidRDefault="00000000">
            <w:pPr>
              <w:pStyle w:val="TAC6"/>
            </w:pPr>
            <w:r>
              <w:t>c28</w:t>
            </w:r>
          </w:p>
        </w:tc>
        <w:tc>
          <w:tcPr>
            <w:tcW w:w="643" w:type="auto"/>
          </w:tcPr>
          <w:p w14:paraId="7D47ACBA" w14:textId="77777777" w:rsidR="005E738F" w:rsidRDefault="00000000">
            <w:pPr>
              <w:pStyle w:val="TAC6"/>
            </w:pPr>
            <w:r>
              <w:t>1</w:t>
            </w:r>
          </w:p>
        </w:tc>
        <w:tc>
          <w:tcPr>
            <w:tcW w:w="643" w:type="auto"/>
          </w:tcPr>
          <w:p w14:paraId="41BA69B6" w14:textId="77777777" w:rsidR="005E738F" w:rsidRDefault="00000000">
            <w:pPr>
              <w:pStyle w:val="TAC6"/>
            </w:pPr>
            <w:r>
              <w:t>64</w:t>
            </w:r>
          </w:p>
        </w:tc>
        <w:tc>
          <w:tcPr>
            <w:tcW w:w="643" w:type="auto"/>
          </w:tcPr>
          <w:p w14:paraId="277634A0" w14:textId="77777777" w:rsidR="005E738F" w:rsidRDefault="00000000">
            <w:pPr>
              <w:pStyle w:val="TAC6"/>
            </w:pPr>
            <w:r>
              <w:t>off</w:t>
            </w:r>
          </w:p>
        </w:tc>
        <w:tc>
          <w:tcPr>
            <w:tcW w:w="643" w:type="auto"/>
          </w:tcPr>
          <w:p w14:paraId="7CCD98DE" w14:textId="77777777" w:rsidR="005E738F" w:rsidRDefault="00000000">
            <w:pPr>
              <w:pStyle w:val="TAC6"/>
            </w:pPr>
            <w:r>
              <w:t>NWT</w:t>
            </w:r>
          </w:p>
        </w:tc>
        <w:tc>
          <w:tcPr>
            <w:tcW w:w="643" w:type="auto"/>
          </w:tcPr>
          <w:p w14:paraId="766E6612" w14:textId="77777777" w:rsidR="005E738F" w:rsidRDefault="00000000">
            <w:pPr>
              <w:pStyle w:val="TAC6"/>
            </w:pPr>
            <w:r>
              <w:t>4.77</w:t>
            </w:r>
          </w:p>
        </w:tc>
        <w:tc>
          <w:tcPr>
            <w:tcW w:w="643" w:type="auto"/>
          </w:tcPr>
          <w:p w14:paraId="044EB043" w14:textId="77777777" w:rsidR="005E738F" w:rsidRDefault="00000000">
            <w:pPr>
              <w:pStyle w:val="TAC6"/>
            </w:pPr>
            <w:r>
              <w:t>0.46</w:t>
            </w:r>
          </w:p>
        </w:tc>
        <w:tc>
          <w:tcPr>
            <w:tcW w:w="643" w:type="auto"/>
          </w:tcPr>
          <w:p w14:paraId="59CCA738" w14:textId="77777777" w:rsidR="005E738F" w:rsidRDefault="00000000">
            <w:pPr>
              <w:pStyle w:val="TAC6"/>
            </w:pPr>
            <w:r>
              <w:t>c15</w:t>
            </w:r>
          </w:p>
        </w:tc>
        <w:tc>
          <w:tcPr>
            <w:tcW w:w="643" w:type="auto"/>
          </w:tcPr>
          <w:p w14:paraId="1B3807FB" w14:textId="77777777" w:rsidR="005E738F" w:rsidRDefault="00000000">
            <w:pPr>
              <w:pStyle w:val="TAC6"/>
            </w:pPr>
            <w:r>
              <w:t>4x24.4</w:t>
            </w:r>
          </w:p>
        </w:tc>
        <w:tc>
          <w:tcPr>
            <w:tcW w:w="643" w:type="auto"/>
          </w:tcPr>
          <w:p w14:paraId="4F96EC98" w14:textId="77777777" w:rsidR="005E738F" w:rsidRDefault="00000000">
            <w:pPr>
              <w:pStyle w:val="TAC6"/>
            </w:pPr>
            <w:r>
              <w:t>4.63</w:t>
            </w:r>
          </w:p>
        </w:tc>
        <w:tc>
          <w:tcPr>
            <w:tcW w:w="643" w:type="auto"/>
          </w:tcPr>
          <w:p w14:paraId="6BFF56D6" w14:textId="77777777" w:rsidR="005E738F" w:rsidRDefault="00000000">
            <w:pPr>
              <w:pStyle w:val="TAC6"/>
            </w:pPr>
            <w:r>
              <w:t>0.55</w:t>
            </w:r>
          </w:p>
        </w:tc>
        <w:tc>
          <w:tcPr>
            <w:tcW w:w="643" w:type="auto"/>
          </w:tcPr>
          <w:p w14:paraId="3DB344DB" w14:textId="77777777" w:rsidR="005E738F" w:rsidRDefault="00000000">
            <w:pPr>
              <w:pStyle w:val="TAC6"/>
            </w:pPr>
            <w:r>
              <w:t>2.6</w:t>
            </w:r>
          </w:p>
        </w:tc>
        <w:tc>
          <w:tcPr>
            <w:tcW w:w="643" w:type="auto"/>
          </w:tcPr>
          <w:p w14:paraId="21655BCE" w14:textId="77777777" w:rsidR="005E738F" w:rsidRDefault="00000000">
            <w:pPr>
              <w:pStyle w:val="TAC6"/>
            </w:pPr>
            <w:r>
              <w:t>BT</w:t>
            </w:r>
          </w:p>
        </w:tc>
        <w:tc>
          <w:tcPr>
            <w:tcW w:w="643" w:type="auto"/>
            <w:shd w:val="clear" w:color="auto" w:fill="ADD8E6"/>
          </w:tcPr>
          <w:p w14:paraId="487FA3EF" w14:textId="77777777" w:rsidR="005E738F" w:rsidRDefault="00000000">
            <w:pPr>
              <w:pStyle w:val="TAC6"/>
            </w:pPr>
            <w:r>
              <w:t>EXCEED</w:t>
            </w:r>
          </w:p>
        </w:tc>
      </w:tr>
      <w:tr w:rsidR="005E738F" w14:paraId="7C9CA95C" w14:textId="77777777">
        <w:trPr>
          <w:jc w:val="center"/>
        </w:trPr>
        <w:tc>
          <w:tcPr>
            <w:tcW w:w="643" w:type="auto"/>
            <w:vMerge/>
          </w:tcPr>
          <w:p w14:paraId="7A72BEDB" w14:textId="77777777" w:rsidR="005E738F" w:rsidRDefault="005E738F"/>
        </w:tc>
        <w:tc>
          <w:tcPr>
            <w:tcW w:w="643" w:type="auto"/>
            <w:vMerge/>
          </w:tcPr>
          <w:p w14:paraId="1F10D943" w14:textId="77777777" w:rsidR="005E738F" w:rsidRDefault="005E738F"/>
        </w:tc>
        <w:tc>
          <w:tcPr>
            <w:tcW w:w="643" w:type="auto"/>
          </w:tcPr>
          <w:p w14:paraId="646BA300" w14:textId="77777777" w:rsidR="005E738F" w:rsidRDefault="00000000">
            <w:pPr>
              <w:pStyle w:val="TAC6"/>
            </w:pPr>
            <w:r>
              <w:t>2</w:t>
            </w:r>
          </w:p>
        </w:tc>
        <w:tc>
          <w:tcPr>
            <w:tcW w:w="643" w:type="auto"/>
          </w:tcPr>
          <w:p w14:paraId="105911AB" w14:textId="77777777" w:rsidR="005E738F" w:rsidRDefault="00000000">
            <w:pPr>
              <w:pStyle w:val="TAC6"/>
            </w:pPr>
            <w:r>
              <w:t>64</w:t>
            </w:r>
          </w:p>
        </w:tc>
        <w:tc>
          <w:tcPr>
            <w:tcW w:w="643" w:type="auto"/>
          </w:tcPr>
          <w:p w14:paraId="4407785B" w14:textId="77777777" w:rsidR="005E738F" w:rsidRDefault="00000000">
            <w:pPr>
              <w:pStyle w:val="TAC6"/>
            </w:pPr>
            <w:r>
              <w:t>off</w:t>
            </w:r>
          </w:p>
        </w:tc>
        <w:tc>
          <w:tcPr>
            <w:tcW w:w="643" w:type="auto"/>
          </w:tcPr>
          <w:p w14:paraId="6DA10D7A" w14:textId="77777777" w:rsidR="005E738F" w:rsidRDefault="00000000">
            <w:pPr>
              <w:pStyle w:val="TAC6"/>
            </w:pPr>
            <w:r>
              <w:t>BT</w:t>
            </w:r>
          </w:p>
        </w:tc>
        <w:tc>
          <w:tcPr>
            <w:tcW w:w="643" w:type="auto"/>
          </w:tcPr>
          <w:p w14:paraId="568EFA07" w14:textId="77777777" w:rsidR="005E738F" w:rsidRDefault="00000000">
            <w:pPr>
              <w:pStyle w:val="TAC6"/>
            </w:pPr>
            <w:r>
              <w:t>4.77</w:t>
            </w:r>
          </w:p>
        </w:tc>
        <w:tc>
          <w:tcPr>
            <w:tcW w:w="643" w:type="auto"/>
          </w:tcPr>
          <w:p w14:paraId="461AD05C" w14:textId="77777777" w:rsidR="005E738F" w:rsidRDefault="00000000">
            <w:pPr>
              <w:pStyle w:val="TAC6"/>
            </w:pPr>
            <w:r>
              <w:t>0.46</w:t>
            </w:r>
          </w:p>
        </w:tc>
        <w:tc>
          <w:tcPr>
            <w:tcW w:w="643" w:type="auto"/>
          </w:tcPr>
          <w:p w14:paraId="0DB82FE4" w14:textId="77777777" w:rsidR="005E738F" w:rsidRDefault="00000000">
            <w:pPr>
              <w:pStyle w:val="TAC6"/>
            </w:pPr>
            <w:r>
              <w:t>c14</w:t>
            </w:r>
          </w:p>
        </w:tc>
        <w:tc>
          <w:tcPr>
            <w:tcW w:w="643" w:type="auto"/>
          </w:tcPr>
          <w:p w14:paraId="6E1208D4" w14:textId="77777777" w:rsidR="005E738F" w:rsidRDefault="00000000">
            <w:pPr>
              <w:pStyle w:val="TAC6"/>
            </w:pPr>
            <w:r>
              <w:t>4x16.4</w:t>
            </w:r>
          </w:p>
        </w:tc>
        <w:tc>
          <w:tcPr>
            <w:tcW w:w="643" w:type="auto"/>
          </w:tcPr>
          <w:p w14:paraId="44E9A666" w14:textId="77777777" w:rsidR="005E738F" w:rsidRDefault="00000000">
            <w:pPr>
              <w:pStyle w:val="TAC6"/>
            </w:pPr>
            <w:r>
              <w:t>4.45</w:t>
            </w:r>
          </w:p>
        </w:tc>
        <w:tc>
          <w:tcPr>
            <w:tcW w:w="643" w:type="auto"/>
          </w:tcPr>
          <w:p w14:paraId="52A17AC9" w14:textId="77777777" w:rsidR="005E738F" w:rsidRDefault="00000000">
            <w:pPr>
              <w:pStyle w:val="TAC6"/>
            </w:pPr>
            <w:r>
              <w:t>0.64</w:t>
            </w:r>
          </w:p>
        </w:tc>
        <w:tc>
          <w:tcPr>
            <w:tcW w:w="643" w:type="auto"/>
          </w:tcPr>
          <w:p w14:paraId="17F041CC" w14:textId="77777777" w:rsidR="005E738F" w:rsidRDefault="00000000">
            <w:pPr>
              <w:pStyle w:val="TAC6"/>
            </w:pPr>
            <w:r>
              <w:t>5.4</w:t>
            </w:r>
          </w:p>
        </w:tc>
        <w:tc>
          <w:tcPr>
            <w:tcW w:w="643" w:type="auto"/>
          </w:tcPr>
          <w:p w14:paraId="7718DB3D" w14:textId="77777777" w:rsidR="005E738F" w:rsidRDefault="00000000">
            <w:pPr>
              <w:pStyle w:val="TAC6"/>
            </w:pPr>
            <w:r>
              <w:t>BT</w:t>
            </w:r>
          </w:p>
        </w:tc>
        <w:tc>
          <w:tcPr>
            <w:tcW w:w="643" w:type="auto"/>
          </w:tcPr>
          <w:p w14:paraId="0F9FB2D7" w14:textId="77777777" w:rsidR="005E738F" w:rsidRDefault="00000000">
            <w:pPr>
              <w:pStyle w:val="TAC6"/>
            </w:pPr>
            <w:r>
              <w:t>PASS</w:t>
            </w:r>
          </w:p>
        </w:tc>
      </w:tr>
      <w:tr w:rsidR="005E738F" w14:paraId="394BAF36" w14:textId="77777777">
        <w:trPr>
          <w:jc w:val="center"/>
        </w:trPr>
        <w:tc>
          <w:tcPr>
            <w:tcW w:w="643" w:type="auto"/>
            <w:vMerge/>
          </w:tcPr>
          <w:p w14:paraId="211A24A9" w14:textId="77777777" w:rsidR="005E738F" w:rsidRDefault="005E738F"/>
        </w:tc>
        <w:tc>
          <w:tcPr>
            <w:tcW w:w="643" w:type="auto"/>
            <w:vMerge w:val="restart"/>
          </w:tcPr>
          <w:p w14:paraId="02FD3327" w14:textId="77777777" w:rsidR="005E738F" w:rsidRDefault="00000000">
            <w:pPr>
              <w:pStyle w:val="TAC6"/>
            </w:pPr>
            <w:r>
              <w:t>c29</w:t>
            </w:r>
          </w:p>
        </w:tc>
        <w:tc>
          <w:tcPr>
            <w:tcW w:w="643" w:type="auto"/>
          </w:tcPr>
          <w:p w14:paraId="46A004C8" w14:textId="77777777" w:rsidR="005E738F" w:rsidRDefault="00000000">
            <w:pPr>
              <w:pStyle w:val="TAC6"/>
            </w:pPr>
            <w:r>
              <w:t>1</w:t>
            </w:r>
          </w:p>
        </w:tc>
        <w:tc>
          <w:tcPr>
            <w:tcW w:w="643" w:type="auto"/>
          </w:tcPr>
          <w:p w14:paraId="03E44D8B" w14:textId="77777777" w:rsidR="005E738F" w:rsidRDefault="00000000">
            <w:pPr>
              <w:pStyle w:val="TAC6"/>
            </w:pPr>
            <w:r>
              <w:t>80</w:t>
            </w:r>
          </w:p>
        </w:tc>
        <w:tc>
          <w:tcPr>
            <w:tcW w:w="643" w:type="auto"/>
          </w:tcPr>
          <w:p w14:paraId="687F92A7" w14:textId="77777777" w:rsidR="005E738F" w:rsidRDefault="00000000">
            <w:pPr>
              <w:pStyle w:val="TAC6"/>
            </w:pPr>
            <w:r>
              <w:t>off</w:t>
            </w:r>
          </w:p>
        </w:tc>
        <w:tc>
          <w:tcPr>
            <w:tcW w:w="643" w:type="auto"/>
          </w:tcPr>
          <w:p w14:paraId="012A039D" w14:textId="77777777" w:rsidR="005E738F" w:rsidRDefault="00000000">
            <w:pPr>
              <w:pStyle w:val="TAC6"/>
            </w:pPr>
            <w:r>
              <w:t>NWT</w:t>
            </w:r>
          </w:p>
        </w:tc>
        <w:tc>
          <w:tcPr>
            <w:tcW w:w="643" w:type="auto"/>
          </w:tcPr>
          <w:p w14:paraId="43D94393" w14:textId="77777777" w:rsidR="005E738F" w:rsidRDefault="00000000">
            <w:pPr>
              <w:pStyle w:val="TAC6"/>
            </w:pPr>
            <w:r>
              <w:t>4.71</w:t>
            </w:r>
          </w:p>
        </w:tc>
        <w:tc>
          <w:tcPr>
            <w:tcW w:w="643" w:type="auto"/>
          </w:tcPr>
          <w:p w14:paraId="01023852" w14:textId="77777777" w:rsidR="005E738F" w:rsidRDefault="00000000">
            <w:pPr>
              <w:pStyle w:val="TAC6"/>
            </w:pPr>
            <w:r>
              <w:t>0.53</w:t>
            </w:r>
          </w:p>
        </w:tc>
        <w:tc>
          <w:tcPr>
            <w:tcW w:w="643" w:type="auto"/>
          </w:tcPr>
          <w:p w14:paraId="4D375F88" w14:textId="77777777" w:rsidR="005E738F" w:rsidRDefault="00000000">
            <w:pPr>
              <w:pStyle w:val="TAC6"/>
            </w:pPr>
            <w:r>
              <w:t>c15</w:t>
            </w:r>
          </w:p>
        </w:tc>
        <w:tc>
          <w:tcPr>
            <w:tcW w:w="643" w:type="auto"/>
          </w:tcPr>
          <w:p w14:paraId="6058B1A8" w14:textId="77777777" w:rsidR="005E738F" w:rsidRDefault="00000000">
            <w:pPr>
              <w:pStyle w:val="TAC6"/>
            </w:pPr>
            <w:r>
              <w:t>4x24.4</w:t>
            </w:r>
          </w:p>
        </w:tc>
        <w:tc>
          <w:tcPr>
            <w:tcW w:w="643" w:type="auto"/>
          </w:tcPr>
          <w:p w14:paraId="45A469C0" w14:textId="77777777" w:rsidR="005E738F" w:rsidRDefault="00000000">
            <w:pPr>
              <w:pStyle w:val="TAC6"/>
            </w:pPr>
            <w:r>
              <w:t>4.63</w:t>
            </w:r>
          </w:p>
        </w:tc>
        <w:tc>
          <w:tcPr>
            <w:tcW w:w="643" w:type="auto"/>
          </w:tcPr>
          <w:p w14:paraId="4F79BDEB" w14:textId="77777777" w:rsidR="005E738F" w:rsidRDefault="00000000">
            <w:pPr>
              <w:pStyle w:val="TAC6"/>
            </w:pPr>
            <w:r>
              <w:t>0.55</w:t>
            </w:r>
          </w:p>
        </w:tc>
        <w:tc>
          <w:tcPr>
            <w:tcW w:w="643" w:type="auto"/>
          </w:tcPr>
          <w:p w14:paraId="0C77D20A" w14:textId="77777777" w:rsidR="005E738F" w:rsidRDefault="00000000">
            <w:pPr>
              <w:pStyle w:val="TAC6"/>
            </w:pPr>
            <w:r>
              <w:t>1.45</w:t>
            </w:r>
          </w:p>
        </w:tc>
        <w:tc>
          <w:tcPr>
            <w:tcW w:w="643" w:type="auto"/>
          </w:tcPr>
          <w:p w14:paraId="6BC19229" w14:textId="77777777" w:rsidR="005E738F" w:rsidRDefault="00000000">
            <w:pPr>
              <w:pStyle w:val="TAC6"/>
            </w:pPr>
            <w:r>
              <w:t>NWT</w:t>
            </w:r>
          </w:p>
        </w:tc>
        <w:tc>
          <w:tcPr>
            <w:tcW w:w="643" w:type="auto"/>
          </w:tcPr>
          <w:p w14:paraId="7C112880" w14:textId="77777777" w:rsidR="005E738F" w:rsidRDefault="00000000">
            <w:pPr>
              <w:pStyle w:val="TAC6"/>
            </w:pPr>
            <w:r>
              <w:t>PASS</w:t>
            </w:r>
          </w:p>
        </w:tc>
      </w:tr>
      <w:tr w:rsidR="005E738F" w14:paraId="65B4A3CE" w14:textId="77777777">
        <w:trPr>
          <w:jc w:val="center"/>
        </w:trPr>
        <w:tc>
          <w:tcPr>
            <w:tcW w:w="643" w:type="auto"/>
            <w:vMerge/>
          </w:tcPr>
          <w:p w14:paraId="278D7612" w14:textId="77777777" w:rsidR="005E738F" w:rsidRDefault="005E738F"/>
        </w:tc>
        <w:tc>
          <w:tcPr>
            <w:tcW w:w="643" w:type="auto"/>
            <w:vMerge/>
          </w:tcPr>
          <w:p w14:paraId="78F76701" w14:textId="77777777" w:rsidR="005E738F" w:rsidRDefault="005E738F"/>
        </w:tc>
        <w:tc>
          <w:tcPr>
            <w:tcW w:w="643" w:type="auto"/>
          </w:tcPr>
          <w:p w14:paraId="463782BB" w14:textId="77777777" w:rsidR="005E738F" w:rsidRDefault="00000000">
            <w:pPr>
              <w:pStyle w:val="TAC6"/>
            </w:pPr>
            <w:r>
              <w:t>2</w:t>
            </w:r>
          </w:p>
        </w:tc>
        <w:tc>
          <w:tcPr>
            <w:tcW w:w="643" w:type="auto"/>
          </w:tcPr>
          <w:p w14:paraId="5A9F1307" w14:textId="77777777" w:rsidR="005E738F" w:rsidRDefault="00000000">
            <w:pPr>
              <w:pStyle w:val="TAC6"/>
            </w:pPr>
            <w:r>
              <w:t>80</w:t>
            </w:r>
          </w:p>
        </w:tc>
        <w:tc>
          <w:tcPr>
            <w:tcW w:w="643" w:type="auto"/>
          </w:tcPr>
          <w:p w14:paraId="23A9DE3E" w14:textId="77777777" w:rsidR="005E738F" w:rsidRDefault="00000000">
            <w:pPr>
              <w:pStyle w:val="TAC6"/>
            </w:pPr>
            <w:r>
              <w:t>off</w:t>
            </w:r>
          </w:p>
        </w:tc>
        <w:tc>
          <w:tcPr>
            <w:tcW w:w="643" w:type="auto"/>
          </w:tcPr>
          <w:p w14:paraId="46BFBD2D" w14:textId="77777777" w:rsidR="005E738F" w:rsidRDefault="00000000">
            <w:pPr>
              <w:pStyle w:val="TAC6"/>
            </w:pPr>
            <w:r>
              <w:t>BT</w:t>
            </w:r>
          </w:p>
        </w:tc>
        <w:tc>
          <w:tcPr>
            <w:tcW w:w="643" w:type="auto"/>
          </w:tcPr>
          <w:p w14:paraId="44C93A38" w14:textId="77777777" w:rsidR="005E738F" w:rsidRDefault="00000000">
            <w:pPr>
              <w:pStyle w:val="TAC6"/>
            </w:pPr>
            <w:r>
              <w:t>4.71</w:t>
            </w:r>
          </w:p>
        </w:tc>
        <w:tc>
          <w:tcPr>
            <w:tcW w:w="643" w:type="auto"/>
          </w:tcPr>
          <w:p w14:paraId="76CB4C22" w14:textId="77777777" w:rsidR="005E738F" w:rsidRDefault="00000000">
            <w:pPr>
              <w:pStyle w:val="TAC6"/>
            </w:pPr>
            <w:r>
              <w:t>0.53</w:t>
            </w:r>
          </w:p>
        </w:tc>
        <w:tc>
          <w:tcPr>
            <w:tcW w:w="643" w:type="auto"/>
          </w:tcPr>
          <w:p w14:paraId="7034B3BA" w14:textId="77777777" w:rsidR="005E738F" w:rsidRDefault="00000000">
            <w:pPr>
              <w:pStyle w:val="TAC6"/>
            </w:pPr>
            <w:r>
              <w:t>c14</w:t>
            </w:r>
          </w:p>
        </w:tc>
        <w:tc>
          <w:tcPr>
            <w:tcW w:w="643" w:type="auto"/>
          </w:tcPr>
          <w:p w14:paraId="30DFDEAE" w14:textId="77777777" w:rsidR="005E738F" w:rsidRDefault="00000000">
            <w:pPr>
              <w:pStyle w:val="TAC6"/>
            </w:pPr>
            <w:r>
              <w:t>4x16.4</w:t>
            </w:r>
          </w:p>
        </w:tc>
        <w:tc>
          <w:tcPr>
            <w:tcW w:w="643" w:type="auto"/>
          </w:tcPr>
          <w:p w14:paraId="176E99A5" w14:textId="77777777" w:rsidR="005E738F" w:rsidRDefault="00000000">
            <w:pPr>
              <w:pStyle w:val="TAC6"/>
            </w:pPr>
            <w:r>
              <w:t>4.45</w:t>
            </w:r>
          </w:p>
        </w:tc>
        <w:tc>
          <w:tcPr>
            <w:tcW w:w="643" w:type="auto"/>
          </w:tcPr>
          <w:p w14:paraId="09092004" w14:textId="77777777" w:rsidR="005E738F" w:rsidRDefault="00000000">
            <w:pPr>
              <w:pStyle w:val="TAC6"/>
            </w:pPr>
            <w:r>
              <w:t>0.64</w:t>
            </w:r>
          </w:p>
        </w:tc>
        <w:tc>
          <w:tcPr>
            <w:tcW w:w="643" w:type="auto"/>
          </w:tcPr>
          <w:p w14:paraId="3E1E0176" w14:textId="77777777" w:rsidR="005E738F" w:rsidRDefault="00000000">
            <w:pPr>
              <w:pStyle w:val="TAC6"/>
            </w:pPr>
            <w:r>
              <w:t>4.21</w:t>
            </w:r>
          </w:p>
        </w:tc>
        <w:tc>
          <w:tcPr>
            <w:tcW w:w="643" w:type="auto"/>
          </w:tcPr>
          <w:p w14:paraId="202AD4B3" w14:textId="77777777" w:rsidR="005E738F" w:rsidRDefault="00000000">
            <w:pPr>
              <w:pStyle w:val="TAC6"/>
            </w:pPr>
            <w:r>
              <w:t>BT</w:t>
            </w:r>
          </w:p>
        </w:tc>
        <w:tc>
          <w:tcPr>
            <w:tcW w:w="643" w:type="auto"/>
          </w:tcPr>
          <w:p w14:paraId="262E9FC9" w14:textId="77777777" w:rsidR="005E738F" w:rsidRDefault="00000000">
            <w:pPr>
              <w:pStyle w:val="TAC6"/>
            </w:pPr>
            <w:r>
              <w:t>PASS</w:t>
            </w:r>
          </w:p>
        </w:tc>
      </w:tr>
      <w:tr w:rsidR="005E738F" w14:paraId="76B5A16D" w14:textId="77777777">
        <w:trPr>
          <w:jc w:val="center"/>
        </w:trPr>
        <w:tc>
          <w:tcPr>
            <w:tcW w:w="643" w:type="auto"/>
            <w:vMerge/>
          </w:tcPr>
          <w:p w14:paraId="5DFD021B" w14:textId="77777777" w:rsidR="005E738F" w:rsidRDefault="005E738F"/>
        </w:tc>
        <w:tc>
          <w:tcPr>
            <w:tcW w:w="643" w:type="auto"/>
            <w:vMerge w:val="restart"/>
          </w:tcPr>
          <w:p w14:paraId="4E46B1B4" w14:textId="77777777" w:rsidR="005E738F" w:rsidRDefault="00000000">
            <w:pPr>
              <w:pStyle w:val="TAC6"/>
            </w:pPr>
            <w:r>
              <w:t>c30</w:t>
            </w:r>
          </w:p>
        </w:tc>
        <w:tc>
          <w:tcPr>
            <w:tcW w:w="643" w:type="auto"/>
          </w:tcPr>
          <w:p w14:paraId="091C35D0" w14:textId="77777777" w:rsidR="005E738F" w:rsidRDefault="00000000">
            <w:pPr>
              <w:pStyle w:val="TAC6"/>
            </w:pPr>
            <w:r>
              <w:t>1</w:t>
            </w:r>
          </w:p>
        </w:tc>
        <w:tc>
          <w:tcPr>
            <w:tcW w:w="643" w:type="auto"/>
          </w:tcPr>
          <w:p w14:paraId="1A4923DD" w14:textId="77777777" w:rsidR="005E738F" w:rsidRDefault="00000000">
            <w:pPr>
              <w:pStyle w:val="TAC6"/>
            </w:pPr>
            <w:r>
              <w:t>96</w:t>
            </w:r>
          </w:p>
        </w:tc>
        <w:tc>
          <w:tcPr>
            <w:tcW w:w="643" w:type="auto"/>
          </w:tcPr>
          <w:p w14:paraId="02F18AB7" w14:textId="77777777" w:rsidR="005E738F" w:rsidRDefault="00000000">
            <w:pPr>
              <w:pStyle w:val="TAC6"/>
            </w:pPr>
            <w:r>
              <w:t>off</w:t>
            </w:r>
          </w:p>
        </w:tc>
        <w:tc>
          <w:tcPr>
            <w:tcW w:w="643" w:type="auto"/>
          </w:tcPr>
          <w:p w14:paraId="07632F27" w14:textId="77777777" w:rsidR="005E738F" w:rsidRDefault="00000000">
            <w:pPr>
              <w:pStyle w:val="TAC6"/>
            </w:pPr>
            <w:r>
              <w:t>NWT</w:t>
            </w:r>
          </w:p>
        </w:tc>
        <w:tc>
          <w:tcPr>
            <w:tcW w:w="643" w:type="auto"/>
          </w:tcPr>
          <w:p w14:paraId="0314A625" w14:textId="77777777" w:rsidR="005E738F" w:rsidRDefault="00000000">
            <w:pPr>
              <w:pStyle w:val="TAC6"/>
            </w:pPr>
            <w:r>
              <w:t>4.75</w:t>
            </w:r>
          </w:p>
        </w:tc>
        <w:tc>
          <w:tcPr>
            <w:tcW w:w="643" w:type="auto"/>
          </w:tcPr>
          <w:p w14:paraId="4A367BAD" w14:textId="77777777" w:rsidR="005E738F" w:rsidRDefault="00000000">
            <w:pPr>
              <w:pStyle w:val="TAC6"/>
            </w:pPr>
            <w:r>
              <w:t>0.45</w:t>
            </w:r>
          </w:p>
        </w:tc>
        <w:tc>
          <w:tcPr>
            <w:tcW w:w="643" w:type="auto"/>
          </w:tcPr>
          <w:p w14:paraId="273366CF" w14:textId="77777777" w:rsidR="005E738F" w:rsidRDefault="00000000">
            <w:pPr>
              <w:pStyle w:val="TAC6"/>
            </w:pPr>
            <w:r>
              <w:t>c16</w:t>
            </w:r>
          </w:p>
        </w:tc>
        <w:tc>
          <w:tcPr>
            <w:tcW w:w="643" w:type="auto"/>
          </w:tcPr>
          <w:p w14:paraId="79FBD74E" w14:textId="77777777" w:rsidR="005E738F" w:rsidRDefault="00000000">
            <w:pPr>
              <w:pStyle w:val="TAC6"/>
            </w:pPr>
            <w:r>
              <w:t>4x32</w:t>
            </w:r>
          </w:p>
        </w:tc>
        <w:tc>
          <w:tcPr>
            <w:tcW w:w="643" w:type="auto"/>
          </w:tcPr>
          <w:p w14:paraId="4D7FCFCF" w14:textId="77777777" w:rsidR="005E738F" w:rsidRDefault="00000000">
            <w:pPr>
              <w:pStyle w:val="TAC6"/>
            </w:pPr>
            <w:r>
              <w:t>4.6</w:t>
            </w:r>
          </w:p>
        </w:tc>
        <w:tc>
          <w:tcPr>
            <w:tcW w:w="643" w:type="auto"/>
          </w:tcPr>
          <w:p w14:paraId="3B54176F" w14:textId="77777777" w:rsidR="005E738F" w:rsidRDefault="00000000">
            <w:pPr>
              <w:pStyle w:val="TAC6"/>
            </w:pPr>
            <w:r>
              <w:t>0.59</w:t>
            </w:r>
          </w:p>
        </w:tc>
        <w:tc>
          <w:tcPr>
            <w:tcW w:w="643" w:type="auto"/>
          </w:tcPr>
          <w:p w14:paraId="2413D1FF" w14:textId="77777777" w:rsidR="005E738F" w:rsidRDefault="00000000">
            <w:pPr>
              <w:pStyle w:val="TAC6"/>
            </w:pPr>
            <w:r>
              <w:t>2.71</w:t>
            </w:r>
          </w:p>
        </w:tc>
        <w:tc>
          <w:tcPr>
            <w:tcW w:w="643" w:type="auto"/>
          </w:tcPr>
          <w:p w14:paraId="276BE0DB" w14:textId="77777777" w:rsidR="005E738F" w:rsidRDefault="00000000">
            <w:pPr>
              <w:pStyle w:val="TAC6"/>
            </w:pPr>
            <w:r>
              <w:t>BT</w:t>
            </w:r>
          </w:p>
        </w:tc>
        <w:tc>
          <w:tcPr>
            <w:tcW w:w="643" w:type="auto"/>
            <w:shd w:val="clear" w:color="auto" w:fill="ADD8E6"/>
          </w:tcPr>
          <w:p w14:paraId="709DF464" w14:textId="77777777" w:rsidR="005E738F" w:rsidRDefault="00000000">
            <w:pPr>
              <w:pStyle w:val="TAC6"/>
            </w:pPr>
            <w:r>
              <w:t>EXCEED</w:t>
            </w:r>
          </w:p>
        </w:tc>
      </w:tr>
      <w:tr w:rsidR="005E738F" w14:paraId="2984E0AF" w14:textId="77777777">
        <w:trPr>
          <w:jc w:val="center"/>
        </w:trPr>
        <w:tc>
          <w:tcPr>
            <w:tcW w:w="643" w:type="auto"/>
            <w:vMerge/>
          </w:tcPr>
          <w:p w14:paraId="30FED19A" w14:textId="77777777" w:rsidR="005E738F" w:rsidRDefault="005E738F"/>
        </w:tc>
        <w:tc>
          <w:tcPr>
            <w:tcW w:w="643" w:type="auto"/>
            <w:vMerge/>
          </w:tcPr>
          <w:p w14:paraId="3ABBD64A" w14:textId="77777777" w:rsidR="005E738F" w:rsidRDefault="005E738F"/>
        </w:tc>
        <w:tc>
          <w:tcPr>
            <w:tcW w:w="643" w:type="auto"/>
          </w:tcPr>
          <w:p w14:paraId="5318AA73" w14:textId="77777777" w:rsidR="005E738F" w:rsidRDefault="00000000">
            <w:pPr>
              <w:pStyle w:val="TAC6"/>
            </w:pPr>
            <w:r>
              <w:t>2</w:t>
            </w:r>
          </w:p>
        </w:tc>
        <w:tc>
          <w:tcPr>
            <w:tcW w:w="643" w:type="auto"/>
          </w:tcPr>
          <w:p w14:paraId="744FE83F" w14:textId="77777777" w:rsidR="005E738F" w:rsidRDefault="00000000">
            <w:pPr>
              <w:pStyle w:val="TAC6"/>
            </w:pPr>
            <w:r>
              <w:t>96</w:t>
            </w:r>
          </w:p>
        </w:tc>
        <w:tc>
          <w:tcPr>
            <w:tcW w:w="643" w:type="auto"/>
          </w:tcPr>
          <w:p w14:paraId="388DBD5C" w14:textId="77777777" w:rsidR="005E738F" w:rsidRDefault="00000000">
            <w:pPr>
              <w:pStyle w:val="TAC6"/>
            </w:pPr>
            <w:r>
              <w:t>off</w:t>
            </w:r>
          </w:p>
        </w:tc>
        <w:tc>
          <w:tcPr>
            <w:tcW w:w="643" w:type="auto"/>
          </w:tcPr>
          <w:p w14:paraId="30A651A8" w14:textId="77777777" w:rsidR="005E738F" w:rsidRDefault="00000000">
            <w:pPr>
              <w:pStyle w:val="TAC6"/>
            </w:pPr>
            <w:r>
              <w:t>BT</w:t>
            </w:r>
          </w:p>
        </w:tc>
        <w:tc>
          <w:tcPr>
            <w:tcW w:w="643" w:type="auto"/>
          </w:tcPr>
          <w:p w14:paraId="77976EB2" w14:textId="77777777" w:rsidR="005E738F" w:rsidRDefault="00000000">
            <w:pPr>
              <w:pStyle w:val="TAC6"/>
            </w:pPr>
            <w:r>
              <w:t>4.75</w:t>
            </w:r>
          </w:p>
        </w:tc>
        <w:tc>
          <w:tcPr>
            <w:tcW w:w="643" w:type="auto"/>
          </w:tcPr>
          <w:p w14:paraId="077EAC9C" w14:textId="77777777" w:rsidR="005E738F" w:rsidRDefault="00000000">
            <w:pPr>
              <w:pStyle w:val="TAC6"/>
            </w:pPr>
            <w:r>
              <w:t>0.45</w:t>
            </w:r>
          </w:p>
        </w:tc>
        <w:tc>
          <w:tcPr>
            <w:tcW w:w="643" w:type="auto"/>
          </w:tcPr>
          <w:p w14:paraId="21B09F96" w14:textId="77777777" w:rsidR="005E738F" w:rsidRDefault="00000000">
            <w:pPr>
              <w:pStyle w:val="TAC6"/>
            </w:pPr>
            <w:r>
              <w:t>c15</w:t>
            </w:r>
          </w:p>
        </w:tc>
        <w:tc>
          <w:tcPr>
            <w:tcW w:w="643" w:type="auto"/>
          </w:tcPr>
          <w:p w14:paraId="0FE6F8D7" w14:textId="77777777" w:rsidR="005E738F" w:rsidRDefault="00000000">
            <w:pPr>
              <w:pStyle w:val="TAC6"/>
            </w:pPr>
            <w:r>
              <w:t>4x24.4</w:t>
            </w:r>
          </w:p>
        </w:tc>
        <w:tc>
          <w:tcPr>
            <w:tcW w:w="643" w:type="auto"/>
          </w:tcPr>
          <w:p w14:paraId="2AE4FE30" w14:textId="77777777" w:rsidR="005E738F" w:rsidRDefault="00000000">
            <w:pPr>
              <w:pStyle w:val="TAC6"/>
            </w:pPr>
            <w:r>
              <w:t>4.63</w:t>
            </w:r>
          </w:p>
        </w:tc>
        <w:tc>
          <w:tcPr>
            <w:tcW w:w="643" w:type="auto"/>
          </w:tcPr>
          <w:p w14:paraId="2DF8461D" w14:textId="77777777" w:rsidR="005E738F" w:rsidRDefault="00000000">
            <w:pPr>
              <w:pStyle w:val="TAC6"/>
            </w:pPr>
            <w:r>
              <w:t>0.55</w:t>
            </w:r>
          </w:p>
        </w:tc>
        <w:tc>
          <w:tcPr>
            <w:tcW w:w="643" w:type="auto"/>
          </w:tcPr>
          <w:p w14:paraId="28A695BC" w14:textId="77777777" w:rsidR="005E738F" w:rsidRDefault="00000000">
            <w:pPr>
              <w:pStyle w:val="TAC6"/>
            </w:pPr>
            <w:r>
              <w:t>2.31</w:t>
            </w:r>
          </w:p>
        </w:tc>
        <w:tc>
          <w:tcPr>
            <w:tcW w:w="643" w:type="auto"/>
          </w:tcPr>
          <w:p w14:paraId="19CB26EA" w14:textId="77777777" w:rsidR="005E738F" w:rsidRDefault="00000000">
            <w:pPr>
              <w:pStyle w:val="TAC6"/>
            </w:pPr>
            <w:r>
              <w:t>BT</w:t>
            </w:r>
          </w:p>
        </w:tc>
        <w:tc>
          <w:tcPr>
            <w:tcW w:w="643" w:type="auto"/>
          </w:tcPr>
          <w:p w14:paraId="21A09BC7" w14:textId="77777777" w:rsidR="005E738F" w:rsidRDefault="00000000">
            <w:pPr>
              <w:pStyle w:val="TAC6"/>
            </w:pPr>
            <w:r>
              <w:t>PASS</w:t>
            </w:r>
          </w:p>
        </w:tc>
      </w:tr>
      <w:tr w:rsidR="005E738F" w14:paraId="7E4FB302" w14:textId="77777777">
        <w:trPr>
          <w:jc w:val="center"/>
        </w:trPr>
        <w:tc>
          <w:tcPr>
            <w:tcW w:w="643" w:type="auto"/>
            <w:vMerge/>
          </w:tcPr>
          <w:p w14:paraId="69AC66AC" w14:textId="77777777" w:rsidR="005E738F" w:rsidRDefault="005E738F"/>
        </w:tc>
        <w:tc>
          <w:tcPr>
            <w:tcW w:w="643" w:type="auto"/>
          </w:tcPr>
          <w:p w14:paraId="15EBD12B" w14:textId="77777777" w:rsidR="005E738F" w:rsidRDefault="00000000">
            <w:pPr>
              <w:pStyle w:val="TAC6"/>
            </w:pPr>
            <w:r>
              <w:t>c31</w:t>
            </w:r>
          </w:p>
        </w:tc>
        <w:tc>
          <w:tcPr>
            <w:tcW w:w="643" w:type="auto"/>
          </w:tcPr>
          <w:p w14:paraId="12C41BB1" w14:textId="77777777" w:rsidR="005E738F" w:rsidRDefault="00000000">
            <w:pPr>
              <w:pStyle w:val="TAC6"/>
            </w:pPr>
            <w:r>
              <w:t>1</w:t>
            </w:r>
          </w:p>
        </w:tc>
        <w:tc>
          <w:tcPr>
            <w:tcW w:w="643" w:type="auto"/>
          </w:tcPr>
          <w:p w14:paraId="08670A34" w14:textId="77777777" w:rsidR="005E738F" w:rsidRDefault="00000000">
            <w:pPr>
              <w:pStyle w:val="TAC6"/>
            </w:pPr>
            <w:r>
              <w:t>16.4</w:t>
            </w:r>
          </w:p>
        </w:tc>
        <w:tc>
          <w:tcPr>
            <w:tcW w:w="643" w:type="auto"/>
          </w:tcPr>
          <w:p w14:paraId="73FF2981" w14:textId="77777777" w:rsidR="005E738F" w:rsidRDefault="00000000">
            <w:pPr>
              <w:pStyle w:val="TAC6"/>
            </w:pPr>
            <w:r>
              <w:t>on</w:t>
            </w:r>
          </w:p>
        </w:tc>
        <w:tc>
          <w:tcPr>
            <w:tcW w:w="643" w:type="auto"/>
          </w:tcPr>
          <w:p w14:paraId="1EE8380B" w14:textId="77777777" w:rsidR="005E738F" w:rsidRDefault="00000000">
            <w:pPr>
              <w:pStyle w:val="TAC6"/>
            </w:pPr>
            <w:r>
              <w:t>NWT</w:t>
            </w:r>
          </w:p>
        </w:tc>
        <w:tc>
          <w:tcPr>
            <w:tcW w:w="643" w:type="auto"/>
          </w:tcPr>
          <w:p w14:paraId="4DBAD357" w14:textId="77777777" w:rsidR="005E738F" w:rsidRDefault="00000000">
            <w:pPr>
              <w:pStyle w:val="TAC6"/>
            </w:pPr>
            <w:r>
              <w:t>3.52</w:t>
            </w:r>
          </w:p>
        </w:tc>
        <w:tc>
          <w:tcPr>
            <w:tcW w:w="643" w:type="auto"/>
          </w:tcPr>
          <w:p w14:paraId="134A862D" w14:textId="77777777" w:rsidR="005E738F" w:rsidRDefault="00000000">
            <w:pPr>
              <w:pStyle w:val="TAC6"/>
            </w:pPr>
            <w:r>
              <w:t>1.04</w:t>
            </w:r>
          </w:p>
        </w:tc>
        <w:tc>
          <w:tcPr>
            <w:tcW w:w="643" w:type="auto"/>
          </w:tcPr>
          <w:p w14:paraId="2D0A3075" w14:textId="77777777" w:rsidR="005E738F" w:rsidRDefault="00000000">
            <w:pPr>
              <w:pStyle w:val="TAC6"/>
            </w:pPr>
            <w:r>
              <w:t>c17</w:t>
            </w:r>
          </w:p>
        </w:tc>
        <w:tc>
          <w:tcPr>
            <w:tcW w:w="643" w:type="auto"/>
          </w:tcPr>
          <w:p w14:paraId="7AF1D69C" w14:textId="77777777" w:rsidR="005E738F" w:rsidRDefault="00000000">
            <w:pPr>
              <w:pStyle w:val="TAC6"/>
            </w:pPr>
            <w:r>
              <w:t>3x7.2</w:t>
            </w:r>
          </w:p>
        </w:tc>
        <w:tc>
          <w:tcPr>
            <w:tcW w:w="643" w:type="auto"/>
          </w:tcPr>
          <w:p w14:paraId="2AC32445" w14:textId="77777777" w:rsidR="005E738F" w:rsidRDefault="00000000">
            <w:pPr>
              <w:pStyle w:val="TAC6"/>
            </w:pPr>
            <w:r>
              <w:t>2.72</w:t>
            </w:r>
          </w:p>
        </w:tc>
        <w:tc>
          <w:tcPr>
            <w:tcW w:w="643" w:type="auto"/>
          </w:tcPr>
          <w:p w14:paraId="1B533FD0" w14:textId="77777777" w:rsidR="005E738F" w:rsidRDefault="00000000">
            <w:pPr>
              <w:pStyle w:val="TAC6"/>
            </w:pPr>
            <w:r>
              <w:t>0.99</w:t>
            </w:r>
          </w:p>
        </w:tc>
        <w:tc>
          <w:tcPr>
            <w:tcW w:w="643" w:type="auto"/>
          </w:tcPr>
          <w:p w14:paraId="63C3D2BF" w14:textId="77777777" w:rsidR="005E738F" w:rsidRDefault="00000000">
            <w:pPr>
              <w:pStyle w:val="TAC6"/>
            </w:pPr>
            <w:r>
              <w:t>7.5</w:t>
            </w:r>
          </w:p>
        </w:tc>
        <w:tc>
          <w:tcPr>
            <w:tcW w:w="643" w:type="auto"/>
          </w:tcPr>
          <w:p w14:paraId="6A78CE76" w14:textId="77777777" w:rsidR="005E738F" w:rsidRDefault="00000000">
            <w:pPr>
              <w:pStyle w:val="TAC6"/>
            </w:pPr>
            <w:r>
              <w:t>BT</w:t>
            </w:r>
          </w:p>
        </w:tc>
        <w:tc>
          <w:tcPr>
            <w:tcW w:w="643" w:type="auto"/>
            <w:shd w:val="clear" w:color="auto" w:fill="ADD8E6"/>
          </w:tcPr>
          <w:p w14:paraId="37958658" w14:textId="77777777" w:rsidR="005E738F" w:rsidRDefault="00000000">
            <w:pPr>
              <w:pStyle w:val="TAC6"/>
            </w:pPr>
            <w:r>
              <w:t>EXCEED</w:t>
            </w:r>
          </w:p>
        </w:tc>
      </w:tr>
      <w:tr w:rsidR="005E738F" w14:paraId="581B4A1B" w14:textId="77777777">
        <w:trPr>
          <w:jc w:val="center"/>
        </w:trPr>
        <w:tc>
          <w:tcPr>
            <w:tcW w:w="643" w:type="auto"/>
            <w:vMerge/>
          </w:tcPr>
          <w:p w14:paraId="52935A26" w14:textId="77777777" w:rsidR="005E738F" w:rsidRDefault="005E738F"/>
        </w:tc>
        <w:tc>
          <w:tcPr>
            <w:tcW w:w="643" w:type="auto"/>
          </w:tcPr>
          <w:p w14:paraId="79F6388C" w14:textId="77777777" w:rsidR="005E738F" w:rsidRDefault="00000000">
            <w:pPr>
              <w:pStyle w:val="TAC6"/>
            </w:pPr>
            <w:r>
              <w:t>c32</w:t>
            </w:r>
          </w:p>
        </w:tc>
        <w:tc>
          <w:tcPr>
            <w:tcW w:w="643" w:type="auto"/>
          </w:tcPr>
          <w:p w14:paraId="75E43D68" w14:textId="77777777" w:rsidR="005E738F" w:rsidRDefault="00000000">
            <w:pPr>
              <w:pStyle w:val="TAC6"/>
            </w:pPr>
            <w:r>
              <w:t>1</w:t>
            </w:r>
          </w:p>
        </w:tc>
        <w:tc>
          <w:tcPr>
            <w:tcW w:w="643" w:type="auto"/>
          </w:tcPr>
          <w:p w14:paraId="5014A402" w14:textId="77777777" w:rsidR="005E738F" w:rsidRDefault="00000000">
            <w:pPr>
              <w:pStyle w:val="TAC6"/>
            </w:pPr>
            <w:r>
              <w:t>24.4</w:t>
            </w:r>
          </w:p>
        </w:tc>
        <w:tc>
          <w:tcPr>
            <w:tcW w:w="643" w:type="auto"/>
          </w:tcPr>
          <w:p w14:paraId="42E4C9DA" w14:textId="77777777" w:rsidR="005E738F" w:rsidRDefault="00000000">
            <w:pPr>
              <w:pStyle w:val="TAC6"/>
            </w:pPr>
            <w:r>
              <w:t>on</w:t>
            </w:r>
          </w:p>
        </w:tc>
        <w:tc>
          <w:tcPr>
            <w:tcW w:w="643" w:type="auto"/>
          </w:tcPr>
          <w:p w14:paraId="5E2083F7" w14:textId="77777777" w:rsidR="005E738F" w:rsidRDefault="00000000">
            <w:pPr>
              <w:pStyle w:val="TAC6"/>
            </w:pPr>
            <w:r>
              <w:t>NWT</w:t>
            </w:r>
          </w:p>
        </w:tc>
        <w:tc>
          <w:tcPr>
            <w:tcW w:w="643" w:type="auto"/>
          </w:tcPr>
          <w:p w14:paraId="2073776B" w14:textId="77777777" w:rsidR="005E738F" w:rsidRDefault="00000000">
            <w:pPr>
              <w:pStyle w:val="TAC6"/>
            </w:pPr>
            <w:r>
              <w:t>3.76</w:t>
            </w:r>
          </w:p>
        </w:tc>
        <w:tc>
          <w:tcPr>
            <w:tcW w:w="643" w:type="auto"/>
          </w:tcPr>
          <w:p w14:paraId="08B911CD" w14:textId="77777777" w:rsidR="005E738F" w:rsidRDefault="00000000">
            <w:pPr>
              <w:pStyle w:val="TAC6"/>
            </w:pPr>
            <w:r>
              <w:t>0.94</w:t>
            </w:r>
          </w:p>
        </w:tc>
        <w:tc>
          <w:tcPr>
            <w:tcW w:w="643" w:type="auto"/>
          </w:tcPr>
          <w:p w14:paraId="3EEC955A" w14:textId="77777777" w:rsidR="005E738F" w:rsidRDefault="00000000">
            <w:pPr>
              <w:pStyle w:val="TAC6"/>
            </w:pPr>
            <w:r>
              <w:t>c18</w:t>
            </w:r>
          </w:p>
        </w:tc>
        <w:tc>
          <w:tcPr>
            <w:tcW w:w="643" w:type="auto"/>
          </w:tcPr>
          <w:p w14:paraId="152A7A29" w14:textId="77777777" w:rsidR="005E738F" w:rsidRDefault="00000000">
            <w:pPr>
              <w:pStyle w:val="TAC6"/>
            </w:pPr>
            <w:r>
              <w:t>4x7.2</w:t>
            </w:r>
          </w:p>
        </w:tc>
        <w:tc>
          <w:tcPr>
            <w:tcW w:w="643" w:type="auto"/>
          </w:tcPr>
          <w:p w14:paraId="199D2FEB" w14:textId="77777777" w:rsidR="005E738F" w:rsidRDefault="00000000">
            <w:pPr>
              <w:pStyle w:val="TAC6"/>
            </w:pPr>
            <w:r>
              <w:t>2.73</w:t>
            </w:r>
          </w:p>
        </w:tc>
        <w:tc>
          <w:tcPr>
            <w:tcW w:w="643" w:type="auto"/>
          </w:tcPr>
          <w:p w14:paraId="3E44069D" w14:textId="77777777" w:rsidR="005E738F" w:rsidRDefault="00000000">
            <w:pPr>
              <w:pStyle w:val="TAC6"/>
            </w:pPr>
            <w:r>
              <w:t>1.02</w:t>
            </w:r>
          </w:p>
        </w:tc>
        <w:tc>
          <w:tcPr>
            <w:tcW w:w="643" w:type="auto"/>
          </w:tcPr>
          <w:p w14:paraId="52BE905F" w14:textId="77777777" w:rsidR="005E738F" w:rsidRDefault="00000000">
            <w:pPr>
              <w:pStyle w:val="TAC6"/>
            </w:pPr>
            <w:r>
              <w:t>9.97</w:t>
            </w:r>
          </w:p>
        </w:tc>
        <w:tc>
          <w:tcPr>
            <w:tcW w:w="643" w:type="auto"/>
          </w:tcPr>
          <w:p w14:paraId="73B57675" w14:textId="77777777" w:rsidR="005E738F" w:rsidRDefault="00000000">
            <w:pPr>
              <w:pStyle w:val="TAC6"/>
            </w:pPr>
            <w:r>
              <w:t>BT</w:t>
            </w:r>
          </w:p>
        </w:tc>
        <w:tc>
          <w:tcPr>
            <w:tcW w:w="643" w:type="auto"/>
            <w:shd w:val="clear" w:color="auto" w:fill="ADD8E6"/>
          </w:tcPr>
          <w:p w14:paraId="138E6091" w14:textId="77777777" w:rsidR="005E738F" w:rsidRDefault="00000000">
            <w:pPr>
              <w:pStyle w:val="TAC6"/>
            </w:pPr>
            <w:r>
              <w:t>EXCEED</w:t>
            </w:r>
          </w:p>
        </w:tc>
      </w:tr>
      <w:tr w:rsidR="005E738F" w14:paraId="7E54C4C4" w14:textId="77777777">
        <w:trPr>
          <w:jc w:val="center"/>
        </w:trPr>
        <w:tc>
          <w:tcPr>
            <w:tcW w:w="643" w:type="auto"/>
            <w:vMerge/>
          </w:tcPr>
          <w:p w14:paraId="29F6C6D3" w14:textId="77777777" w:rsidR="005E738F" w:rsidRDefault="005E738F"/>
        </w:tc>
        <w:tc>
          <w:tcPr>
            <w:tcW w:w="643" w:type="auto"/>
            <w:vMerge w:val="restart"/>
          </w:tcPr>
          <w:p w14:paraId="7B365E65" w14:textId="77777777" w:rsidR="005E738F" w:rsidRDefault="00000000">
            <w:pPr>
              <w:pStyle w:val="TAC6"/>
            </w:pPr>
            <w:r>
              <w:t>c33</w:t>
            </w:r>
          </w:p>
        </w:tc>
        <w:tc>
          <w:tcPr>
            <w:tcW w:w="643" w:type="auto"/>
          </w:tcPr>
          <w:p w14:paraId="6FD04F69" w14:textId="77777777" w:rsidR="005E738F" w:rsidRDefault="00000000">
            <w:pPr>
              <w:pStyle w:val="TAC6"/>
            </w:pPr>
            <w:r>
              <w:t>1</w:t>
            </w:r>
          </w:p>
        </w:tc>
        <w:tc>
          <w:tcPr>
            <w:tcW w:w="643" w:type="auto"/>
          </w:tcPr>
          <w:p w14:paraId="25835FC4" w14:textId="77777777" w:rsidR="005E738F" w:rsidRDefault="00000000">
            <w:pPr>
              <w:pStyle w:val="TAC6"/>
            </w:pPr>
            <w:r>
              <w:t>32</w:t>
            </w:r>
          </w:p>
        </w:tc>
        <w:tc>
          <w:tcPr>
            <w:tcW w:w="643" w:type="auto"/>
          </w:tcPr>
          <w:p w14:paraId="3BFD95FB" w14:textId="77777777" w:rsidR="005E738F" w:rsidRDefault="00000000">
            <w:pPr>
              <w:pStyle w:val="TAC6"/>
            </w:pPr>
            <w:r>
              <w:t>on</w:t>
            </w:r>
          </w:p>
        </w:tc>
        <w:tc>
          <w:tcPr>
            <w:tcW w:w="643" w:type="auto"/>
          </w:tcPr>
          <w:p w14:paraId="0A6F855E" w14:textId="77777777" w:rsidR="005E738F" w:rsidRDefault="00000000">
            <w:pPr>
              <w:pStyle w:val="TAC6"/>
            </w:pPr>
            <w:r>
              <w:t>NWT</w:t>
            </w:r>
          </w:p>
        </w:tc>
        <w:tc>
          <w:tcPr>
            <w:tcW w:w="643" w:type="auto"/>
          </w:tcPr>
          <w:p w14:paraId="735C300D" w14:textId="77777777" w:rsidR="005E738F" w:rsidRDefault="00000000">
            <w:pPr>
              <w:pStyle w:val="TAC6"/>
            </w:pPr>
            <w:r>
              <w:t>3.79</w:t>
            </w:r>
          </w:p>
        </w:tc>
        <w:tc>
          <w:tcPr>
            <w:tcW w:w="643" w:type="auto"/>
          </w:tcPr>
          <w:p w14:paraId="32AC58D0" w14:textId="77777777" w:rsidR="005E738F" w:rsidRDefault="00000000">
            <w:pPr>
              <w:pStyle w:val="TAC6"/>
            </w:pPr>
            <w:r>
              <w:t>0.99</w:t>
            </w:r>
          </w:p>
        </w:tc>
        <w:tc>
          <w:tcPr>
            <w:tcW w:w="643" w:type="auto"/>
          </w:tcPr>
          <w:p w14:paraId="18D7E13B" w14:textId="77777777" w:rsidR="005E738F" w:rsidRDefault="00000000">
            <w:pPr>
              <w:pStyle w:val="TAC6"/>
            </w:pPr>
            <w:r>
              <w:t>c20</w:t>
            </w:r>
          </w:p>
        </w:tc>
        <w:tc>
          <w:tcPr>
            <w:tcW w:w="643" w:type="auto"/>
          </w:tcPr>
          <w:p w14:paraId="2CE85AB8" w14:textId="77777777" w:rsidR="005E738F" w:rsidRDefault="00000000">
            <w:pPr>
              <w:pStyle w:val="TAC6"/>
            </w:pPr>
            <w:r>
              <w:t>4x9.6</w:t>
            </w:r>
          </w:p>
        </w:tc>
        <w:tc>
          <w:tcPr>
            <w:tcW w:w="643" w:type="auto"/>
          </w:tcPr>
          <w:p w14:paraId="68ED06DA" w14:textId="77777777" w:rsidR="005E738F" w:rsidRDefault="00000000">
            <w:pPr>
              <w:pStyle w:val="TAC6"/>
            </w:pPr>
            <w:r>
              <w:t>3.83</w:t>
            </w:r>
          </w:p>
        </w:tc>
        <w:tc>
          <w:tcPr>
            <w:tcW w:w="643" w:type="auto"/>
          </w:tcPr>
          <w:p w14:paraId="682CDA5F" w14:textId="77777777" w:rsidR="005E738F" w:rsidRDefault="00000000">
            <w:pPr>
              <w:pStyle w:val="TAC6"/>
            </w:pPr>
            <w:r>
              <w:t>0.88</w:t>
            </w:r>
          </w:p>
        </w:tc>
        <w:tc>
          <w:tcPr>
            <w:tcW w:w="643" w:type="auto"/>
          </w:tcPr>
          <w:p w14:paraId="1BC24E0C" w14:textId="77777777" w:rsidR="005E738F" w:rsidRDefault="00000000">
            <w:pPr>
              <w:pStyle w:val="TAC6"/>
            </w:pPr>
            <w:r>
              <w:t>-0.34</w:t>
            </w:r>
          </w:p>
        </w:tc>
        <w:tc>
          <w:tcPr>
            <w:tcW w:w="643" w:type="auto"/>
          </w:tcPr>
          <w:p w14:paraId="0838EC8B" w14:textId="77777777" w:rsidR="005E738F" w:rsidRDefault="00000000">
            <w:pPr>
              <w:pStyle w:val="TAC6"/>
            </w:pPr>
            <w:r>
              <w:t>NWT</w:t>
            </w:r>
          </w:p>
        </w:tc>
        <w:tc>
          <w:tcPr>
            <w:tcW w:w="643" w:type="auto"/>
          </w:tcPr>
          <w:p w14:paraId="0AD73D3B" w14:textId="77777777" w:rsidR="005E738F" w:rsidRDefault="00000000">
            <w:pPr>
              <w:pStyle w:val="TAC6"/>
            </w:pPr>
            <w:r>
              <w:t>PASS</w:t>
            </w:r>
          </w:p>
        </w:tc>
      </w:tr>
      <w:tr w:rsidR="005E738F" w14:paraId="48F8E322" w14:textId="77777777">
        <w:trPr>
          <w:jc w:val="center"/>
        </w:trPr>
        <w:tc>
          <w:tcPr>
            <w:tcW w:w="643" w:type="auto"/>
            <w:vMerge/>
          </w:tcPr>
          <w:p w14:paraId="150D8639" w14:textId="77777777" w:rsidR="005E738F" w:rsidRDefault="005E738F"/>
        </w:tc>
        <w:tc>
          <w:tcPr>
            <w:tcW w:w="643" w:type="auto"/>
            <w:vMerge/>
          </w:tcPr>
          <w:p w14:paraId="42E2E54A" w14:textId="77777777" w:rsidR="005E738F" w:rsidRDefault="005E738F"/>
        </w:tc>
        <w:tc>
          <w:tcPr>
            <w:tcW w:w="643" w:type="auto"/>
          </w:tcPr>
          <w:p w14:paraId="158324A6" w14:textId="77777777" w:rsidR="005E738F" w:rsidRDefault="00000000">
            <w:pPr>
              <w:pStyle w:val="TAC6"/>
            </w:pPr>
            <w:r>
              <w:t>2</w:t>
            </w:r>
          </w:p>
        </w:tc>
        <w:tc>
          <w:tcPr>
            <w:tcW w:w="643" w:type="auto"/>
          </w:tcPr>
          <w:p w14:paraId="6321A2D5" w14:textId="77777777" w:rsidR="005E738F" w:rsidRDefault="00000000">
            <w:pPr>
              <w:pStyle w:val="TAC6"/>
            </w:pPr>
            <w:r>
              <w:t>32</w:t>
            </w:r>
          </w:p>
        </w:tc>
        <w:tc>
          <w:tcPr>
            <w:tcW w:w="643" w:type="auto"/>
          </w:tcPr>
          <w:p w14:paraId="1C70BDDE" w14:textId="77777777" w:rsidR="005E738F" w:rsidRDefault="00000000">
            <w:pPr>
              <w:pStyle w:val="TAC6"/>
            </w:pPr>
            <w:r>
              <w:t>on</w:t>
            </w:r>
          </w:p>
        </w:tc>
        <w:tc>
          <w:tcPr>
            <w:tcW w:w="643" w:type="auto"/>
          </w:tcPr>
          <w:p w14:paraId="2C30A41F" w14:textId="77777777" w:rsidR="005E738F" w:rsidRDefault="00000000">
            <w:pPr>
              <w:pStyle w:val="TAC6"/>
            </w:pPr>
            <w:r>
              <w:t>BT</w:t>
            </w:r>
          </w:p>
        </w:tc>
        <w:tc>
          <w:tcPr>
            <w:tcW w:w="643" w:type="auto"/>
          </w:tcPr>
          <w:p w14:paraId="6115151F" w14:textId="77777777" w:rsidR="005E738F" w:rsidRDefault="00000000">
            <w:pPr>
              <w:pStyle w:val="TAC6"/>
            </w:pPr>
            <w:r>
              <w:t>3.79</w:t>
            </w:r>
          </w:p>
        </w:tc>
        <w:tc>
          <w:tcPr>
            <w:tcW w:w="643" w:type="auto"/>
          </w:tcPr>
          <w:p w14:paraId="00D83AA1" w14:textId="77777777" w:rsidR="005E738F" w:rsidRDefault="00000000">
            <w:pPr>
              <w:pStyle w:val="TAC6"/>
            </w:pPr>
            <w:r>
              <w:t>0.99</w:t>
            </w:r>
          </w:p>
        </w:tc>
        <w:tc>
          <w:tcPr>
            <w:tcW w:w="643" w:type="auto"/>
          </w:tcPr>
          <w:p w14:paraId="024DE957" w14:textId="77777777" w:rsidR="005E738F" w:rsidRDefault="00000000">
            <w:pPr>
              <w:pStyle w:val="TAC6"/>
            </w:pPr>
            <w:r>
              <w:t>c19</w:t>
            </w:r>
          </w:p>
        </w:tc>
        <w:tc>
          <w:tcPr>
            <w:tcW w:w="643" w:type="auto"/>
          </w:tcPr>
          <w:p w14:paraId="01FD6097" w14:textId="77777777" w:rsidR="005E738F" w:rsidRDefault="00000000">
            <w:pPr>
              <w:pStyle w:val="TAC6"/>
            </w:pPr>
            <w:r>
              <w:t>4x8</w:t>
            </w:r>
          </w:p>
        </w:tc>
        <w:tc>
          <w:tcPr>
            <w:tcW w:w="643" w:type="auto"/>
          </w:tcPr>
          <w:p w14:paraId="706F1F62" w14:textId="77777777" w:rsidR="005E738F" w:rsidRDefault="00000000">
            <w:pPr>
              <w:pStyle w:val="TAC6"/>
            </w:pPr>
            <w:r>
              <w:t>2.88</w:t>
            </w:r>
          </w:p>
        </w:tc>
        <w:tc>
          <w:tcPr>
            <w:tcW w:w="643" w:type="auto"/>
          </w:tcPr>
          <w:p w14:paraId="7213EFB3" w14:textId="77777777" w:rsidR="005E738F" w:rsidRDefault="00000000">
            <w:pPr>
              <w:pStyle w:val="TAC6"/>
            </w:pPr>
            <w:r>
              <w:t>1.06</w:t>
            </w:r>
          </w:p>
        </w:tc>
        <w:tc>
          <w:tcPr>
            <w:tcW w:w="643" w:type="auto"/>
          </w:tcPr>
          <w:p w14:paraId="01DFABEE" w14:textId="77777777" w:rsidR="005E738F" w:rsidRDefault="00000000">
            <w:pPr>
              <w:pStyle w:val="TAC6"/>
            </w:pPr>
            <w:r>
              <w:t>8.49</w:t>
            </w:r>
          </w:p>
        </w:tc>
        <w:tc>
          <w:tcPr>
            <w:tcW w:w="643" w:type="auto"/>
          </w:tcPr>
          <w:p w14:paraId="7CD36D59" w14:textId="77777777" w:rsidR="005E738F" w:rsidRDefault="00000000">
            <w:pPr>
              <w:pStyle w:val="TAC6"/>
            </w:pPr>
            <w:r>
              <w:t>BT</w:t>
            </w:r>
          </w:p>
        </w:tc>
        <w:tc>
          <w:tcPr>
            <w:tcW w:w="643" w:type="auto"/>
          </w:tcPr>
          <w:p w14:paraId="5616EFC3" w14:textId="77777777" w:rsidR="005E738F" w:rsidRDefault="00000000">
            <w:pPr>
              <w:pStyle w:val="TAC6"/>
            </w:pPr>
            <w:r>
              <w:t>PASS</w:t>
            </w:r>
          </w:p>
        </w:tc>
      </w:tr>
      <w:tr w:rsidR="005E738F" w14:paraId="4194710E" w14:textId="77777777">
        <w:trPr>
          <w:jc w:val="center"/>
        </w:trPr>
        <w:tc>
          <w:tcPr>
            <w:tcW w:w="643" w:type="auto"/>
            <w:vMerge/>
          </w:tcPr>
          <w:p w14:paraId="0F2E5A48" w14:textId="77777777" w:rsidR="005E738F" w:rsidRDefault="005E738F"/>
        </w:tc>
        <w:tc>
          <w:tcPr>
            <w:tcW w:w="643" w:type="auto"/>
            <w:vMerge w:val="restart"/>
          </w:tcPr>
          <w:p w14:paraId="004A4836" w14:textId="77777777" w:rsidR="005E738F" w:rsidRDefault="00000000">
            <w:pPr>
              <w:pStyle w:val="TAC6"/>
            </w:pPr>
            <w:r>
              <w:t>c34</w:t>
            </w:r>
          </w:p>
        </w:tc>
        <w:tc>
          <w:tcPr>
            <w:tcW w:w="643" w:type="auto"/>
          </w:tcPr>
          <w:p w14:paraId="3CC1011B" w14:textId="77777777" w:rsidR="005E738F" w:rsidRDefault="00000000">
            <w:pPr>
              <w:pStyle w:val="TAC6"/>
            </w:pPr>
            <w:r>
              <w:t>1</w:t>
            </w:r>
          </w:p>
        </w:tc>
        <w:tc>
          <w:tcPr>
            <w:tcW w:w="643" w:type="auto"/>
          </w:tcPr>
          <w:p w14:paraId="53543935" w14:textId="77777777" w:rsidR="005E738F" w:rsidRDefault="00000000">
            <w:pPr>
              <w:pStyle w:val="TAC6"/>
            </w:pPr>
            <w:r>
              <w:t>48</w:t>
            </w:r>
          </w:p>
        </w:tc>
        <w:tc>
          <w:tcPr>
            <w:tcW w:w="643" w:type="auto"/>
          </w:tcPr>
          <w:p w14:paraId="61238AA8" w14:textId="77777777" w:rsidR="005E738F" w:rsidRDefault="00000000">
            <w:pPr>
              <w:pStyle w:val="TAC6"/>
            </w:pPr>
            <w:r>
              <w:t>on</w:t>
            </w:r>
          </w:p>
        </w:tc>
        <w:tc>
          <w:tcPr>
            <w:tcW w:w="643" w:type="auto"/>
          </w:tcPr>
          <w:p w14:paraId="2B8B3828" w14:textId="77777777" w:rsidR="005E738F" w:rsidRDefault="00000000">
            <w:pPr>
              <w:pStyle w:val="TAC6"/>
            </w:pPr>
            <w:r>
              <w:t>NWT</w:t>
            </w:r>
          </w:p>
        </w:tc>
        <w:tc>
          <w:tcPr>
            <w:tcW w:w="643" w:type="auto"/>
          </w:tcPr>
          <w:p w14:paraId="16F62A4E" w14:textId="77777777" w:rsidR="005E738F" w:rsidRDefault="00000000">
            <w:pPr>
              <w:pStyle w:val="TAC6"/>
            </w:pPr>
            <w:r>
              <w:t>4.52</w:t>
            </w:r>
          </w:p>
        </w:tc>
        <w:tc>
          <w:tcPr>
            <w:tcW w:w="643" w:type="auto"/>
          </w:tcPr>
          <w:p w14:paraId="7CC1A8A8" w14:textId="77777777" w:rsidR="005E738F" w:rsidRDefault="00000000">
            <w:pPr>
              <w:pStyle w:val="TAC6"/>
            </w:pPr>
            <w:r>
              <w:t>0.58</w:t>
            </w:r>
          </w:p>
        </w:tc>
        <w:tc>
          <w:tcPr>
            <w:tcW w:w="643" w:type="auto"/>
          </w:tcPr>
          <w:p w14:paraId="2C702952" w14:textId="77777777" w:rsidR="005E738F" w:rsidRDefault="00000000">
            <w:pPr>
              <w:pStyle w:val="TAC6"/>
            </w:pPr>
            <w:r>
              <w:t>c22</w:t>
            </w:r>
          </w:p>
        </w:tc>
        <w:tc>
          <w:tcPr>
            <w:tcW w:w="643" w:type="auto"/>
          </w:tcPr>
          <w:p w14:paraId="65EE0508" w14:textId="77777777" w:rsidR="005E738F" w:rsidRDefault="00000000">
            <w:pPr>
              <w:pStyle w:val="TAC6"/>
            </w:pPr>
            <w:r>
              <w:t>4x16.4</w:t>
            </w:r>
          </w:p>
        </w:tc>
        <w:tc>
          <w:tcPr>
            <w:tcW w:w="643" w:type="auto"/>
          </w:tcPr>
          <w:p w14:paraId="7743E05D" w14:textId="77777777" w:rsidR="005E738F" w:rsidRDefault="00000000">
            <w:pPr>
              <w:pStyle w:val="TAC6"/>
            </w:pPr>
            <w:r>
              <w:t>4.33</w:t>
            </w:r>
          </w:p>
        </w:tc>
        <w:tc>
          <w:tcPr>
            <w:tcW w:w="643" w:type="auto"/>
          </w:tcPr>
          <w:p w14:paraId="02035589" w14:textId="77777777" w:rsidR="005E738F" w:rsidRDefault="00000000">
            <w:pPr>
              <w:pStyle w:val="TAC6"/>
            </w:pPr>
            <w:r>
              <w:t>0.72</w:t>
            </w:r>
          </w:p>
        </w:tc>
        <w:tc>
          <w:tcPr>
            <w:tcW w:w="643" w:type="auto"/>
          </w:tcPr>
          <w:p w14:paraId="54F52516" w14:textId="77777777" w:rsidR="005E738F" w:rsidRDefault="00000000">
            <w:pPr>
              <w:pStyle w:val="TAC6"/>
            </w:pPr>
            <w:r>
              <w:t>2.73</w:t>
            </w:r>
          </w:p>
        </w:tc>
        <w:tc>
          <w:tcPr>
            <w:tcW w:w="643" w:type="auto"/>
          </w:tcPr>
          <w:p w14:paraId="5B9C9F4D" w14:textId="77777777" w:rsidR="005E738F" w:rsidRDefault="00000000">
            <w:pPr>
              <w:pStyle w:val="TAC6"/>
            </w:pPr>
            <w:r>
              <w:t>BT</w:t>
            </w:r>
          </w:p>
        </w:tc>
        <w:tc>
          <w:tcPr>
            <w:tcW w:w="643" w:type="auto"/>
            <w:shd w:val="clear" w:color="auto" w:fill="ADD8E6"/>
          </w:tcPr>
          <w:p w14:paraId="22982371" w14:textId="77777777" w:rsidR="005E738F" w:rsidRDefault="00000000">
            <w:pPr>
              <w:pStyle w:val="TAC6"/>
            </w:pPr>
            <w:r>
              <w:t>EXCEED</w:t>
            </w:r>
          </w:p>
        </w:tc>
      </w:tr>
      <w:tr w:rsidR="005E738F" w14:paraId="1EC7D208" w14:textId="77777777">
        <w:trPr>
          <w:jc w:val="center"/>
        </w:trPr>
        <w:tc>
          <w:tcPr>
            <w:tcW w:w="643" w:type="auto"/>
            <w:vMerge/>
          </w:tcPr>
          <w:p w14:paraId="76C1F91A" w14:textId="77777777" w:rsidR="005E738F" w:rsidRDefault="005E738F"/>
        </w:tc>
        <w:tc>
          <w:tcPr>
            <w:tcW w:w="643" w:type="auto"/>
            <w:vMerge/>
          </w:tcPr>
          <w:p w14:paraId="0A7E648B" w14:textId="77777777" w:rsidR="005E738F" w:rsidRDefault="005E738F"/>
        </w:tc>
        <w:tc>
          <w:tcPr>
            <w:tcW w:w="643" w:type="auto"/>
          </w:tcPr>
          <w:p w14:paraId="2DE3D2FB" w14:textId="77777777" w:rsidR="005E738F" w:rsidRDefault="00000000">
            <w:pPr>
              <w:pStyle w:val="TAC6"/>
            </w:pPr>
            <w:r>
              <w:t>2</w:t>
            </w:r>
          </w:p>
        </w:tc>
        <w:tc>
          <w:tcPr>
            <w:tcW w:w="643" w:type="auto"/>
          </w:tcPr>
          <w:p w14:paraId="1821C0A7" w14:textId="77777777" w:rsidR="005E738F" w:rsidRDefault="00000000">
            <w:pPr>
              <w:pStyle w:val="TAC6"/>
            </w:pPr>
            <w:r>
              <w:t>48</w:t>
            </w:r>
          </w:p>
        </w:tc>
        <w:tc>
          <w:tcPr>
            <w:tcW w:w="643" w:type="auto"/>
          </w:tcPr>
          <w:p w14:paraId="61E8757F" w14:textId="77777777" w:rsidR="005E738F" w:rsidRDefault="00000000">
            <w:pPr>
              <w:pStyle w:val="TAC6"/>
            </w:pPr>
            <w:r>
              <w:t>on</w:t>
            </w:r>
          </w:p>
        </w:tc>
        <w:tc>
          <w:tcPr>
            <w:tcW w:w="643" w:type="auto"/>
          </w:tcPr>
          <w:p w14:paraId="2DF07722" w14:textId="77777777" w:rsidR="005E738F" w:rsidRDefault="00000000">
            <w:pPr>
              <w:pStyle w:val="TAC6"/>
            </w:pPr>
            <w:r>
              <w:t>BT</w:t>
            </w:r>
          </w:p>
        </w:tc>
        <w:tc>
          <w:tcPr>
            <w:tcW w:w="643" w:type="auto"/>
          </w:tcPr>
          <w:p w14:paraId="7D171FB3" w14:textId="77777777" w:rsidR="005E738F" w:rsidRDefault="00000000">
            <w:pPr>
              <w:pStyle w:val="TAC6"/>
            </w:pPr>
            <w:r>
              <w:t>4.52</w:t>
            </w:r>
          </w:p>
        </w:tc>
        <w:tc>
          <w:tcPr>
            <w:tcW w:w="643" w:type="auto"/>
          </w:tcPr>
          <w:p w14:paraId="7B2819BF" w14:textId="77777777" w:rsidR="005E738F" w:rsidRDefault="00000000">
            <w:pPr>
              <w:pStyle w:val="TAC6"/>
            </w:pPr>
            <w:r>
              <w:t>0.58</w:t>
            </w:r>
          </w:p>
        </w:tc>
        <w:tc>
          <w:tcPr>
            <w:tcW w:w="643" w:type="auto"/>
          </w:tcPr>
          <w:p w14:paraId="4C70C12D" w14:textId="77777777" w:rsidR="005E738F" w:rsidRDefault="00000000">
            <w:pPr>
              <w:pStyle w:val="TAC6"/>
            </w:pPr>
            <w:r>
              <w:t>c21</w:t>
            </w:r>
          </w:p>
        </w:tc>
        <w:tc>
          <w:tcPr>
            <w:tcW w:w="643" w:type="auto"/>
          </w:tcPr>
          <w:p w14:paraId="1CAFC0E1" w14:textId="77777777" w:rsidR="005E738F" w:rsidRDefault="00000000">
            <w:pPr>
              <w:pStyle w:val="TAC6"/>
            </w:pPr>
            <w:r>
              <w:t>4x13.2</w:t>
            </w:r>
          </w:p>
        </w:tc>
        <w:tc>
          <w:tcPr>
            <w:tcW w:w="643" w:type="auto"/>
          </w:tcPr>
          <w:p w14:paraId="1D872FF0" w14:textId="77777777" w:rsidR="005E738F" w:rsidRDefault="00000000">
            <w:pPr>
              <w:pStyle w:val="TAC6"/>
            </w:pPr>
            <w:r>
              <w:t>4.02</w:t>
            </w:r>
          </w:p>
        </w:tc>
        <w:tc>
          <w:tcPr>
            <w:tcW w:w="643" w:type="auto"/>
          </w:tcPr>
          <w:p w14:paraId="6646C681" w14:textId="77777777" w:rsidR="005E738F" w:rsidRDefault="00000000">
            <w:pPr>
              <w:pStyle w:val="TAC6"/>
            </w:pPr>
            <w:r>
              <w:t>0.84</w:t>
            </w:r>
          </w:p>
        </w:tc>
        <w:tc>
          <w:tcPr>
            <w:tcW w:w="643" w:type="auto"/>
          </w:tcPr>
          <w:p w14:paraId="443A252B" w14:textId="77777777" w:rsidR="005E738F" w:rsidRDefault="00000000">
            <w:pPr>
              <w:pStyle w:val="TAC6"/>
            </w:pPr>
            <w:r>
              <w:t>6.65</w:t>
            </w:r>
          </w:p>
        </w:tc>
        <w:tc>
          <w:tcPr>
            <w:tcW w:w="643" w:type="auto"/>
          </w:tcPr>
          <w:p w14:paraId="05B0C874" w14:textId="77777777" w:rsidR="005E738F" w:rsidRDefault="00000000">
            <w:pPr>
              <w:pStyle w:val="TAC6"/>
            </w:pPr>
            <w:r>
              <w:t>BT</w:t>
            </w:r>
          </w:p>
        </w:tc>
        <w:tc>
          <w:tcPr>
            <w:tcW w:w="643" w:type="auto"/>
          </w:tcPr>
          <w:p w14:paraId="6A06B7D8" w14:textId="77777777" w:rsidR="005E738F" w:rsidRDefault="00000000">
            <w:pPr>
              <w:pStyle w:val="TAC6"/>
            </w:pPr>
            <w:r>
              <w:t>PASS</w:t>
            </w:r>
          </w:p>
        </w:tc>
      </w:tr>
      <w:tr w:rsidR="005E738F" w14:paraId="5493705A" w14:textId="77777777">
        <w:trPr>
          <w:jc w:val="center"/>
        </w:trPr>
        <w:tc>
          <w:tcPr>
            <w:tcW w:w="643" w:type="auto"/>
            <w:vMerge/>
          </w:tcPr>
          <w:p w14:paraId="72D13A58" w14:textId="77777777" w:rsidR="005E738F" w:rsidRDefault="005E738F"/>
        </w:tc>
        <w:tc>
          <w:tcPr>
            <w:tcW w:w="643" w:type="auto"/>
            <w:vMerge w:val="restart"/>
          </w:tcPr>
          <w:p w14:paraId="5FB84012" w14:textId="77777777" w:rsidR="005E738F" w:rsidRDefault="00000000">
            <w:pPr>
              <w:pStyle w:val="TAC6"/>
            </w:pPr>
            <w:r>
              <w:t>c35</w:t>
            </w:r>
          </w:p>
        </w:tc>
        <w:tc>
          <w:tcPr>
            <w:tcW w:w="643" w:type="auto"/>
          </w:tcPr>
          <w:p w14:paraId="3A7EE75A" w14:textId="77777777" w:rsidR="005E738F" w:rsidRDefault="00000000">
            <w:pPr>
              <w:pStyle w:val="TAC6"/>
            </w:pPr>
            <w:r>
              <w:t>1</w:t>
            </w:r>
          </w:p>
        </w:tc>
        <w:tc>
          <w:tcPr>
            <w:tcW w:w="643" w:type="auto"/>
          </w:tcPr>
          <w:p w14:paraId="317E485B" w14:textId="77777777" w:rsidR="005E738F" w:rsidRDefault="00000000">
            <w:pPr>
              <w:pStyle w:val="TAC6"/>
            </w:pPr>
            <w:r>
              <w:t>64</w:t>
            </w:r>
          </w:p>
        </w:tc>
        <w:tc>
          <w:tcPr>
            <w:tcW w:w="643" w:type="auto"/>
          </w:tcPr>
          <w:p w14:paraId="54AA8AAC" w14:textId="77777777" w:rsidR="005E738F" w:rsidRDefault="00000000">
            <w:pPr>
              <w:pStyle w:val="TAC6"/>
            </w:pPr>
            <w:r>
              <w:t>on</w:t>
            </w:r>
          </w:p>
        </w:tc>
        <w:tc>
          <w:tcPr>
            <w:tcW w:w="643" w:type="auto"/>
          </w:tcPr>
          <w:p w14:paraId="2D96CA7E" w14:textId="77777777" w:rsidR="005E738F" w:rsidRDefault="00000000">
            <w:pPr>
              <w:pStyle w:val="TAC6"/>
            </w:pPr>
            <w:r>
              <w:t>NWT</w:t>
            </w:r>
          </w:p>
        </w:tc>
        <w:tc>
          <w:tcPr>
            <w:tcW w:w="643" w:type="auto"/>
          </w:tcPr>
          <w:p w14:paraId="0CE30DBB" w14:textId="77777777" w:rsidR="005E738F" w:rsidRDefault="00000000">
            <w:pPr>
              <w:pStyle w:val="TAC6"/>
            </w:pPr>
            <w:r>
              <w:t>4.63</w:t>
            </w:r>
          </w:p>
        </w:tc>
        <w:tc>
          <w:tcPr>
            <w:tcW w:w="643" w:type="auto"/>
          </w:tcPr>
          <w:p w14:paraId="7D927D1F" w14:textId="77777777" w:rsidR="005E738F" w:rsidRDefault="00000000">
            <w:pPr>
              <w:pStyle w:val="TAC6"/>
            </w:pPr>
            <w:r>
              <w:t>0.53</w:t>
            </w:r>
          </w:p>
        </w:tc>
        <w:tc>
          <w:tcPr>
            <w:tcW w:w="643" w:type="auto"/>
          </w:tcPr>
          <w:p w14:paraId="77D70552" w14:textId="77777777" w:rsidR="005E738F" w:rsidRDefault="00000000">
            <w:pPr>
              <w:pStyle w:val="TAC6"/>
            </w:pPr>
            <w:r>
              <w:t>c23</w:t>
            </w:r>
          </w:p>
        </w:tc>
        <w:tc>
          <w:tcPr>
            <w:tcW w:w="643" w:type="auto"/>
          </w:tcPr>
          <w:p w14:paraId="0EF40CC2" w14:textId="77777777" w:rsidR="005E738F" w:rsidRDefault="00000000">
            <w:pPr>
              <w:pStyle w:val="TAC6"/>
            </w:pPr>
            <w:r>
              <w:t>4x24.4</w:t>
            </w:r>
          </w:p>
        </w:tc>
        <w:tc>
          <w:tcPr>
            <w:tcW w:w="643" w:type="auto"/>
          </w:tcPr>
          <w:p w14:paraId="439A2C98" w14:textId="77777777" w:rsidR="005E738F" w:rsidRDefault="00000000">
            <w:pPr>
              <w:pStyle w:val="TAC6"/>
            </w:pPr>
            <w:r>
              <w:t>4.51</w:t>
            </w:r>
          </w:p>
        </w:tc>
        <w:tc>
          <w:tcPr>
            <w:tcW w:w="643" w:type="auto"/>
          </w:tcPr>
          <w:p w14:paraId="0CAD8CF4" w14:textId="77777777" w:rsidR="005E738F" w:rsidRDefault="00000000">
            <w:pPr>
              <w:pStyle w:val="TAC6"/>
            </w:pPr>
            <w:r>
              <w:t>0.68</w:t>
            </w:r>
          </w:p>
        </w:tc>
        <w:tc>
          <w:tcPr>
            <w:tcW w:w="643" w:type="auto"/>
          </w:tcPr>
          <w:p w14:paraId="790515EC" w14:textId="77777777" w:rsidR="005E738F" w:rsidRDefault="00000000">
            <w:pPr>
              <w:pStyle w:val="TAC6"/>
            </w:pPr>
            <w:r>
              <w:t>1.9</w:t>
            </w:r>
          </w:p>
        </w:tc>
        <w:tc>
          <w:tcPr>
            <w:tcW w:w="643" w:type="auto"/>
          </w:tcPr>
          <w:p w14:paraId="53270228" w14:textId="77777777" w:rsidR="005E738F" w:rsidRDefault="00000000">
            <w:pPr>
              <w:pStyle w:val="TAC6"/>
            </w:pPr>
            <w:r>
              <w:t>BT</w:t>
            </w:r>
          </w:p>
        </w:tc>
        <w:tc>
          <w:tcPr>
            <w:tcW w:w="643" w:type="auto"/>
            <w:shd w:val="clear" w:color="auto" w:fill="ADD8E6"/>
          </w:tcPr>
          <w:p w14:paraId="1A8AA973" w14:textId="77777777" w:rsidR="005E738F" w:rsidRDefault="00000000">
            <w:pPr>
              <w:pStyle w:val="TAC6"/>
            </w:pPr>
            <w:r>
              <w:t>EXCEED</w:t>
            </w:r>
          </w:p>
        </w:tc>
      </w:tr>
      <w:tr w:rsidR="005E738F" w14:paraId="2CE5100B" w14:textId="77777777">
        <w:trPr>
          <w:jc w:val="center"/>
        </w:trPr>
        <w:tc>
          <w:tcPr>
            <w:tcW w:w="643" w:type="auto"/>
            <w:vMerge/>
          </w:tcPr>
          <w:p w14:paraId="374A02CA" w14:textId="77777777" w:rsidR="005E738F" w:rsidRDefault="005E738F"/>
        </w:tc>
        <w:tc>
          <w:tcPr>
            <w:tcW w:w="643" w:type="auto"/>
            <w:vMerge/>
          </w:tcPr>
          <w:p w14:paraId="2D59CDE9" w14:textId="77777777" w:rsidR="005E738F" w:rsidRDefault="005E738F"/>
        </w:tc>
        <w:tc>
          <w:tcPr>
            <w:tcW w:w="643" w:type="auto"/>
          </w:tcPr>
          <w:p w14:paraId="693D24E8" w14:textId="77777777" w:rsidR="005E738F" w:rsidRDefault="00000000">
            <w:pPr>
              <w:pStyle w:val="TAC6"/>
            </w:pPr>
            <w:r>
              <w:t>2</w:t>
            </w:r>
          </w:p>
        </w:tc>
        <w:tc>
          <w:tcPr>
            <w:tcW w:w="643" w:type="auto"/>
          </w:tcPr>
          <w:p w14:paraId="69BDBA23" w14:textId="77777777" w:rsidR="005E738F" w:rsidRDefault="00000000">
            <w:pPr>
              <w:pStyle w:val="TAC6"/>
            </w:pPr>
            <w:r>
              <w:t>64</w:t>
            </w:r>
          </w:p>
        </w:tc>
        <w:tc>
          <w:tcPr>
            <w:tcW w:w="643" w:type="auto"/>
          </w:tcPr>
          <w:p w14:paraId="2E9AB319" w14:textId="77777777" w:rsidR="005E738F" w:rsidRDefault="00000000">
            <w:pPr>
              <w:pStyle w:val="TAC6"/>
            </w:pPr>
            <w:r>
              <w:t>on</w:t>
            </w:r>
          </w:p>
        </w:tc>
        <w:tc>
          <w:tcPr>
            <w:tcW w:w="643" w:type="auto"/>
          </w:tcPr>
          <w:p w14:paraId="7FD58C83" w14:textId="77777777" w:rsidR="005E738F" w:rsidRDefault="00000000">
            <w:pPr>
              <w:pStyle w:val="TAC6"/>
            </w:pPr>
            <w:r>
              <w:t>BT</w:t>
            </w:r>
          </w:p>
        </w:tc>
        <w:tc>
          <w:tcPr>
            <w:tcW w:w="643" w:type="auto"/>
          </w:tcPr>
          <w:p w14:paraId="3E7C73E7" w14:textId="77777777" w:rsidR="005E738F" w:rsidRDefault="00000000">
            <w:pPr>
              <w:pStyle w:val="TAC6"/>
            </w:pPr>
            <w:r>
              <w:t>4.63</w:t>
            </w:r>
          </w:p>
        </w:tc>
        <w:tc>
          <w:tcPr>
            <w:tcW w:w="643" w:type="auto"/>
          </w:tcPr>
          <w:p w14:paraId="47773790" w14:textId="77777777" w:rsidR="005E738F" w:rsidRDefault="00000000">
            <w:pPr>
              <w:pStyle w:val="TAC6"/>
            </w:pPr>
            <w:r>
              <w:t>0.53</w:t>
            </w:r>
          </w:p>
        </w:tc>
        <w:tc>
          <w:tcPr>
            <w:tcW w:w="643" w:type="auto"/>
          </w:tcPr>
          <w:p w14:paraId="439B7690" w14:textId="77777777" w:rsidR="005E738F" w:rsidRDefault="00000000">
            <w:pPr>
              <w:pStyle w:val="TAC6"/>
            </w:pPr>
            <w:r>
              <w:t>c22</w:t>
            </w:r>
          </w:p>
        </w:tc>
        <w:tc>
          <w:tcPr>
            <w:tcW w:w="643" w:type="auto"/>
          </w:tcPr>
          <w:p w14:paraId="3E2057B1" w14:textId="77777777" w:rsidR="005E738F" w:rsidRDefault="00000000">
            <w:pPr>
              <w:pStyle w:val="TAC6"/>
            </w:pPr>
            <w:r>
              <w:t>4x16.4</w:t>
            </w:r>
          </w:p>
        </w:tc>
        <w:tc>
          <w:tcPr>
            <w:tcW w:w="643" w:type="auto"/>
          </w:tcPr>
          <w:p w14:paraId="79D0F1EC" w14:textId="77777777" w:rsidR="005E738F" w:rsidRDefault="00000000">
            <w:pPr>
              <w:pStyle w:val="TAC6"/>
            </w:pPr>
            <w:r>
              <w:t>4.33</w:t>
            </w:r>
          </w:p>
        </w:tc>
        <w:tc>
          <w:tcPr>
            <w:tcW w:w="643" w:type="auto"/>
          </w:tcPr>
          <w:p w14:paraId="5FDDD5A8" w14:textId="77777777" w:rsidR="005E738F" w:rsidRDefault="00000000">
            <w:pPr>
              <w:pStyle w:val="TAC6"/>
            </w:pPr>
            <w:r>
              <w:t>0.72</w:t>
            </w:r>
          </w:p>
        </w:tc>
        <w:tc>
          <w:tcPr>
            <w:tcW w:w="643" w:type="auto"/>
          </w:tcPr>
          <w:p w14:paraId="5C5A6FA9" w14:textId="77777777" w:rsidR="005E738F" w:rsidRDefault="00000000">
            <w:pPr>
              <w:pStyle w:val="TAC6"/>
            </w:pPr>
            <w:r>
              <w:t>4.41</w:t>
            </w:r>
          </w:p>
        </w:tc>
        <w:tc>
          <w:tcPr>
            <w:tcW w:w="643" w:type="auto"/>
          </w:tcPr>
          <w:p w14:paraId="147A9A3D" w14:textId="77777777" w:rsidR="005E738F" w:rsidRDefault="00000000">
            <w:pPr>
              <w:pStyle w:val="TAC6"/>
            </w:pPr>
            <w:r>
              <w:t>BT</w:t>
            </w:r>
          </w:p>
        </w:tc>
        <w:tc>
          <w:tcPr>
            <w:tcW w:w="643" w:type="auto"/>
          </w:tcPr>
          <w:p w14:paraId="3E7BC298" w14:textId="77777777" w:rsidR="005E738F" w:rsidRDefault="00000000">
            <w:pPr>
              <w:pStyle w:val="TAC6"/>
            </w:pPr>
            <w:r>
              <w:t>PASS</w:t>
            </w:r>
          </w:p>
        </w:tc>
      </w:tr>
      <w:tr w:rsidR="005E738F" w14:paraId="3FD7B62C" w14:textId="77777777">
        <w:trPr>
          <w:jc w:val="center"/>
        </w:trPr>
        <w:tc>
          <w:tcPr>
            <w:tcW w:w="643" w:type="auto"/>
            <w:vMerge/>
          </w:tcPr>
          <w:p w14:paraId="6AA55321" w14:textId="77777777" w:rsidR="005E738F" w:rsidRDefault="005E738F"/>
        </w:tc>
        <w:tc>
          <w:tcPr>
            <w:tcW w:w="643" w:type="auto"/>
            <w:vMerge w:val="restart"/>
          </w:tcPr>
          <w:p w14:paraId="637310B9" w14:textId="77777777" w:rsidR="005E738F" w:rsidRDefault="00000000">
            <w:pPr>
              <w:pStyle w:val="TAC6"/>
            </w:pPr>
            <w:r>
              <w:t>c36</w:t>
            </w:r>
          </w:p>
        </w:tc>
        <w:tc>
          <w:tcPr>
            <w:tcW w:w="643" w:type="auto"/>
          </w:tcPr>
          <w:p w14:paraId="50556D16" w14:textId="77777777" w:rsidR="005E738F" w:rsidRDefault="00000000">
            <w:pPr>
              <w:pStyle w:val="TAC6"/>
            </w:pPr>
            <w:r>
              <w:t>1</w:t>
            </w:r>
          </w:p>
        </w:tc>
        <w:tc>
          <w:tcPr>
            <w:tcW w:w="643" w:type="auto"/>
          </w:tcPr>
          <w:p w14:paraId="7846C3B3" w14:textId="77777777" w:rsidR="005E738F" w:rsidRDefault="00000000">
            <w:pPr>
              <w:pStyle w:val="TAC6"/>
            </w:pPr>
            <w:r>
              <w:t>80</w:t>
            </w:r>
          </w:p>
        </w:tc>
        <w:tc>
          <w:tcPr>
            <w:tcW w:w="643" w:type="auto"/>
          </w:tcPr>
          <w:p w14:paraId="4DCE9AA5" w14:textId="77777777" w:rsidR="005E738F" w:rsidRDefault="00000000">
            <w:pPr>
              <w:pStyle w:val="TAC6"/>
            </w:pPr>
            <w:r>
              <w:t>on</w:t>
            </w:r>
          </w:p>
        </w:tc>
        <w:tc>
          <w:tcPr>
            <w:tcW w:w="643" w:type="auto"/>
          </w:tcPr>
          <w:p w14:paraId="0A0F8615" w14:textId="77777777" w:rsidR="005E738F" w:rsidRDefault="00000000">
            <w:pPr>
              <w:pStyle w:val="TAC6"/>
            </w:pPr>
            <w:r>
              <w:t>NWT</w:t>
            </w:r>
          </w:p>
        </w:tc>
        <w:tc>
          <w:tcPr>
            <w:tcW w:w="643" w:type="auto"/>
          </w:tcPr>
          <w:p w14:paraId="10979AD0" w14:textId="77777777" w:rsidR="005E738F" w:rsidRDefault="00000000">
            <w:pPr>
              <w:pStyle w:val="TAC6"/>
            </w:pPr>
            <w:r>
              <w:t>4.73</w:t>
            </w:r>
          </w:p>
        </w:tc>
        <w:tc>
          <w:tcPr>
            <w:tcW w:w="643" w:type="auto"/>
          </w:tcPr>
          <w:p w14:paraId="231AE678" w14:textId="77777777" w:rsidR="005E738F" w:rsidRDefault="00000000">
            <w:pPr>
              <w:pStyle w:val="TAC6"/>
            </w:pPr>
            <w:r>
              <w:t>0.47</w:t>
            </w:r>
          </w:p>
        </w:tc>
        <w:tc>
          <w:tcPr>
            <w:tcW w:w="643" w:type="auto"/>
          </w:tcPr>
          <w:p w14:paraId="5A085951" w14:textId="77777777" w:rsidR="005E738F" w:rsidRDefault="00000000">
            <w:pPr>
              <w:pStyle w:val="TAC6"/>
            </w:pPr>
            <w:r>
              <w:t>c23</w:t>
            </w:r>
          </w:p>
        </w:tc>
        <w:tc>
          <w:tcPr>
            <w:tcW w:w="643" w:type="auto"/>
          </w:tcPr>
          <w:p w14:paraId="0D575C75" w14:textId="77777777" w:rsidR="005E738F" w:rsidRDefault="00000000">
            <w:pPr>
              <w:pStyle w:val="TAC6"/>
            </w:pPr>
            <w:r>
              <w:t>4x24.4</w:t>
            </w:r>
          </w:p>
        </w:tc>
        <w:tc>
          <w:tcPr>
            <w:tcW w:w="643" w:type="auto"/>
          </w:tcPr>
          <w:p w14:paraId="6B82BAC9" w14:textId="77777777" w:rsidR="005E738F" w:rsidRDefault="00000000">
            <w:pPr>
              <w:pStyle w:val="TAC6"/>
            </w:pPr>
            <w:r>
              <w:t>4.51</w:t>
            </w:r>
          </w:p>
        </w:tc>
        <w:tc>
          <w:tcPr>
            <w:tcW w:w="643" w:type="auto"/>
          </w:tcPr>
          <w:p w14:paraId="11449966" w14:textId="77777777" w:rsidR="005E738F" w:rsidRDefault="00000000">
            <w:pPr>
              <w:pStyle w:val="TAC6"/>
            </w:pPr>
            <w:r>
              <w:t>0.68</w:t>
            </w:r>
          </w:p>
        </w:tc>
        <w:tc>
          <w:tcPr>
            <w:tcW w:w="643" w:type="auto"/>
          </w:tcPr>
          <w:p w14:paraId="0FBD9295" w14:textId="77777777" w:rsidR="005E738F" w:rsidRDefault="00000000">
            <w:pPr>
              <w:pStyle w:val="TAC6"/>
            </w:pPr>
            <w:r>
              <w:t>3.69</w:t>
            </w:r>
          </w:p>
        </w:tc>
        <w:tc>
          <w:tcPr>
            <w:tcW w:w="643" w:type="auto"/>
          </w:tcPr>
          <w:p w14:paraId="76AD1E44" w14:textId="77777777" w:rsidR="005E738F" w:rsidRDefault="00000000">
            <w:pPr>
              <w:pStyle w:val="TAC6"/>
            </w:pPr>
            <w:r>
              <w:t>BT</w:t>
            </w:r>
          </w:p>
        </w:tc>
        <w:tc>
          <w:tcPr>
            <w:tcW w:w="643" w:type="auto"/>
            <w:shd w:val="clear" w:color="auto" w:fill="ADD8E6"/>
          </w:tcPr>
          <w:p w14:paraId="6A6F031F" w14:textId="77777777" w:rsidR="005E738F" w:rsidRDefault="00000000">
            <w:pPr>
              <w:pStyle w:val="TAC6"/>
            </w:pPr>
            <w:r>
              <w:t>EXCEED</w:t>
            </w:r>
          </w:p>
        </w:tc>
      </w:tr>
      <w:tr w:rsidR="005E738F" w14:paraId="4E9BF7DB" w14:textId="77777777">
        <w:trPr>
          <w:jc w:val="center"/>
        </w:trPr>
        <w:tc>
          <w:tcPr>
            <w:tcW w:w="643" w:type="auto"/>
            <w:vMerge/>
          </w:tcPr>
          <w:p w14:paraId="51747DC4" w14:textId="77777777" w:rsidR="005E738F" w:rsidRDefault="005E738F"/>
        </w:tc>
        <w:tc>
          <w:tcPr>
            <w:tcW w:w="643" w:type="auto"/>
            <w:vMerge/>
          </w:tcPr>
          <w:p w14:paraId="7D09A27D" w14:textId="77777777" w:rsidR="005E738F" w:rsidRDefault="005E738F"/>
        </w:tc>
        <w:tc>
          <w:tcPr>
            <w:tcW w:w="643" w:type="auto"/>
          </w:tcPr>
          <w:p w14:paraId="75AB90E4" w14:textId="77777777" w:rsidR="005E738F" w:rsidRDefault="00000000">
            <w:pPr>
              <w:pStyle w:val="TAC6"/>
            </w:pPr>
            <w:r>
              <w:t>2</w:t>
            </w:r>
          </w:p>
        </w:tc>
        <w:tc>
          <w:tcPr>
            <w:tcW w:w="643" w:type="auto"/>
          </w:tcPr>
          <w:p w14:paraId="51E261DB" w14:textId="77777777" w:rsidR="005E738F" w:rsidRDefault="00000000">
            <w:pPr>
              <w:pStyle w:val="TAC6"/>
            </w:pPr>
            <w:r>
              <w:t>80</w:t>
            </w:r>
          </w:p>
        </w:tc>
        <w:tc>
          <w:tcPr>
            <w:tcW w:w="643" w:type="auto"/>
          </w:tcPr>
          <w:p w14:paraId="74D0DF1B" w14:textId="77777777" w:rsidR="005E738F" w:rsidRDefault="00000000">
            <w:pPr>
              <w:pStyle w:val="TAC6"/>
            </w:pPr>
            <w:r>
              <w:t>on</w:t>
            </w:r>
          </w:p>
        </w:tc>
        <w:tc>
          <w:tcPr>
            <w:tcW w:w="643" w:type="auto"/>
          </w:tcPr>
          <w:p w14:paraId="0C0BF2C4" w14:textId="77777777" w:rsidR="005E738F" w:rsidRDefault="00000000">
            <w:pPr>
              <w:pStyle w:val="TAC6"/>
            </w:pPr>
            <w:r>
              <w:t>BT</w:t>
            </w:r>
          </w:p>
        </w:tc>
        <w:tc>
          <w:tcPr>
            <w:tcW w:w="643" w:type="auto"/>
          </w:tcPr>
          <w:p w14:paraId="416D08AB" w14:textId="77777777" w:rsidR="005E738F" w:rsidRDefault="00000000">
            <w:pPr>
              <w:pStyle w:val="TAC6"/>
            </w:pPr>
            <w:r>
              <w:t>4.73</w:t>
            </w:r>
          </w:p>
        </w:tc>
        <w:tc>
          <w:tcPr>
            <w:tcW w:w="643" w:type="auto"/>
          </w:tcPr>
          <w:p w14:paraId="0EF25C32" w14:textId="77777777" w:rsidR="005E738F" w:rsidRDefault="00000000">
            <w:pPr>
              <w:pStyle w:val="TAC6"/>
            </w:pPr>
            <w:r>
              <w:t>0.47</w:t>
            </w:r>
          </w:p>
        </w:tc>
        <w:tc>
          <w:tcPr>
            <w:tcW w:w="643" w:type="auto"/>
          </w:tcPr>
          <w:p w14:paraId="02C79600" w14:textId="77777777" w:rsidR="005E738F" w:rsidRDefault="00000000">
            <w:pPr>
              <w:pStyle w:val="TAC6"/>
            </w:pPr>
            <w:r>
              <w:t>c22</w:t>
            </w:r>
          </w:p>
        </w:tc>
        <w:tc>
          <w:tcPr>
            <w:tcW w:w="643" w:type="auto"/>
          </w:tcPr>
          <w:p w14:paraId="3DD23B71" w14:textId="77777777" w:rsidR="005E738F" w:rsidRDefault="00000000">
            <w:pPr>
              <w:pStyle w:val="TAC6"/>
            </w:pPr>
            <w:r>
              <w:t>4x16.4</w:t>
            </w:r>
          </w:p>
        </w:tc>
        <w:tc>
          <w:tcPr>
            <w:tcW w:w="643" w:type="auto"/>
          </w:tcPr>
          <w:p w14:paraId="453F35CB" w14:textId="77777777" w:rsidR="005E738F" w:rsidRDefault="00000000">
            <w:pPr>
              <w:pStyle w:val="TAC6"/>
            </w:pPr>
            <w:r>
              <w:t>4.33</w:t>
            </w:r>
          </w:p>
        </w:tc>
        <w:tc>
          <w:tcPr>
            <w:tcW w:w="643" w:type="auto"/>
          </w:tcPr>
          <w:p w14:paraId="24FF9220" w14:textId="77777777" w:rsidR="005E738F" w:rsidRDefault="00000000">
            <w:pPr>
              <w:pStyle w:val="TAC6"/>
            </w:pPr>
            <w:r>
              <w:t>0.72</w:t>
            </w:r>
          </w:p>
        </w:tc>
        <w:tc>
          <w:tcPr>
            <w:tcW w:w="643" w:type="auto"/>
          </w:tcPr>
          <w:p w14:paraId="7B95A63F" w14:textId="77777777" w:rsidR="005E738F" w:rsidRDefault="00000000">
            <w:pPr>
              <w:pStyle w:val="TAC6"/>
            </w:pPr>
            <w:r>
              <w:t>6.22</w:t>
            </w:r>
          </w:p>
        </w:tc>
        <w:tc>
          <w:tcPr>
            <w:tcW w:w="643" w:type="auto"/>
          </w:tcPr>
          <w:p w14:paraId="3717A9CF" w14:textId="77777777" w:rsidR="005E738F" w:rsidRDefault="00000000">
            <w:pPr>
              <w:pStyle w:val="TAC6"/>
            </w:pPr>
            <w:r>
              <w:t>BT</w:t>
            </w:r>
          </w:p>
        </w:tc>
        <w:tc>
          <w:tcPr>
            <w:tcW w:w="643" w:type="auto"/>
          </w:tcPr>
          <w:p w14:paraId="21DA4BD5" w14:textId="77777777" w:rsidR="005E738F" w:rsidRDefault="00000000">
            <w:pPr>
              <w:pStyle w:val="TAC6"/>
            </w:pPr>
            <w:r>
              <w:t>PASS</w:t>
            </w:r>
          </w:p>
        </w:tc>
      </w:tr>
    </w:tbl>
    <w:p w14:paraId="50805F5B" w14:textId="77777777" w:rsidR="005E738F" w:rsidRDefault="005E738F"/>
    <w:p w14:paraId="67D6F4E2"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3C7D5F3D" w14:textId="7C76AB0E" w:rsidR="005E738F" w:rsidRDefault="00000000">
      <w:pPr>
        <w:pStyle w:val="TH"/>
      </w:pPr>
      <w:r>
        <w:lastRenderedPageBreak/>
        <w:t xml:space="preserve">Table </w:t>
      </w:r>
      <w:r>
        <w:fldChar w:fldCharType="begin"/>
      </w:r>
      <w:r>
        <w:instrText>SEQ Table \* ARABIC</w:instrText>
      </w:r>
      <w:r w:rsidR="001216E8">
        <w:fldChar w:fldCharType="separate"/>
      </w:r>
      <w:r w:rsidR="001216E8">
        <w:rPr>
          <w:noProof/>
        </w:rPr>
        <w:t>13</w:t>
      </w:r>
      <w:r>
        <w:fldChar w:fldCharType="end"/>
      </w:r>
      <w:r>
        <w:t>: Summary of the results of P800-5</w:t>
      </w:r>
    </w:p>
    <w:tbl>
      <w:tblPr>
        <w:tblStyle w:val="TableGrid"/>
        <w:tblW w:w="0" w:type="auto"/>
        <w:jc w:val="center"/>
        <w:tblLook w:val="04A0" w:firstRow="1" w:lastRow="0" w:firstColumn="1" w:lastColumn="0" w:noHBand="0" w:noVBand="1"/>
      </w:tblPr>
      <w:tblGrid>
        <w:gridCol w:w="537"/>
        <w:gridCol w:w="726"/>
        <w:gridCol w:w="787"/>
        <w:gridCol w:w="576"/>
        <w:gridCol w:w="1797"/>
        <w:gridCol w:w="957"/>
      </w:tblGrid>
      <w:tr w:rsidR="005E738F" w14:paraId="77C9CFCA" w14:textId="77777777">
        <w:trPr>
          <w:jc w:val="center"/>
        </w:trPr>
        <w:tc>
          <w:tcPr>
            <w:tcW w:w="1607" w:type="auto"/>
          </w:tcPr>
          <w:p w14:paraId="30BB7889" w14:textId="77777777" w:rsidR="005E738F" w:rsidRDefault="00000000">
            <w:pPr>
              <w:pStyle w:val="TAH"/>
            </w:pPr>
            <w:r>
              <w:t>Lab</w:t>
            </w:r>
          </w:p>
        </w:tc>
        <w:tc>
          <w:tcPr>
            <w:tcW w:w="1607" w:type="auto"/>
          </w:tcPr>
          <w:p w14:paraId="230BDD4A" w14:textId="77777777" w:rsidR="005E738F" w:rsidRDefault="00000000">
            <w:pPr>
              <w:pStyle w:val="TAH"/>
            </w:pPr>
            <w:r>
              <w:t>Cond.</w:t>
            </w:r>
          </w:p>
        </w:tc>
        <w:tc>
          <w:tcPr>
            <w:tcW w:w="1607" w:type="auto"/>
          </w:tcPr>
          <w:p w14:paraId="1935183B" w14:textId="77777777" w:rsidR="005E738F" w:rsidRDefault="00000000">
            <w:pPr>
              <w:pStyle w:val="TAH"/>
            </w:pPr>
            <w:r>
              <w:t>Bitrate</w:t>
            </w:r>
          </w:p>
        </w:tc>
        <w:tc>
          <w:tcPr>
            <w:tcW w:w="1607" w:type="auto"/>
          </w:tcPr>
          <w:p w14:paraId="24EF59B1" w14:textId="77777777" w:rsidR="005E738F" w:rsidRDefault="00000000">
            <w:pPr>
              <w:pStyle w:val="TAH"/>
            </w:pPr>
            <w:r>
              <w:t>DTX</w:t>
            </w:r>
          </w:p>
        </w:tc>
        <w:tc>
          <w:tcPr>
            <w:tcW w:w="1607" w:type="auto"/>
          </w:tcPr>
          <w:p w14:paraId="0D508F01" w14:textId="77777777" w:rsidR="005E738F" w:rsidRDefault="00000000">
            <w:pPr>
              <w:pStyle w:val="TAH"/>
            </w:pPr>
            <w:r>
              <w:t>ToR</w:t>
            </w:r>
          </w:p>
        </w:tc>
        <w:tc>
          <w:tcPr>
            <w:tcW w:w="1607" w:type="auto"/>
          </w:tcPr>
          <w:p w14:paraId="668AD993" w14:textId="77777777" w:rsidR="005E738F" w:rsidRDefault="00000000">
            <w:pPr>
              <w:pStyle w:val="TAH"/>
            </w:pPr>
            <w:r>
              <w:t>Status</w:t>
            </w:r>
          </w:p>
        </w:tc>
      </w:tr>
      <w:tr w:rsidR="005E738F" w14:paraId="3E00DC40" w14:textId="77777777">
        <w:trPr>
          <w:jc w:val="center"/>
        </w:trPr>
        <w:tc>
          <w:tcPr>
            <w:tcW w:w="1607" w:type="auto"/>
            <w:vMerge w:val="restart"/>
          </w:tcPr>
          <w:p w14:paraId="14356E19" w14:textId="77777777" w:rsidR="005E738F" w:rsidRDefault="00000000">
            <w:pPr>
              <w:pStyle w:val="TAC"/>
            </w:pPr>
            <w:r>
              <w:t>a</w:t>
            </w:r>
          </w:p>
        </w:tc>
        <w:tc>
          <w:tcPr>
            <w:tcW w:w="1607" w:type="auto"/>
          </w:tcPr>
          <w:p w14:paraId="60CD7658" w14:textId="77777777" w:rsidR="005E738F" w:rsidRDefault="00000000">
            <w:pPr>
              <w:pStyle w:val="TAC"/>
            </w:pPr>
            <w:r>
              <w:t>c24</w:t>
            </w:r>
          </w:p>
        </w:tc>
        <w:tc>
          <w:tcPr>
            <w:tcW w:w="1607" w:type="auto"/>
          </w:tcPr>
          <w:p w14:paraId="4541EFD3" w14:textId="77777777" w:rsidR="005E738F" w:rsidRDefault="00000000">
            <w:pPr>
              <w:pStyle w:val="TAC"/>
            </w:pPr>
            <w:r>
              <w:t>16.4</w:t>
            </w:r>
          </w:p>
        </w:tc>
        <w:tc>
          <w:tcPr>
            <w:tcW w:w="1607" w:type="auto"/>
          </w:tcPr>
          <w:p w14:paraId="0D9A5409" w14:textId="77777777" w:rsidR="005E738F" w:rsidRDefault="00000000">
            <w:pPr>
              <w:pStyle w:val="TAC"/>
            </w:pPr>
            <w:r>
              <w:t>off</w:t>
            </w:r>
          </w:p>
        </w:tc>
        <w:tc>
          <w:tcPr>
            <w:tcW w:w="1607" w:type="auto"/>
          </w:tcPr>
          <w:p w14:paraId="7496A3B3" w14:textId="77777777" w:rsidR="005E738F" w:rsidRDefault="00000000">
            <w:pPr>
              <w:pStyle w:val="TAC"/>
            </w:pPr>
            <w:r>
              <w:t>NWT c09</w:t>
            </w:r>
          </w:p>
        </w:tc>
        <w:tc>
          <w:tcPr>
            <w:tcW w:w="1607" w:type="auto"/>
            <w:shd w:val="clear" w:color="auto" w:fill="ADD8E6"/>
          </w:tcPr>
          <w:p w14:paraId="52130057" w14:textId="77777777" w:rsidR="005E738F" w:rsidRDefault="00000000">
            <w:pPr>
              <w:pStyle w:val="TAC"/>
            </w:pPr>
            <w:r>
              <w:t>EXCEED</w:t>
            </w:r>
          </w:p>
        </w:tc>
      </w:tr>
      <w:tr w:rsidR="005E738F" w14:paraId="0B57EAE2" w14:textId="77777777">
        <w:trPr>
          <w:jc w:val="center"/>
        </w:trPr>
        <w:tc>
          <w:tcPr>
            <w:tcW w:w="1607" w:type="auto"/>
            <w:vMerge/>
          </w:tcPr>
          <w:p w14:paraId="420E6A80" w14:textId="77777777" w:rsidR="005E738F" w:rsidRDefault="005E738F"/>
        </w:tc>
        <w:tc>
          <w:tcPr>
            <w:tcW w:w="1607" w:type="auto"/>
          </w:tcPr>
          <w:p w14:paraId="3E1895E1" w14:textId="77777777" w:rsidR="005E738F" w:rsidRDefault="00000000">
            <w:pPr>
              <w:pStyle w:val="TAC"/>
            </w:pPr>
            <w:r>
              <w:t>c25</w:t>
            </w:r>
          </w:p>
        </w:tc>
        <w:tc>
          <w:tcPr>
            <w:tcW w:w="1607" w:type="auto"/>
          </w:tcPr>
          <w:p w14:paraId="503AA95C" w14:textId="77777777" w:rsidR="005E738F" w:rsidRDefault="00000000">
            <w:pPr>
              <w:pStyle w:val="TAC"/>
            </w:pPr>
            <w:r>
              <w:t>24.4</w:t>
            </w:r>
          </w:p>
        </w:tc>
        <w:tc>
          <w:tcPr>
            <w:tcW w:w="1607" w:type="auto"/>
          </w:tcPr>
          <w:p w14:paraId="75801957" w14:textId="77777777" w:rsidR="005E738F" w:rsidRDefault="00000000">
            <w:pPr>
              <w:pStyle w:val="TAC"/>
            </w:pPr>
            <w:r>
              <w:t>off</w:t>
            </w:r>
          </w:p>
        </w:tc>
        <w:tc>
          <w:tcPr>
            <w:tcW w:w="1607" w:type="auto"/>
          </w:tcPr>
          <w:p w14:paraId="4E592686" w14:textId="77777777" w:rsidR="005E738F" w:rsidRDefault="00000000">
            <w:pPr>
              <w:pStyle w:val="TAC"/>
            </w:pPr>
            <w:r>
              <w:t>NWT c10</w:t>
            </w:r>
          </w:p>
        </w:tc>
        <w:tc>
          <w:tcPr>
            <w:tcW w:w="1607" w:type="auto"/>
            <w:shd w:val="clear" w:color="auto" w:fill="ADD8E6"/>
          </w:tcPr>
          <w:p w14:paraId="4D27CFB3" w14:textId="77777777" w:rsidR="005E738F" w:rsidRDefault="00000000">
            <w:pPr>
              <w:pStyle w:val="TAC"/>
            </w:pPr>
            <w:r>
              <w:t>EXCEED</w:t>
            </w:r>
          </w:p>
        </w:tc>
      </w:tr>
      <w:tr w:rsidR="005E738F" w14:paraId="7D3B584F" w14:textId="77777777">
        <w:trPr>
          <w:jc w:val="center"/>
        </w:trPr>
        <w:tc>
          <w:tcPr>
            <w:tcW w:w="1607" w:type="auto"/>
            <w:vMerge/>
          </w:tcPr>
          <w:p w14:paraId="46DAA64F" w14:textId="77777777" w:rsidR="005E738F" w:rsidRDefault="005E738F"/>
        </w:tc>
        <w:tc>
          <w:tcPr>
            <w:tcW w:w="1607" w:type="auto"/>
          </w:tcPr>
          <w:p w14:paraId="4D2B061B" w14:textId="77777777" w:rsidR="005E738F" w:rsidRDefault="00000000">
            <w:pPr>
              <w:pStyle w:val="TAC"/>
            </w:pPr>
            <w:r>
              <w:t>c26</w:t>
            </w:r>
          </w:p>
        </w:tc>
        <w:tc>
          <w:tcPr>
            <w:tcW w:w="1607" w:type="auto"/>
          </w:tcPr>
          <w:p w14:paraId="069618BF" w14:textId="77777777" w:rsidR="005E738F" w:rsidRDefault="00000000">
            <w:pPr>
              <w:pStyle w:val="TAC"/>
            </w:pPr>
            <w:r>
              <w:t>32</w:t>
            </w:r>
          </w:p>
        </w:tc>
        <w:tc>
          <w:tcPr>
            <w:tcW w:w="1607" w:type="auto"/>
          </w:tcPr>
          <w:p w14:paraId="4740102F" w14:textId="77777777" w:rsidR="005E738F" w:rsidRDefault="00000000">
            <w:pPr>
              <w:pStyle w:val="TAC"/>
            </w:pPr>
            <w:r>
              <w:t>off</w:t>
            </w:r>
          </w:p>
        </w:tc>
        <w:tc>
          <w:tcPr>
            <w:tcW w:w="1607" w:type="auto"/>
          </w:tcPr>
          <w:p w14:paraId="7FB9A8C5" w14:textId="77777777" w:rsidR="005E738F" w:rsidRDefault="00000000">
            <w:pPr>
              <w:pStyle w:val="TAC"/>
            </w:pPr>
            <w:r>
              <w:t>NWT c12 or BT c11</w:t>
            </w:r>
          </w:p>
        </w:tc>
        <w:tc>
          <w:tcPr>
            <w:tcW w:w="1607" w:type="auto"/>
          </w:tcPr>
          <w:p w14:paraId="108C9BA2" w14:textId="77777777" w:rsidR="005E738F" w:rsidRDefault="00000000">
            <w:pPr>
              <w:pStyle w:val="TAC"/>
            </w:pPr>
            <w:r>
              <w:t>PASS</w:t>
            </w:r>
          </w:p>
        </w:tc>
      </w:tr>
      <w:tr w:rsidR="005E738F" w14:paraId="45181BE0" w14:textId="77777777">
        <w:trPr>
          <w:jc w:val="center"/>
        </w:trPr>
        <w:tc>
          <w:tcPr>
            <w:tcW w:w="1607" w:type="auto"/>
            <w:vMerge/>
          </w:tcPr>
          <w:p w14:paraId="68B7D352" w14:textId="77777777" w:rsidR="005E738F" w:rsidRDefault="005E738F"/>
        </w:tc>
        <w:tc>
          <w:tcPr>
            <w:tcW w:w="1607" w:type="auto"/>
          </w:tcPr>
          <w:p w14:paraId="6F32DE1B" w14:textId="77777777" w:rsidR="005E738F" w:rsidRDefault="00000000">
            <w:pPr>
              <w:pStyle w:val="TAC"/>
            </w:pPr>
            <w:r>
              <w:t>c27</w:t>
            </w:r>
          </w:p>
        </w:tc>
        <w:tc>
          <w:tcPr>
            <w:tcW w:w="1607" w:type="auto"/>
          </w:tcPr>
          <w:p w14:paraId="0D7FB28A" w14:textId="77777777" w:rsidR="005E738F" w:rsidRDefault="00000000">
            <w:pPr>
              <w:pStyle w:val="TAC"/>
            </w:pPr>
            <w:r>
              <w:t>48</w:t>
            </w:r>
          </w:p>
        </w:tc>
        <w:tc>
          <w:tcPr>
            <w:tcW w:w="1607" w:type="auto"/>
          </w:tcPr>
          <w:p w14:paraId="76F10E01" w14:textId="77777777" w:rsidR="005E738F" w:rsidRDefault="00000000">
            <w:pPr>
              <w:pStyle w:val="TAC"/>
            </w:pPr>
            <w:r>
              <w:t>off</w:t>
            </w:r>
          </w:p>
        </w:tc>
        <w:tc>
          <w:tcPr>
            <w:tcW w:w="1607" w:type="auto"/>
          </w:tcPr>
          <w:p w14:paraId="18B32D35" w14:textId="77777777" w:rsidR="005E738F" w:rsidRDefault="00000000">
            <w:pPr>
              <w:pStyle w:val="TAC"/>
            </w:pPr>
            <w:r>
              <w:t>NWT c14 or BT c13</w:t>
            </w:r>
          </w:p>
        </w:tc>
        <w:tc>
          <w:tcPr>
            <w:tcW w:w="1607" w:type="auto"/>
          </w:tcPr>
          <w:p w14:paraId="2CDA1303" w14:textId="77777777" w:rsidR="005E738F" w:rsidRDefault="00000000">
            <w:pPr>
              <w:pStyle w:val="TAC"/>
            </w:pPr>
            <w:r>
              <w:t>PASS</w:t>
            </w:r>
          </w:p>
        </w:tc>
      </w:tr>
      <w:tr w:rsidR="005E738F" w14:paraId="734B0D9C" w14:textId="77777777">
        <w:trPr>
          <w:jc w:val="center"/>
        </w:trPr>
        <w:tc>
          <w:tcPr>
            <w:tcW w:w="1607" w:type="auto"/>
            <w:vMerge/>
          </w:tcPr>
          <w:p w14:paraId="48F24CA5" w14:textId="77777777" w:rsidR="005E738F" w:rsidRDefault="005E738F"/>
        </w:tc>
        <w:tc>
          <w:tcPr>
            <w:tcW w:w="1607" w:type="auto"/>
          </w:tcPr>
          <w:p w14:paraId="127341D7" w14:textId="77777777" w:rsidR="005E738F" w:rsidRDefault="00000000">
            <w:pPr>
              <w:pStyle w:val="TAC"/>
            </w:pPr>
            <w:r>
              <w:t>c28</w:t>
            </w:r>
          </w:p>
        </w:tc>
        <w:tc>
          <w:tcPr>
            <w:tcW w:w="1607" w:type="auto"/>
          </w:tcPr>
          <w:p w14:paraId="6AB19E29" w14:textId="77777777" w:rsidR="005E738F" w:rsidRDefault="00000000">
            <w:pPr>
              <w:pStyle w:val="TAC"/>
            </w:pPr>
            <w:r>
              <w:t>64</w:t>
            </w:r>
          </w:p>
        </w:tc>
        <w:tc>
          <w:tcPr>
            <w:tcW w:w="1607" w:type="auto"/>
          </w:tcPr>
          <w:p w14:paraId="3B0D688E" w14:textId="77777777" w:rsidR="005E738F" w:rsidRDefault="00000000">
            <w:pPr>
              <w:pStyle w:val="TAC"/>
            </w:pPr>
            <w:r>
              <w:t>off</w:t>
            </w:r>
          </w:p>
        </w:tc>
        <w:tc>
          <w:tcPr>
            <w:tcW w:w="1607" w:type="auto"/>
          </w:tcPr>
          <w:p w14:paraId="0C70EB60" w14:textId="77777777" w:rsidR="005E738F" w:rsidRDefault="00000000">
            <w:pPr>
              <w:pStyle w:val="TAC"/>
            </w:pPr>
            <w:r>
              <w:t>NWT c15 or BT c14</w:t>
            </w:r>
          </w:p>
        </w:tc>
        <w:tc>
          <w:tcPr>
            <w:tcW w:w="1607" w:type="auto"/>
          </w:tcPr>
          <w:p w14:paraId="630288E8" w14:textId="77777777" w:rsidR="005E738F" w:rsidRDefault="00000000">
            <w:pPr>
              <w:pStyle w:val="TAC"/>
            </w:pPr>
            <w:r>
              <w:t>PASS</w:t>
            </w:r>
          </w:p>
        </w:tc>
      </w:tr>
      <w:tr w:rsidR="005E738F" w14:paraId="54465B5E" w14:textId="77777777">
        <w:trPr>
          <w:jc w:val="center"/>
        </w:trPr>
        <w:tc>
          <w:tcPr>
            <w:tcW w:w="1607" w:type="auto"/>
            <w:vMerge/>
          </w:tcPr>
          <w:p w14:paraId="21561801" w14:textId="77777777" w:rsidR="005E738F" w:rsidRDefault="005E738F"/>
        </w:tc>
        <w:tc>
          <w:tcPr>
            <w:tcW w:w="1607" w:type="auto"/>
          </w:tcPr>
          <w:p w14:paraId="7EE39B6D" w14:textId="77777777" w:rsidR="005E738F" w:rsidRDefault="00000000">
            <w:pPr>
              <w:pStyle w:val="TAC"/>
            </w:pPr>
            <w:r>
              <w:t>c29</w:t>
            </w:r>
          </w:p>
        </w:tc>
        <w:tc>
          <w:tcPr>
            <w:tcW w:w="1607" w:type="auto"/>
          </w:tcPr>
          <w:p w14:paraId="7CCEA638" w14:textId="77777777" w:rsidR="005E738F" w:rsidRDefault="00000000">
            <w:pPr>
              <w:pStyle w:val="TAC"/>
            </w:pPr>
            <w:r>
              <w:t>80</w:t>
            </w:r>
          </w:p>
        </w:tc>
        <w:tc>
          <w:tcPr>
            <w:tcW w:w="1607" w:type="auto"/>
          </w:tcPr>
          <w:p w14:paraId="1ECBBBD7" w14:textId="77777777" w:rsidR="005E738F" w:rsidRDefault="00000000">
            <w:pPr>
              <w:pStyle w:val="TAC"/>
            </w:pPr>
            <w:r>
              <w:t>off</w:t>
            </w:r>
          </w:p>
        </w:tc>
        <w:tc>
          <w:tcPr>
            <w:tcW w:w="1607" w:type="auto"/>
          </w:tcPr>
          <w:p w14:paraId="08F1E693" w14:textId="77777777" w:rsidR="005E738F" w:rsidRDefault="00000000">
            <w:pPr>
              <w:pStyle w:val="TAC"/>
            </w:pPr>
            <w:r>
              <w:t>NWT c15 or BT c14</w:t>
            </w:r>
          </w:p>
        </w:tc>
        <w:tc>
          <w:tcPr>
            <w:tcW w:w="1607" w:type="auto"/>
          </w:tcPr>
          <w:p w14:paraId="4327431C" w14:textId="77777777" w:rsidR="005E738F" w:rsidRDefault="00000000">
            <w:pPr>
              <w:pStyle w:val="TAC"/>
            </w:pPr>
            <w:r>
              <w:t>PASS</w:t>
            </w:r>
          </w:p>
        </w:tc>
      </w:tr>
      <w:tr w:rsidR="005E738F" w14:paraId="171DF3E7" w14:textId="77777777">
        <w:trPr>
          <w:jc w:val="center"/>
        </w:trPr>
        <w:tc>
          <w:tcPr>
            <w:tcW w:w="1607" w:type="auto"/>
            <w:vMerge/>
          </w:tcPr>
          <w:p w14:paraId="2A2C08F4" w14:textId="77777777" w:rsidR="005E738F" w:rsidRDefault="005E738F"/>
        </w:tc>
        <w:tc>
          <w:tcPr>
            <w:tcW w:w="1607" w:type="auto"/>
          </w:tcPr>
          <w:p w14:paraId="76605061" w14:textId="77777777" w:rsidR="005E738F" w:rsidRDefault="00000000">
            <w:pPr>
              <w:pStyle w:val="TAC"/>
            </w:pPr>
            <w:r>
              <w:t>c30</w:t>
            </w:r>
          </w:p>
        </w:tc>
        <w:tc>
          <w:tcPr>
            <w:tcW w:w="1607" w:type="auto"/>
          </w:tcPr>
          <w:p w14:paraId="67F88DF9" w14:textId="77777777" w:rsidR="005E738F" w:rsidRDefault="00000000">
            <w:pPr>
              <w:pStyle w:val="TAC"/>
            </w:pPr>
            <w:r>
              <w:t>96</w:t>
            </w:r>
          </w:p>
        </w:tc>
        <w:tc>
          <w:tcPr>
            <w:tcW w:w="1607" w:type="auto"/>
          </w:tcPr>
          <w:p w14:paraId="456B89A9" w14:textId="77777777" w:rsidR="005E738F" w:rsidRDefault="00000000">
            <w:pPr>
              <w:pStyle w:val="TAC"/>
            </w:pPr>
            <w:r>
              <w:t>off</w:t>
            </w:r>
          </w:p>
        </w:tc>
        <w:tc>
          <w:tcPr>
            <w:tcW w:w="1607" w:type="auto"/>
          </w:tcPr>
          <w:p w14:paraId="498CEA11" w14:textId="77777777" w:rsidR="005E738F" w:rsidRDefault="00000000">
            <w:pPr>
              <w:pStyle w:val="TAC"/>
            </w:pPr>
            <w:r>
              <w:t>NWT c16 or BT c15</w:t>
            </w:r>
          </w:p>
        </w:tc>
        <w:tc>
          <w:tcPr>
            <w:tcW w:w="1607" w:type="auto"/>
          </w:tcPr>
          <w:p w14:paraId="3DFC6791" w14:textId="77777777" w:rsidR="005E738F" w:rsidRDefault="00000000">
            <w:pPr>
              <w:pStyle w:val="TAC"/>
            </w:pPr>
            <w:r>
              <w:t>PASS</w:t>
            </w:r>
          </w:p>
        </w:tc>
      </w:tr>
      <w:tr w:rsidR="005E738F" w14:paraId="0203DAE6" w14:textId="77777777">
        <w:trPr>
          <w:jc w:val="center"/>
        </w:trPr>
        <w:tc>
          <w:tcPr>
            <w:tcW w:w="1607" w:type="auto"/>
            <w:vMerge/>
          </w:tcPr>
          <w:p w14:paraId="7322B0AB" w14:textId="77777777" w:rsidR="005E738F" w:rsidRDefault="005E738F"/>
        </w:tc>
        <w:tc>
          <w:tcPr>
            <w:tcW w:w="1607" w:type="auto"/>
          </w:tcPr>
          <w:p w14:paraId="14E08277" w14:textId="77777777" w:rsidR="005E738F" w:rsidRDefault="00000000">
            <w:pPr>
              <w:pStyle w:val="TAC"/>
            </w:pPr>
            <w:r>
              <w:t>c31</w:t>
            </w:r>
          </w:p>
        </w:tc>
        <w:tc>
          <w:tcPr>
            <w:tcW w:w="1607" w:type="auto"/>
          </w:tcPr>
          <w:p w14:paraId="03F9C9E7" w14:textId="77777777" w:rsidR="005E738F" w:rsidRDefault="00000000">
            <w:pPr>
              <w:pStyle w:val="TAC"/>
            </w:pPr>
            <w:r>
              <w:t>16.4</w:t>
            </w:r>
          </w:p>
        </w:tc>
        <w:tc>
          <w:tcPr>
            <w:tcW w:w="1607" w:type="auto"/>
          </w:tcPr>
          <w:p w14:paraId="20C35F03" w14:textId="77777777" w:rsidR="005E738F" w:rsidRDefault="00000000">
            <w:pPr>
              <w:pStyle w:val="TAC"/>
            </w:pPr>
            <w:r>
              <w:t>on</w:t>
            </w:r>
          </w:p>
        </w:tc>
        <w:tc>
          <w:tcPr>
            <w:tcW w:w="1607" w:type="auto"/>
          </w:tcPr>
          <w:p w14:paraId="0220C37F" w14:textId="77777777" w:rsidR="005E738F" w:rsidRDefault="00000000">
            <w:pPr>
              <w:pStyle w:val="TAC"/>
            </w:pPr>
            <w:r>
              <w:t>NWT c17</w:t>
            </w:r>
          </w:p>
        </w:tc>
        <w:tc>
          <w:tcPr>
            <w:tcW w:w="1607" w:type="auto"/>
            <w:shd w:val="clear" w:color="auto" w:fill="ADD8E6"/>
          </w:tcPr>
          <w:p w14:paraId="3DF8849A" w14:textId="77777777" w:rsidR="005E738F" w:rsidRDefault="00000000">
            <w:pPr>
              <w:pStyle w:val="TAC"/>
            </w:pPr>
            <w:r>
              <w:t>EXCEED</w:t>
            </w:r>
          </w:p>
        </w:tc>
      </w:tr>
      <w:tr w:rsidR="005E738F" w14:paraId="4DD7B48F" w14:textId="77777777">
        <w:trPr>
          <w:jc w:val="center"/>
        </w:trPr>
        <w:tc>
          <w:tcPr>
            <w:tcW w:w="1607" w:type="auto"/>
            <w:vMerge/>
          </w:tcPr>
          <w:p w14:paraId="68F15097" w14:textId="77777777" w:rsidR="005E738F" w:rsidRDefault="005E738F"/>
        </w:tc>
        <w:tc>
          <w:tcPr>
            <w:tcW w:w="1607" w:type="auto"/>
          </w:tcPr>
          <w:p w14:paraId="0CADA30D" w14:textId="77777777" w:rsidR="005E738F" w:rsidRDefault="00000000">
            <w:pPr>
              <w:pStyle w:val="TAC"/>
            </w:pPr>
            <w:r>
              <w:t>c32</w:t>
            </w:r>
          </w:p>
        </w:tc>
        <w:tc>
          <w:tcPr>
            <w:tcW w:w="1607" w:type="auto"/>
          </w:tcPr>
          <w:p w14:paraId="7C54ED4E" w14:textId="77777777" w:rsidR="005E738F" w:rsidRDefault="00000000">
            <w:pPr>
              <w:pStyle w:val="TAC"/>
            </w:pPr>
            <w:r>
              <w:t>24.4</w:t>
            </w:r>
          </w:p>
        </w:tc>
        <w:tc>
          <w:tcPr>
            <w:tcW w:w="1607" w:type="auto"/>
          </w:tcPr>
          <w:p w14:paraId="6120C364" w14:textId="77777777" w:rsidR="005E738F" w:rsidRDefault="00000000">
            <w:pPr>
              <w:pStyle w:val="TAC"/>
            </w:pPr>
            <w:r>
              <w:t>on</w:t>
            </w:r>
          </w:p>
        </w:tc>
        <w:tc>
          <w:tcPr>
            <w:tcW w:w="1607" w:type="auto"/>
          </w:tcPr>
          <w:p w14:paraId="40F4CF7C" w14:textId="77777777" w:rsidR="005E738F" w:rsidRDefault="00000000">
            <w:pPr>
              <w:pStyle w:val="TAC"/>
            </w:pPr>
            <w:r>
              <w:t>NWT c18</w:t>
            </w:r>
          </w:p>
        </w:tc>
        <w:tc>
          <w:tcPr>
            <w:tcW w:w="1607" w:type="auto"/>
            <w:shd w:val="clear" w:color="auto" w:fill="ADD8E6"/>
          </w:tcPr>
          <w:p w14:paraId="0AC8A111" w14:textId="77777777" w:rsidR="005E738F" w:rsidRDefault="00000000">
            <w:pPr>
              <w:pStyle w:val="TAC"/>
            </w:pPr>
            <w:r>
              <w:t>EXCEED</w:t>
            </w:r>
          </w:p>
        </w:tc>
      </w:tr>
      <w:tr w:rsidR="005E738F" w14:paraId="37BD3C7C" w14:textId="77777777">
        <w:trPr>
          <w:jc w:val="center"/>
        </w:trPr>
        <w:tc>
          <w:tcPr>
            <w:tcW w:w="1607" w:type="auto"/>
            <w:vMerge/>
          </w:tcPr>
          <w:p w14:paraId="6736B24E" w14:textId="77777777" w:rsidR="005E738F" w:rsidRDefault="005E738F"/>
        </w:tc>
        <w:tc>
          <w:tcPr>
            <w:tcW w:w="1607" w:type="auto"/>
          </w:tcPr>
          <w:p w14:paraId="38634ACE" w14:textId="77777777" w:rsidR="005E738F" w:rsidRDefault="00000000">
            <w:pPr>
              <w:pStyle w:val="TAC"/>
            </w:pPr>
            <w:r>
              <w:t>c33</w:t>
            </w:r>
          </w:p>
        </w:tc>
        <w:tc>
          <w:tcPr>
            <w:tcW w:w="1607" w:type="auto"/>
          </w:tcPr>
          <w:p w14:paraId="54398CF6" w14:textId="77777777" w:rsidR="005E738F" w:rsidRDefault="00000000">
            <w:pPr>
              <w:pStyle w:val="TAC"/>
            </w:pPr>
            <w:r>
              <w:t>32</w:t>
            </w:r>
          </w:p>
        </w:tc>
        <w:tc>
          <w:tcPr>
            <w:tcW w:w="1607" w:type="auto"/>
          </w:tcPr>
          <w:p w14:paraId="3EE1A830" w14:textId="77777777" w:rsidR="005E738F" w:rsidRDefault="00000000">
            <w:pPr>
              <w:pStyle w:val="TAC"/>
            </w:pPr>
            <w:r>
              <w:t>on</w:t>
            </w:r>
          </w:p>
        </w:tc>
        <w:tc>
          <w:tcPr>
            <w:tcW w:w="1607" w:type="auto"/>
          </w:tcPr>
          <w:p w14:paraId="71FE05B6" w14:textId="77777777" w:rsidR="005E738F" w:rsidRDefault="00000000">
            <w:pPr>
              <w:pStyle w:val="TAC"/>
            </w:pPr>
            <w:r>
              <w:t>NWT c20 or BT c19</w:t>
            </w:r>
          </w:p>
        </w:tc>
        <w:tc>
          <w:tcPr>
            <w:tcW w:w="1607" w:type="auto"/>
          </w:tcPr>
          <w:p w14:paraId="392E13E0" w14:textId="77777777" w:rsidR="005E738F" w:rsidRDefault="00000000">
            <w:pPr>
              <w:pStyle w:val="TAC"/>
            </w:pPr>
            <w:r>
              <w:t>PASS</w:t>
            </w:r>
          </w:p>
        </w:tc>
      </w:tr>
      <w:tr w:rsidR="005E738F" w14:paraId="1EC2AC5F" w14:textId="77777777">
        <w:trPr>
          <w:jc w:val="center"/>
        </w:trPr>
        <w:tc>
          <w:tcPr>
            <w:tcW w:w="1607" w:type="auto"/>
            <w:vMerge/>
          </w:tcPr>
          <w:p w14:paraId="71C63F27" w14:textId="77777777" w:rsidR="005E738F" w:rsidRDefault="005E738F"/>
        </w:tc>
        <w:tc>
          <w:tcPr>
            <w:tcW w:w="1607" w:type="auto"/>
          </w:tcPr>
          <w:p w14:paraId="5D71C0C3" w14:textId="77777777" w:rsidR="005E738F" w:rsidRDefault="00000000">
            <w:pPr>
              <w:pStyle w:val="TAC"/>
            </w:pPr>
            <w:r>
              <w:t>c34</w:t>
            </w:r>
          </w:p>
        </w:tc>
        <w:tc>
          <w:tcPr>
            <w:tcW w:w="1607" w:type="auto"/>
          </w:tcPr>
          <w:p w14:paraId="6FFCF3F2" w14:textId="77777777" w:rsidR="005E738F" w:rsidRDefault="00000000">
            <w:pPr>
              <w:pStyle w:val="TAC"/>
            </w:pPr>
            <w:r>
              <w:t>48</w:t>
            </w:r>
          </w:p>
        </w:tc>
        <w:tc>
          <w:tcPr>
            <w:tcW w:w="1607" w:type="auto"/>
          </w:tcPr>
          <w:p w14:paraId="56277576" w14:textId="77777777" w:rsidR="005E738F" w:rsidRDefault="00000000">
            <w:pPr>
              <w:pStyle w:val="TAC"/>
            </w:pPr>
            <w:r>
              <w:t>on</w:t>
            </w:r>
          </w:p>
        </w:tc>
        <w:tc>
          <w:tcPr>
            <w:tcW w:w="1607" w:type="auto"/>
          </w:tcPr>
          <w:p w14:paraId="42D21518" w14:textId="77777777" w:rsidR="005E738F" w:rsidRDefault="00000000">
            <w:pPr>
              <w:pStyle w:val="TAC"/>
            </w:pPr>
            <w:r>
              <w:t>NWT c22 or BT c21</w:t>
            </w:r>
          </w:p>
        </w:tc>
        <w:tc>
          <w:tcPr>
            <w:tcW w:w="1607" w:type="auto"/>
          </w:tcPr>
          <w:p w14:paraId="108022C5" w14:textId="77777777" w:rsidR="005E738F" w:rsidRDefault="00000000">
            <w:pPr>
              <w:pStyle w:val="TAC"/>
            </w:pPr>
            <w:r>
              <w:t>PASS</w:t>
            </w:r>
          </w:p>
        </w:tc>
      </w:tr>
      <w:tr w:rsidR="005E738F" w14:paraId="4E78F251" w14:textId="77777777">
        <w:trPr>
          <w:jc w:val="center"/>
        </w:trPr>
        <w:tc>
          <w:tcPr>
            <w:tcW w:w="1607" w:type="auto"/>
            <w:vMerge/>
          </w:tcPr>
          <w:p w14:paraId="2D5B72F5" w14:textId="77777777" w:rsidR="005E738F" w:rsidRDefault="005E738F"/>
        </w:tc>
        <w:tc>
          <w:tcPr>
            <w:tcW w:w="1607" w:type="auto"/>
          </w:tcPr>
          <w:p w14:paraId="2855EE8E" w14:textId="77777777" w:rsidR="005E738F" w:rsidRDefault="00000000">
            <w:pPr>
              <w:pStyle w:val="TAC"/>
            </w:pPr>
            <w:r>
              <w:t>c35</w:t>
            </w:r>
          </w:p>
        </w:tc>
        <w:tc>
          <w:tcPr>
            <w:tcW w:w="1607" w:type="auto"/>
          </w:tcPr>
          <w:p w14:paraId="03AD975B" w14:textId="77777777" w:rsidR="005E738F" w:rsidRDefault="00000000">
            <w:pPr>
              <w:pStyle w:val="TAC"/>
            </w:pPr>
            <w:r>
              <w:t>64</w:t>
            </w:r>
          </w:p>
        </w:tc>
        <w:tc>
          <w:tcPr>
            <w:tcW w:w="1607" w:type="auto"/>
          </w:tcPr>
          <w:p w14:paraId="35942266" w14:textId="77777777" w:rsidR="005E738F" w:rsidRDefault="00000000">
            <w:pPr>
              <w:pStyle w:val="TAC"/>
            </w:pPr>
            <w:r>
              <w:t>on</w:t>
            </w:r>
          </w:p>
        </w:tc>
        <w:tc>
          <w:tcPr>
            <w:tcW w:w="1607" w:type="auto"/>
          </w:tcPr>
          <w:p w14:paraId="0EF88092" w14:textId="77777777" w:rsidR="005E738F" w:rsidRDefault="00000000">
            <w:pPr>
              <w:pStyle w:val="TAC"/>
            </w:pPr>
            <w:r>
              <w:t>NWT c23 or BT c22</w:t>
            </w:r>
          </w:p>
        </w:tc>
        <w:tc>
          <w:tcPr>
            <w:tcW w:w="1607" w:type="auto"/>
          </w:tcPr>
          <w:p w14:paraId="6E690886" w14:textId="77777777" w:rsidR="005E738F" w:rsidRDefault="00000000">
            <w:pPr>
              <w:pStyle w:val="TAC"/>
            </w:pPr>
            <w:r>
              <w:t>PASS</w:t>
            </w:r>
          </w:p>
        </w:tc>
      </w:tr>
      <w:tr w:rsidR="005E738F" w14:paraId="6170CBF7" w14:textId="77777777">
        <w:trPr>
          <w:jc w:val="center"/>
        </w:trPr>
        <w:tc>
          <w:tcPr>
            <w:tcW w:w="1607" w:type="auto"/>
            <w:vMerge/>
          </w:tcPr>
          <w:p w14:paraId="10F4EE29" w14:textId="77777777" w:rsidR="005E738F" w:rsidRDefault="005E738F"/>
        </w:tc>
        <w:tc>
          <w:tcPr>
            <w:tcW w:w="1607" w:type="auto"/>
          </w:tcPr>
          <w:p w14:paraId="1F61617B" w14:textId="77777777" w:rsidR="005E738F" w:rsidRDefault="00000000">
            <w:pPr>
              <w:pStyle w:val="TAC"/>
            </w:pPr>
            <w:r>
              <w:t>c36</w:t>
            </w:r>
          </w:p>
        </w:tc>
        <w:tc>
          <w:tcPr>
            <w:tcW w:w="1607" w:type="auto"/>
          </w:tcPr>
          <w:p w14:paraId="75E56334" w14:textId="77777777" w:rsidR="005E738F" w:rsidRDefault="00000000">
            <w:pPr>
              <w:pStyle w:val="TAC"/>
            </w:pPr>
            <w:r>
              <w:t>80</w:t>
            </w:r>
          </w:p>
        </w:tc>
        <w:tc>
          <w:tcPr>
            <w:tcW w:w="1607" w:type="auto"/>
          </w:tcPr>
          <w:p w14:paraId="7C1BB294" w14:textId="77777777" w:rsidR="005E738F" w:rsidRDefault="00000000">
            <w:pPr>
              <w:pStyle w:val="TAC"/>
            </w:pPr>
            <w:r>
              <w:t>on</w:t>
            </w:r>
          </w:p>
        </w:tc>
        <w:tc>
          <w:tcPr>
            <w:tcW w:w="1607" w:type="auto"/>
          </w:tcPr>
          <w:p w14:paraId="4D9EDF29" w14:textId="77777777" w:rsidR="005E738F" w:rsidRDefault="00000000">
            <w:pPr>
              <w:pStyle w:val="TAC"/>
            </w:pPr>
            <w:r>
              <w:t>NWT c23 or BT c22</w:t>
            </w:r>
          </w:p>
        </w:tc>
        <w:tc>
          <w:tcPr>
            <w:tcW w:w="1607" w:type="auto"/>
          </w:tcPr>
          <w:p w14:paraId="62E40A6C" w14:textId="77777777" w:rsidR="005E738F" w:rsidRDefault="00000000">
            <w:pPr>
              <w:pStyle w:val="TAC"/>
            </w:pPr>
            <w:r>
              <w:t>PASS</w:t>
            </w:r>
          </w:p>
        </w:tc>
      </w:tr>
      <w:tr w:rsidR="005E738F" w14:paraId="695A9C34" w14:textId="77777777">
        <w:trPr>
          <w:jc w:val="center"/>
        </w:trPr>
        <w:tc>
          <w:tcPr>
            <w:tcW w:w="1607" w:type="auto"/>
            <w:vMerge w:val="restart"/>
          </w:tcPr>
          <w:p w14:paraId="3F4DB0CD" w14:textId="77777777" w:rsidR="005E738F" w:rsidRDefault="00000000">
            <w:pPr>
              <w:pStyle w:val="TAC"/>
            </w:pPr>
            <w:r>
              <w:t>b</w:t>
            </w:r>
          </w:p>
        </w:tc>
        <w:tc>
          <w:tcPr>
            <w:tcW w:w="1607" w:type="auto"/>
          </w:tcPr>
          <w:p w14:paraId="22847BCC" w14:textId="77777777" w:rsidR="005E738F" w:rsidRDefault="00000000">
            <w:pPr>
              <w:pStyle w:val="TAC"/>
            </w:pPr>
            <w:r>
              <w:t>c24</w:t>
            </w:r>
          </w:p>
        </w:tc>
        <w:tc>
          <w:tcPr>
            <w:tcW w:w="1607" w:type="auto"/>
          </w:tcPr>
          <w:p w14:paraId="4F8DF3FC" w14:textId="77777777" w:rsidR="005E738F" w:rsidRDefault="00000000">
            <w:pPr>
              <w:pStyle w:val="TAC"/>
            </w:pPr>
            <w:r>
              <w:t>16.4</w:t>
            </w:r>
          </w:p>
        </w:tc>
        <w:tc>
          <w:tcPr>
            <w:tcW w:w="1607" w:type="auto"/>
          </w:tcPr>
          <w:p w14:paraId="13D5F134" w14:textId="77777777" w:rsidR="005E738F" w:rsidRDefault="00000000">
            <w:pPr>
              <w:pStyle w:val="TAC"/>
            </w:pPr>
            <w:r>
              <w:t>off</w:t>
            </w:r>
          </w:p>
        </w:tc>
        <w:tc>
          <w:tcPr>
            <w:tcW w:w="1607" w:type="auto"/>
          </w:tcPr>
          <w:p w14:paraId="11930586" w14:textId="77777777" w:rsidR="005E738F" w:rsidRDefault="00000000">
            <w:pPr>
              <w:pStyle w:val="TAC"/>
            </w:pPr>
            <w:r>
              <w:t>NWT c09</w:t>
            </w:r>
          </w:p>
        </w:tc>
        <w:tc>
          <w:tcPr>
            <w:tcW w:w="1607" w:type="auto"/>
            <w:shd w:val="clear" w:color="auto" w:fill="ADD8E6"/>
          </w:tcPr>
          <w:p w14:paraId="5047B0E8" w14:textId="77777777" w:rsidR="005E738F" w:rsidRDefault="00000000">
            <w:pPr>
              <w:pStyle w:val="TAC"/>
            </w:pPr>
            <w:r>
              <w:t>EXCEED</w:t>
            </w:r>
          </w:p>
        </w:tc>
      </w:tr>
      <w:tr w:rsidR="005E738F" w14:paraId="163C647F" w14:textId="77777777">
        <w:trPr>
          <w:jc w:val="center"/>
        </w:trPr>
        <w:tc>
          <w:tcPr>
            <w:tcW w:w="1607" w:type="auto"/>
            <w:vMerge/>
          </w:tcPr>
          <w:p w14:paraId="5427749F" w14:textId="77777777" w:rsidR="005E738F" w:rsidRDefault="005E738F"/>
        </w:tc>
        <w:tc>
          <w:tcPr>
            <w:tcW w:w="1607" w:type="auto"/>
          </w:tcPr>
          <w:p w14:paraId="08B1C9A9" w14:textId="77777777" w:rsidR="005E738F" w:rsidRDefault="00000000">
            <w:pPr>
              <w:pStyle w:val="TAC"/>
            </w:pPr>
            <w:r>
              <w:t>c25</w:t>
            </w:r>
          </w:p>
        </w:tc>
        <w:tc>
          <w:tcPr>
            <w:tcW w:w="1607" w:type="auto"/>
          </w:tcPr>
          <w:p w14:paraId="27922054" w14:textId="77777777" w:rsidR="005E738F" w:rsidRDefault="00000000">
            <w:pPr>
              <w:pStyle w:val="TAC"/>
            </w:pPr>
            <w:r>
              <w:t>24.4</w:t>
            </w:r>
          </w:p>
        </w:tc>
        <w:tc>
          <w:tcPr>
            <w:tcW w:w="1607" w:type="auto"/>
          </w:tcPr>
          <w:p w14:paraId="2BEEF861" w14:textId="77777777" w:rsidR="005E738F" w:rsidRDefault="00000000">
            <w:pPr>
              <w:pStyle w:val="TAC"/>
            </w:pPr>
            <w:r>
              <w:t>off</w:t>
            </w:r>
          </w:p>
        </w:tc>
        <w:tc>
          <w:tcPr>
            <w:tcW w:w="1607" w:type="auto"/>
          </w:tcPr>
          <w:p w14:paraId="09BB6E1E" w14:textId="77777777" w:rsidR="005E738F" w:rsidRDefault="00000000">
            <w:pPr>
              <w:pStyle w:val="TAC"/>
            </w:pPr>
            <w:r>
              <w:t>NWT c10</w:t>
            </w:r>
          </w:p>
        </w:tc>
        <w:tc>
          <w:tcPr>
            <w:tcW w:w="1607" w:type="auto"/>
            <w:shd w:val="clear" w:color="auto" w:fill="ADD8E6"/>
          </w:tcPr>
          <w:p w14:paraId="767C364F" w14:textId="77777777" w:rsidR="005E738F" w:rsidRDefault="00000000">
            <w:pPr>
              <w:pStyle w:val="TAC"/>
            </w:pPr>
            <w:r>
              <w:t>EXCEED</w:t>
            </w:r>
          </w:p>
        </w:tc>
      </w:tr>
      <w:tr w:rsidR="005E738F" w14:paraId="11101F33" w14:textId="77777777">
        <w:trPr>
          <w:jc w:val="center"/>
        </w:trPr>
        <w:tc>
          <w:tcPr>
            <w:tcW w:w="1607" w:type="auto"/>
            <w:vMerge/>
          </w:tcPr>
          <w:p w14:paraId="25E80FEA" w14:textId="77777777" w:rsidR="005E738F" w:rsidRDefault="005E738F"/>
        </w:tc>
        <w:tc>
          <w:tcPr>
            <w:tcW w:w="1607" w:type="auto"/>
          </w:tcPr>
          <w:p w14:paraId="52B74B30" w14:textId="77777777" w:rsidR="005E738F" w:rsidRDefault="00000000">
            <w:pPr>
              <w:pStyle w:val="TAC"/>
            </w:pPr>
            <w:r>
              <w:t>c26</w:t>
            </w:r>
          </w:p>
        </w:tc>
        <w:tc>
          <w:tcPr>
            <w:tcW w:w="1607" w:type="auto"/>
          </w:tcPr>
          <w:p w14:paraId="5CCC5FB4" w14:textId="77777777" w:rsidR="005E738F" w:rsidRDefault="00000000">
            <w:pPr>
              <w:pStyle w:val="TAC"/>
            </w:pPr>
            <w:r>
              <w:t>32</w:t>
            </w:r>
          </w:p>
        </w:tc>
        <w:tc>
          <w:tcPr>
            <w:tcW w:w="1607" w:type="auto"/>
          </w:tcPr>
          <w:p w14:paraId="2780727B" w14:textId="77777777" w:rsidR="005E738F" w:rsidRDefault="00000000">
            <w:pPr>
              <w:pStyle w:val="TAC"/>
            </w:pPr>
            <w:r>
              <w:t>off</w:t>
            </w:r>
          </w:p>
        </w:tc>
        <w:tc>
          <w:tcPr>
            <w:tcW w:w="1607" w:type="auto"/>
          </w:tcPr>
          <w:p w14:paraId="05B4965A" w14:textId="77777777" w:rsidR="005E738F" w:rsidRDefault="00000000">
            <w:pPr>
              <w:pStyle w:val="TAC"/>
            </w:pPr>
            <w:r>
              <w:t>NWT c12 or BT c11</w:t>
            </w:r>
          </w:p>
        </w:tc>
        <w:tc>
          <w:tcPr>
            <w:tcW w:w="1607" w:type="auto"/>
          </w:tcPr>
          <w:p w14:paraId="7BF8C0FA" w14:textId="77777777" w:rsidR="005E738F" w:rsidRDefault="00000000">
            <w:pPr>
              <w:pStyle w:val="TAC"/>
            </w:pPr>
            <w:r>
              <w:t>PASS</w:t>
            </w:r>
          </w:p>
        </w:tc>
      </w:tr>
      <w:tr w:rsidR="005E738F" w14:paraId="77DB7D81" w14:textId="77777777">
        <w:trPr>
          <w:jc w:val="center"/>
        </w:trPr>
        <w:tc>
          <w:tcPr>
            <w:tcW w:w="1607" w:type="auto"/>
            <w:vMerge/>
          </w:tcPr>
          <w:p w14:paraId="32899C0E" w14:textId="77777777" w:rsidR="005E738F" w:rsidRDefault="005E738F"/>
        </w:tc>
        <w:tc>
          <w:tcPr>
            <w:tcW w:w="1607" w:type="auto"/>
          </w:tcPr>
          <w:p w14:paraId="64348539" w14:textId="77777777" w:rsidR="005E738F" w:rsidRDefault="00000000">
            <w:pPr>
              <w:pStyle w:val="TAC"/>
            </w:pPr>
            <w:r>
              <w:t>c27</w:t>
            </w:r>
          </w:p>
        </w:tc>
        <w:tc>
          <w:tcPr>
            <w:tcW w:w="1607" w:type="auto"/>
          </w:tcPr>
          <w:p w14:paraId="4DE7C821" w14:textId="77777777" w:rsidR="005E738F" w:rsidRDefault="00000000">
            <w:pPr>
              <w:pStyle w:val="TAC"/>
            </w:pPr>
            <w:r>
              <w:t>48</w:t>
            </w:r>
          </w:p>
        </w:tc>
        <w:tc>
          <w:tcPr>
            <w:tcW w:w="1607" w:type="auto"/>
          </w:tcPr>
          <w:p w14:paraId="4FF56D75" w14:textId="77777777" w:rsidR="005E738F" w:rsidRDefault="00000000">
            <w:pPr>
              <w:pStyle w:val="TAC"/>
            </w:pPr>
            <w:r>
              <w:t>off</w:t>
            </w:r>
          </w:p>
        </w:tc>
        <w:tc>
          <w:tcPr>
            <w:tcW w:w="1607" w:type="auto"/>
          </w:tcPr>
          <w:p w14:paraId="157508AF" w14:textId="77777777" w:rsidR="005E738F" w:rsidRDefault="00000000">
            <w:pPr>
              <w:pStyle w:val="TAC"/>
            </w:pPr>
            <w:r>
              <w:t>NWT c14 or BT c13</w:t>
            </w:r>
          </w:p>
        </w:tc>
        <w:tc>
          <w:tcPr>
            <w:tcW w:w="1607" w:type="auto"/>
          </w:tcPr>
          <w:p w14:paraId="45DAD99F" w14:textId="77777777" w:rsidR="005E738F" w:rsidRDefault="00000000">
            <w:pPr>
              <w:pStyle w:val="TAC"/>
            </w:pPr>
            <w:r>
              <w:t>PASS</w:t>
            </w:r>
          </w:p>
        </w:tc>
      </w:tr>
      <w:tr w:rsidR="005E738F" w14:paraId="03E20116" w14:textId="77777777">
        <w:trPr>
          <w:jc w:val="center"/>
        </w:trPr>
        <w:tc>
          <w:tcPr>
            <w:tcW w:w="1607" w:type="auto"/>
            <w:vMerge/>
          </w:tcPr>
          <w:p w14:paraId="3A6AA869" w14:textId="77777777" w:rsidR="005E738F" w:rsidRDefault="005E738F"/>
        </w:tc>
        <w:tc>
          <w:tcPr>
            <w:tcW w:w="1607" w:type="auto"/>
          </w:tcPr>
          <w:p w14:paraId="28CBA960" w14:textId="77777777" w:rsidR="005E738F" w:rsidRDefault="00000000">
            <w:pPr>
              <w:pStyle w:val="TAC"/>
            </w:pPr>
            <w:r>
              <w:t>c28</w:t>
            </w:r>
          </w:p>
        </w:tc>
        <w:tc>
          <w:tcPr>
            <w:tcW w:w="1607" w:type="auto"/>
          </w:tcPr>
          <w:p w14:paraId="282D8A90" w14:textId="77777777" w:rsidR="005E738F" w:rsidRDefault="00000000">
            <w:pPr>
              <w:pStyle w:val="TAC"/>
            </w:pPr>
            <w:r>
              <w:t>64</w:t>
            </w:r>
          </w:p>
        </w:tc>
        <w:tc>
          <w:tcPr>
            <w:tcW w:w="1607" w:type="auto"/>
          </w:tcPr>
          <w:p w14:paraId="7629831C" w14:textId="77777777" w:rsidR="005E738F" w:rsidRDefault="00000000">
            <w:pPr>
              <w:pStyle w:val="TAC"/>
            </w:pPr>
            <w:r>
              <w:t>off</w:t>
            </w:r>
          </w:p>
        </w:tc>
        <w:tc>
          <w:tcPr>
            <w:tcW w:w="1607" w:type="auto"/>
          </w:tcPr>
          <w:p w14:paraId="3197D058" w14:textId="77777777" w:rsidR="005E738F" w:rsidRDefault="00000000">
            <w:pPr>
              <w:pStyle w:val="TAC"/>
            </w:pPr>
            <w:r>
              <w:t>NWT c15 or BT c14</w:t>
            </w:r>
          </w:p>
        </w:tc>
        <w:tc>
          <w:tcPr>
            <w:tcW w:w="1607" w:type="auto"/>
          </w:tcPr>
          <w:p w14:paraId="28208D85" w14:textId="77777777" w:rsidR="005E738F" w:rsidRDefault="00000000">
            <w:pPr>
              <w:pStyle w:val="TAC"/>
            </w:pPr>
            <w:r>
              <w:t>PASS</w:t>
            </w:r>
          </w:p>
        </w:tc>
      </w:tr>
      <w:tr w:rsidR="005E738F" w14:paraId="1E1240F8" w14:textId="77777777">
        <w:trPr>
          <w:jc w:val="center"/>
        </w:trPr>
        <w:tc>
          <w:tcPr>
            <w:tcW w:w="1607" w:type="auto"/>
            <w:vMerge/>
          </w:tcPr>
          <w:p w14:paraId="10504D56" w14:textId="77777777" w:rsidR="005E738F" w:rsidRDefault="005E738F"/>
        </w:tc>
        <w:tc>
          <w:tcPr>
            <w:tcW w:w="1607" w:type="auto"/>
          </w:tcPr>
          <w:p w14:paraId="73B39363" w14:textId="77777777" w:rsidR="005E738F" w:rsidRDefault="00000000">
            <w:pPr>
              <w:pStyle w:val="TAC"/>
            </w:pPr>
            <w:r>
              <w:t>c29</w:t>
            </w:r>
          </w:p>
        </w:tc>
        <w:tc>
          <w:tcPr>
            <w:tcW w:w="1607" w:type="auto"/>
          </w:tcPr>
          <w:p w14:paraId="4B2A312E" w14:textId="77777777" w:rsidR="005E738F" w:rsidRDefault="00000000">
            <w:pPr>
              <w:pStyle w:val="TAC"/>
            </w:pPr>
            <w:r>
              <w:t>80</w:t>
            </w:r>
          </w:p>
        </w:tc>
        <w:tc>
          <w:tcPr>
            <w:tcW w:w="1607" w:type="auto"/>
          </w:tcPr>
          <w:p w14:paraId="2CAD8110" w14:textId="77777777" w:rsidR="005E738F" w:rsidRDefault="00000000">
            <w:pPr>
              <w:pStyle w:val="TAC"/>
            </w:pPr>
            <w:r>
              <w:t>off</w:t>
            </w:r>
          </w:p>
        </w:tc>
        <w:tc>
          <w:tcPr>
            <w:tcW w:w="1607" w:type="auto"/>
          </w:tcPr>
          <w:p w14:paraId="173D0401" w14:textId="77777777" w:rsidR="005E738F" w:rsidRDefault="00000000">
            <w:pPr>
              <w:pStyle w:val="TAC"/>
            </w:pPr>
            <w:r>
              <w:t>NWT c15 or BT c14</w:t>
            </w:r>
          </w:p>
        </w:tc>
        <w:tc>
          <w:tcPr>
            <w:tcW w:w="1607" w:type="auto"/>
          </w:tcPr>
          <w:p w14:paraId="1ACF4EE4" w14:textId="77777777" w:rsidR="005E738F" w:rsidRDefault="00000000">
            <w:pPr>
              <w:pStyle w:val="TAC"/>
            </w:pPr>
            <w:r>
              <w:t>PASS</w:t>
            </w:r>
          </w:p>
        </w:tc>
      </w:tr>
      <w:tr w:rsidR="005E738F" w14:paraId="21EBB1D0" w14:textId="77777777">
        <w:trPr>
          <w:jc w:val="center"/>
        </w:trPr>
        <w:tc>
          <w:tcPr>
            <w:tcW w:w="1607" w:type="auto"/>
            <w:vMerge/>
          </w:tcPr>
          <w:p w14:paraId="3D533027" w14:textId="77777777" w:rsidR="005E738F" w:rsidRDefault="005E738F"/>
        </w:tc>
        <w:tc>
          <w:tcPr>
            <w:tcW w:w="1607" w:type="auto"/>
          </w:tcPr>
          <w:p w14:paraId="3B6B1BA4" w14:textId="77777777" w:rsidR="005E738F" w:rsidRDefault="00000000">
            <w:pPr>
              <w:pStyle w:val="TAC"/>
            </w:pPr>
            <w:r>
              <w:t>c30</w:t>
            </w:r>
          </w:p>
        </w:tc>
        <w:tc>
          <w:tcPr>
            <w:tcW w:w="1607" w:type="auto"/>
          </w:tcPr>
          <w:p w14:paraId="17102365" w14:textId="77777777" w:rsidR="005E738F" w:rsidRDefault="00000000">
            <w:pPr>
              <w:pStyle w:val="TAC"/>
            </w:pPr>
            <w:r>
              <w:t>96</w:t>
            </w:r>
          </w:p>
        </w:tc>
        <w:tc>
          <w:tcPr>
            <w:tcW w:w="1607" w:type="auto"/>
          </w:tcPr>
          <w:p w14:paraId="612A91BC" w14:textId="77777777" w:rsidR="005E738F" w:rsidRDefault="00000000">
            <w:pPr>
              <w:pStyle w:val="TAC"/>
            </w:pPr>
            <w:r>
              <w:t>off</w:t>
            </w:r>
          </w:p>
        </w:tc>
        <w:tc>
          <w:tcPr>
            <w:tcW w:w="1607" w:type="auto"/>
          </w:tcPr>
          <w:p w14:paraId="3925D468" w14:textId="77777777" w:rsidR="005E738F" w:rsidRDefault="00000000">
            <w:pPr>
              <w:pStyle w:val="TAC"/>
            </w:pPr>
            <w:r>
              <w:t>NWT c16 or BT c15</w:t>
            </w:r>
          </w:p>
        </w:tc>
        <w:tc>
          <w:tcPr>
            <w:tcW w:w="1607" w:type="auto"/>
          </w:tcPr>
          <w:p w14:paraId="7B525DF6" w14:textId="77777777" w:rsidR="005E738F" w:rsidRDefault="00000000">
            <w:pPr>
              <w:pStyle w:val="TAC"/>
            </w:pPr>
            <w:r>
              <w:t>PASS</w:t>
            </w:r>
          </w:p>
        </w:tc>
      </w:tr>
      <w:tr w:rsidR="005E738F" w14:paraId="7BEFF800" w14:textId="77777777">
        <w:trPr>
          <w:jc w:val="center"/>
        </w:trPr>
        <w:tc>
          <w:tcPr>
            <w:tcW w:w="1607" w:type="auto"/>
            <w:vMerge/>
          </w:tcPr>
          <w:p w14:paraId="6A112D62" w14:textId="77777777" w:rsidR="005E738F" w:rsidRDefault="005E738F"/>
        </w:tc>
        <w:tc>
          <w:tcPr>
            <w:tcW w:w="1607" w:type="auto"/>
          </w:tcPr>
          <w:p w14:paraId="30070AFA" w14:textId="77777777" w:rsidR="005E738F" w:rsidRDefault="00000000">
            <w:pPr>
              <w:pStyle w:val="TAC"/>
            </w:pPr>
            <w:r>
              <w:t>c31</w:t>
            </w:r>
          </w:p>
        </w:tc>
        <w:tc>
          <w:tcPr>
            <w:tcW w:w="1607" w:type="auto"/>
          </w:tcPr>
          <w:p w14:paraId="193CF4C3" w14:textId="77777777" w:rsidR="005E738F" w:rsidRDefault="00000000">
            <w:pPr>
              <w:pStyle w:val="TAC"/>
            </w:pPr>
            <w:r>
              <w:t>16.4</w:t>
            </w:r>
          </w:p>
        </w:tc>
        <w:tc>
          <w:tcPr>
            <w:tcW w:w="1607" w:type="auto"/>
          </w:tcPr>
          <w:p w14:paraId="52868B72" w14:textId="77777777" w:rsidR="005E738F" w:rsidRDefault="00000000">
            <w:pPr>
              <w:pStyle w:val="TAC"/>
            </w:pPr>
            <w:r>
              <w:t>on</w:t>
            </w:r>
          </w:p>
        </w:tc>
        <w:tc>
          <w:tcPr>
            <w:tcW w:w="1607" w:type="auto"/>
          </w:tcPr>
          <w:p w14:paraId="0EA06D82" w14:textId="77777777" w:rsidR="005E738F" w:rsidRDefault="00000000">
            <w:pPr>
              <w:pStyle w:val="TAC"/>
            </w:pPr>
            <w:r>
              <w:t>NWT c17</w:t>
            </w:r>
          </w:p>
        </w:tc>
        <w:tc>
          <w:tcPr>
            <w:tcW w:w="1607" w:type="auto"/>
            <w:shd w:val="clear" w:color="auto" w:fill="ADD8E6"/>
          </w:tcPr>
          <w:p w14:paraId="3B95C694" w14:textId="77777777" w:rsidR="005E738F" w:rsidRDefault="00000000">
            <w:pPr>
              <w:pStyle w:val="TAC"/>
            </w:pPr>
            <w:r>
              <w:t>EXCEED</w:t>
            </w:r>
          </w:p>
        </w:tc>
      </w:tr>
      <w:tr w:rsidR="005E738F" w14:paraId="24AC4B7A" w14:textId="77777777">
        <w:trPr>
          <w:jc w:val="center"/>
        </w:trPr>
        <w:tc>
          <w:tcPr>
            <w:tcW w:w="1607" w:type="auto"/>
            <w:vMerge/>
          </w:tcPr>
          <w:p w14:paraId="400A08D8" w14:textId="77777777" w:rsidR="005E738F" w:rsidRDefault="005E738F"/>
        </w:tc>
        <w:tc>
          <w:tcPr>
            <w:tcW w:w="1607" w:type="auto"/>
          </w:tcPr>
          <w:p w14:paraId="5C020F39" w14:textId="77777777" w:rsidR="005E738F" w:rsidRDefault="00000000">
            <w:pPr>
              <w:pStyle w:val="TAC"/>
            </w:pPr>
            <w:r>
              <w:t>c32</w:t>
            </w:r>
          </w:p>
        </w:tc>
        <w:tc>
          <w:tcPr>
            <w:tcW w:w="1607" w:type="auto"/>
          </w:tcPr>
          <w:p w14:paraId="560EE5DB" w14:textId="77777777" w:rsidR="005E738F" w:rsidRDefault="00000000">
            <w:pPr>
              <w:pStyle w:val="TAC"/>
            </w:pPr>
            <w:r>
              <w:t>24.4</w:t>
            </w:r>
          </w:p>
        </w:tc>
        <w:tc>
          <w:tcPr>
            <w:tcW w:w="1607" w:type="auto"/>
          </w:tcPr>
          <w:p w14:paraId="1494EED5" w14:textId="77777777" w:rsidR="005E738F" w:rsidRDefault="00000000">
            <w:pPr>
              <w:pStyle w:val="TAC"/>
            </w:pPr>
            <w:r>
              <w:t>on</w:t>
            </w:r>
          </w:p>
        </w:tc>
        <w:tc>
          <w:tcPr>
            <w:tcW w:w="1607" w:type="auto"/>
          </w:tcPr>
          <w:p w14:paraId="309B26EA" w14:textId="77777777" w:rsidR="005E738F" w:rsidRDefault="00000000">
            <w:pPr>
              <w:pStyle w:val="TAC"/>
            </w:pPr>
            <w:r>
              <w:t>NWT c18</w:t>
            </w:r>
          </w:p>
        </w:tc>
        <w:tc>
          <w:tcPr>
            <w:tcW w:w="1607" w:type="auto"/>
            <w:shd w:val="clear" w:color="auto" w:fill="ADD8E6"/>
          </w:tcPr>
          <w:p w14:paraId="4B30A810" w14:textId="77777777" w:rsidR="005E738F" w:rsidRDefault="00000000">
            <w:pPr>
              <w:pStyle w:val="TAC"/>
            </w:pPr>
            <w:r>
              <w:t>EXCEED</w:t>
            </w:r>
          </w:p>
        </w:tc>
      </w:tr>
      <w:tr w:rsidR="005E738F" w14:paraId="089F24EA" w14:textId="77777777">
        <w:trPr>
          <w:jc w:val="center"/>
        </w:trPr>
        <w:tc>
          <w:tcPr>
            <w:tcW w:w="1607" w:type="auto"/>
            <w:vMerge/>
          </w:tcPr>
          <w:p w14:paraId="00D83CC0" w14:textId="77777777" w:rsidR="005E738F" w:rsidRDefault="005E738F"/>
        </w:tc>
        <w:tc>
          <w:tcPr>
            <w:tcW w:w="1607" w:type="auto"/>
          </w:tcPr>
          <w:p w14:paraId="029F326C" w14:textId="77777777" w:rsidR="005E738F" w:rsidRDefault="00000000">
            <w:pPr>
              <w:pStyle w:val="TAC"/>
            </w:pPr>
            <w:r>
              <w:t>c33</w:t>
            </w:r>
          </w:p>
        </w:tc>
        <w:tc>
          <w:tcPr>
            <w:tcW w:w="1607" w:type="auto"/>
          </w:tcPr>
          <w:p w14:paraId="305E1435" w14:textId="77777777" w:rsidR="005E738F" w:rsidRDefault="00000000">
            <w:pPr>
              <w:pStyle w:val="TAC"/>
            </w:pPr>
            <w:r>
              <w:t>32</w:t>
            </w:r>
          </w:p>
        </w:tc>
        <w:tc>
          <w:tcPr>
            <w:tcW w:w="1607" w:type="auto"/>
          </w:tcPr>
          <w:p w14:paraId="2439F25C" w14:textId="77777777" w:rsidR="005E738F" w:rsidRDefault="00000000">
            <w:pPr>
              <w:pStyle w:val="TAC"/>
            </w:pPr>
            <w:r>
              <w:t>on</w:t>
            </w:r>
          </w:p>
        </w:tc>
        <w:tc>
          <w:tcPr>
            <w:tcW w:w="1607" w:type="auto"/>
          </w:tcPr>
          <w:p w14:paraId="5E1367FC" w14:textId="77777777" w:rsidR="005E738F" w:rsidRDefault="00000000">
            <w:pPr>
              <w:pStyle w:val="TAC"/>
            </w:pPr>
            <w:r>
              <w:t>NWT c20 or BT c19</w:t>
            </w:r>
          </w:p>
        </w:tc>
        <w:tc>
          <w:tcPr>
            <w:tcW w:w="1607" w:type="auto"/>
          </w:tcPr>
          <w:p w14:paraId="2989055A" w14:textId="77777777" w:rsidR="005E738F" w:rsidRDefault="00000000">
            <w:pPr>
              <w:pStyle w:val="TAC"/>
            </w:pPr>
            <w:r>
              <w:t>PASS</w:t>
            </w:r>
          </w:p>
        </w:tc>
      </w:tr>
      <w:tr w:rsidR="005E738F" w14:paraId="1E8D0E7D" w14:textId="77777777">
        <w:trPr>
          <w:jc w:val="center"/>
        </w:trPr>
        <w:tc>
          <w:tcPr>
            <w:tcW w:w="1607" w:type="auto"/>
            <w:vMerge/>
          </w:tcPr>
          <w:p w14:paraId="5C57E8F7" w14:textId="77777777" w:rsidR="005E738F" w:rsidRDefault="005E738F"/>
        </w:tc>
        <w:tc>
          <w:tcPr>
            <w:tcW w:w="1607" w:type="auto"/>
          </w:tcPr>
          <w:p w14:paraId="33914245" w14:textId="77777777" w:rsidR="005E738F" w:rsidRDefault="00000000">
            <w:pPr>
              <w:pStyle w:val="TAC"/>
            </w:pPr>
            <w:r>
              <w:t>c34</w:t>
            </w:r>
          </w:p>
        </w:tc>
        <w:tc>
          <w:tcPr>
            <w:tcW w:w="1607" w:type="auto"/>
          </w:tcPr>
          <w:p w14:paraId="66A8122D" w14:textId="77777777" w:rsidR="005E738F" w:rsidRDefault="00000000">
            <w:pPr>
              <w:pStyle w:val="TAC"/>
            </w:pPr>
            <w:r>
              <w:t>48</w:t>
            </w:r>
          </w:p>
        </w:tc>
        <w:tc>
          <w:tcPr>
            <w:tcW w:w="1607" w:type="auto"/>
          </w:tcPr>
          <w:p w14:paraId="58CE42A1" w14:textId="77777777" w:rsidR="005E738F" w:rsidRDefault="00000000">
            <w:pPr>
              <w:pStyle w:val="TAC"/>
            </w:pPr>
            <w:r>
              <w:t>on</w:t>
            </w:r>
          </w:p>
        </w:tc>
        <w:tc>
          <w:tcPr>
            <w:tcW w:w="1607" w:type="auto"/>
          </w:tcPr>
          <w:p w14:paraId="7BDF051C" w14:textId="77777777" w:rsidR="005E738F" w:rsidRDefault="00000000">
            <w:pPr>
              <w:pStyle w:val="TAC"/>
            </w:pPr>
            <w:r>
              <w:t>NWT c22 or BT c21</w:t>
            </w:r>
          </w:p>
        </w:tc>
        <w:tc>
          <w:tcPr>
            <w:tcW w:w="1607" w:type="auto"/>
          </w:tcPr>
          <w:p w14:paraId="35D3EF38" w14:textId="77777777" w:rsidR="005E738F" w:rsidRDefault="00000000">
            <w:pPr>
              <w:pStyle w:val="TAC"/>
            </w:pPr>
            <w:r>
              <w:t>PASS</w:t>
            </w:r>
          </w:p>
        </w:tc>
      </w:tr>
      <w:tr w:rsidR="005E738F" w14:paraId="741BC607" w14:textId="77777777">
        <w:trPr>
          <w:jc w:val="center"/>
        </w:trPr>
        <w:tc>
          <w:tcPr>
            <w:tcW w:w="1607" w:type="auto"/>
            <w:vMerge/>
          </w:tcPr>
          <w:p w14:paraId="24718E67" w14:textId="77777777" w:rsidR="005E738F" w:rsidRDefault="005E738F"/>
        </w:tc>
        <w:tc>
          <w:tcPr>
            <w:tcW w:w="1607" w:type="auto"/>
          </w:tcPr>
          <w:p w14:paraId="3370D9B7" w14:textId="77777777" w:rsidR="005E738F" w:rsidRDefault="00000000">
            <w:pPr>
              <w:pStyle w:val="TAC"/>
            </w:pPr>
            <w:r>
              <w:t>c35</w:t>
            </w:r>
          </w:p>
        </w:tc>
        <w:tc>
          <w:tcPr>
            <w:tcW w:w="1607" w:type="auto"/>
          </w:tcPr>
          <w:p w14:paraId="0B5D0239" w14:textId="77777777" w:rsidR="005E738F" w:rsidRDefault="00000000">
            <w:pPr>
              <w:pStyle w:val="TAC"/>
            </w:pPr>
            <w:r>
              <w:t>64</w:t>
            </w:r>
          </w:p>
        </w:tc>
        <w:tc>
          <w:tcPr>
            <w:tcW w:w="1607" w:type="auto"/>
          </w:tcPr>
          <w:p w14:paraId="0A2AF5CA" w14:textId="77777777" w:rsidR="005E738F" w:rsidRDefault="00000000">
            <w:pPr>
              <w:pStyle w:val="TAC"/>
            </w:pPr>
            <w:r>
              <w:t>on</w:t>
            </w:r>
          </w:p>
        </w:tc>
        <w:tc>
          <w:tcPr>
            <w:tcW w:w="1607" w:type="auto"/>
          </w:tcPr>
          <w:p w14:paraId="2D23F8E3" w14:textId="77777777" w:rsidR="005E738F" w:rsidRDefault="00000000">
            <w:pPr>
              <w:pStyle w:val="TAC"/>
            </w:pPr>
            <w:r>
              <w:t>NWT c23 or BT c22</w:t>
            </w:r>
          </w:p>
        </w:tc>
        <w:tc>
          <w:tcPr>
            <w:tcW w:w="1607" w:type="auto"/>
          </w:tcPr>
          <w:p w14:paraId="580FE046" w14:textId="77777777" w:rsidR="005E738F" w:rsidRDefault="00000000">
            <w:pPr>
              <w:pStyle w:val="TAC"/>
            </w:pPr>
            <w:r>
              <w:t>PASS</w:t>
            </w:r>
          </w:p>
        </w:tc>
      </w:tr>
      <w:tr w:rsidR="005E738F" w14:paraId="28BAD5D3" w14:textId="77777777">
        <w:trPr>
          <w:jc w:val="center"/>
        </w:trPr>
        <w:tc>
          <w:tcPr>
            <w:tcW w:w="1607" w:type="auto"/>
            <w:vMerge/>
          </w:tcPr>
          <w:p w14:paraId="6888EA42" w14:textId="77777777" w:rsidR="005E738F" w:rsidRDefault="005E738F"/>
        </w:tc>
        <w:tc>
          <w:tcPr>
            <w:tcW w:w="1607" w:type="auto"/>
          </w:tcPr>
          <w:p w14:paraId="678FDF95" w14:textId="77777777" w:rsidR="005E738F" w:rsidRDefault="00000000">
            <w:pPr>
              <w:pStyle w:val="TAC"/>
            </w:pPr>
            <w:r>
              <w:t>c36</w:t>
            </w:r>
          </w:p>
        </w:tc>
        <w:tc>
          <w:tcPr>
            <w:tcW w:w="1607" w:type="auto"/>
          </w:tcPr>
          <w:p w14:paraId="15814FC4" w14:textId="77777777" w:rsidR="005E738F" w:rsidRDefault="00000000">
            <w:pPr>
              <w:pStyle w:val="TAC"/>
            </w:pPr>
            <w:r>
              <w:t>80</w:t>
            </w:r>
          </w:p>
        </w:tc>
        <w:tc>
          <w:tcPr>
            <w:tcW w:w="1607" w:type="auto"/>
          </w:tcPr>
          <w:p w14:paraId="1CDDD69D" w14:textId="77777777" w:rsidR="005E738F" w:rsidRDefault="00000000">
            <w:pPr>
              <w:pStyle w:val="TAC"/>
            </w:pPr>
            <w:r>
              <w:t>on</w:t>
            </w:r>
          </w:p>
        </w:tc>
        <w:tc>
          <w:tcPr>
            <w:tcW w:w="1607" w:type="auto"/>
          </w:tcPr>
          <w:p w14:paraId="057F18A9" w14:textId="77777777" w:rsidR="005E738F" w:rsidRDefault="00000000">
            <w:pPr>
              <w:pStyle w:val="TAC"/>
            </w:pPr>
            <w:r>
              <w:t>NWT c23 or BT c22</w:t>
            </w:r>
          </w:p>
        </w:tc>
        <w:tc>
          <w:tcPr>
            <w:tcW w:w="1607" w:type="auto"/>
          </w:tcPr>
          <w:p w14:paraId="77E1B3C7" w14:textId="77777777" w:rsidR="005E738F" w:rsidRDefault="00000000">
            <w:pPr>
              <w:pStyle w:val="TAC"/>
            </w:pPr>
            <w:r>
              <w:t>PASS</w:t>
            </w:r>
          </w:p>
        </w:tc>
      </w:tr>
    </w:tbl>
    <w:p w14:paraId="22A9D54C" w14:textId="77777777" w:rsidR="005E738F" w:rsidRDefault="005E738F"/>
    <w:p w14:paraId="68688FAF" w14:textId="77777777" w:rsidR="005E738F" w:rsidRDefault="00000000">
      <w:r>
        <w:t>The relation between the results for the two different languages and listening laboratories is illustrated by the following scatter plot. In this plot, only the test and not the anchor conditions are depicted.</w:t>
      </w:r>
    </w:p>
    <w:p w14:paraId="0E5D2CEE" w14:textId="77777777" w:rsidR="005E738F" w:rsidRDefault="00000000">
      <w:pPr>
        <w:pStyle w:val="TH"/>
      </w:pPr>
      <w:r>
        <w:rPr>
          <w:noProof/>
        </w:rPr>
        <w:drawing>
          <wp:inline distT="0" distB="0" distL="0" distR="0" wp14:anchorId="6ED92389" wp14:editId="1B353B14">
            <wp:extent cx="3240000" cy="324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5 Condition (no anchors).png"/>
                    <pic:cNvPicPr/>
                  </pic:nvPicPr>
                  <pic:blipFill>
                    <a:blip r:embed="rId13"/>
                    <a:stretch>
                      <a:fillRect/>
                    </a:stretch>
                  </pic:blipFill>
                  <pic:spPr>
                    <a:xfrm>
                      <a:off x="0" y="0"/>
                      <a:ext cx="3240000" cy="3240000"/>
                    </a:xfrm>
                    <a:prstGeom prst="rect">
                      <a:avLst/>
                    </a:prstGeom>
                  </pic:spPr>
                </pic:pic>
              </a:graphicData>
            </a:graphic>
          </wp:inline>
        </w:drawing>
      </w:r>
    </w:p>
    <w:p w14:paraId="27915FB5" w14:textId="238B4ADB" w:rsidR="005E738F" w:rsidRDefault="00000000">
      <w:pPr>
        <w:pStyle w:val="TF"/>
      </w:pPr>
      <w:r>
        <w:t xml:space="preserve">Figure </w:t>
      </w:r>
      <w:r>
        <w:fldChar w:fldCharType="begin"/>
      </w:r>
      <w:r>
        <w:instrText>SEQ Figure \* ARABIC</w:instrText>
      </w:r>
      <w:r w:rsidR="001216E8">
        <w:fldChar w:fldCharType="separate"/>
      </w:r>
      <w:r w:rsidR="001216E8">
        <w:rPr>
          <w:noProof/>
        </w:rPr>
        <w:t>5</w:t>
      </w:r>
      <w:r>
        <w:fldChar w:fldCharType="end"/>
      </w:r>
      <w:r>
        <w:t>: Scatter plot of averaged test condition ratings for the two listening laboratories/languages of experiment P800-5</w:t>
      </w:r>
    </w:p>
    <w:p w14:paraId="0F1173E8" w14:textId="77777777" w:rsidR="005E738F" w:rsidRDefault="00000000">
      <w:r>
        <w:br w:type="page"/>
      </w:r>
    </w:p>
    <w:p w14:paraId="2B9833E5" w14:textId="77777777" w:rsidR="00A07CFB" w:rsidRDefault="00A07CFB" w:rsidP="00A07CFB">
      <w:pPr>
        <w:pStyle w:val="Heading2"/>
      </w:pPr>
      <w:r>
        <w:lastRenderedPageBreak/>
        <w:t>P800-6 (1 Object, Clean speech)</w:t>
      </w:r>
    </w:p>
    <w:p w14:paraId="090B9CE8" w14:textId="77777777" w:rsidR="005E738F" w:rsidRDefault="00000000">
      <w:r>
        <w:t>The complete statistical evaluation of the requirement ToR tests for experiment P800-6 is given in the following table. The evaluation is done separately for the data from the two listening laboratories.</w:t>
      </w:r>
    </w:p>
    <w:p w14:paraId="1D8F130D" w14:textId="64C75F25" w:rsidR="005E738F" w:rsidRDefault="00000000">
      <w:pPr>
        <w:pStyle w:val="TH"/>
      </w:pPr>
      <w:r>
        <w:t xml:space="preserve">Table </w:t>
      </w:r>
      <w:r>
        <w:fldChar w:fldCharType="begin"/>
      </w:r>
      <w:r>
        <w:instrText>SEQ Table \* ARABIC</w:instrText>
      </w:r>
      <w:r w:rsidR="001216E8">
        <w:fldChar w:fldCharType="separate"/>
      </w:r>
      <w:r w:rsidR="001216E8">
        <w:rPr>
          <w:noProof/>
        </w:rPr>
        <w:t>14</w:t>
      </w:r>
      <w:r>
        <w:fldChar w:fldCharType="end"/>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5E738F" w14:paraId="5091C3BF" w14:textId="77777777">
        <w:trPr>
          <w:jc w:val="center"/>
        </w:trPr>
        <w:tc>
          <w:tcPr>
            <w:tcW w:w="643" w:type="auto"/>
            <w:gridSpan w:val="2"/>
            <w:vMerge w:val="restart"/>
          </w:tcPr>
          <w:p w14:paraId="14DA97FE" w14:textId="77777777" w:rsidR="005E738F" w:rsidRDefault="005E738F">
            <w:pPr>
              <w:pStyle w:val="TAH6"/>
            </w:pPr>
          </w:p>
        </w:tc>
        <w:tc>
          <w:tcPr>
            <w:tcW w:w="643" w:type="auto"/>
          </w:tcPr>
          <w:p w14:paraId="21059C94" w14:textId="77777777" w:rsidR="005E738F" w:rsidRDefault="00000000">
            <w:pPr>
              <w:pStyle w:val="TAH6"/>
            </w:pPr>
            <w:r>
              <w:t>Type</w:t>
            </w:r>
          </w:p>
        </w:tc>
        <w:tc>
          <w:tcPr>
            <w:tcW w:w="643" w:type="auto"/>
            <w:gridSpan w:val="6"/>
          </w:tcPr>
          <w:p w14:paraId="6F54A12B" w14:textId="77777777" w:rsidR="005E738F" w:rsidRDefault="00000000">
            <w:pPr>
              <w:pStyle w:val="TAH6"/>
            </w:pPr>
            <w:r>
              <w:t>CuT</w:t>
            </w:r>
          </w:p>
        </w:tc>
        <w:tc>
          <w:tcPr>
            <w:tcW w:w="643" w:type="auto"/>
            <w:gridSpan w:val="3"/>
          </w:tcPr>
          <w:p w14:paraId="1CB7F2CC" w14:textId="77777777" w:rsidR="005E738F" w:rsidRDefault="00000000">
            <w:pPr>
              <w:pStyle w:val="TAH6"/>
            </w:pPr>
            <w:r>
              <w:t>EVS Reference</w:t>
            </w:r>
          </w:p>
        </w:tc>
        <w:tc>
          <w:tcPr>
            <w:tcW w:w="643" w:type="auto"/>
            <w:gridSpan w:val="3"/>
          </w:tcPr>
          <w:p w14:paraId="57EA3F78" w14:textId="77777777" w:rsidR="005E738F" w:rsidRDefault="00000000">
            <w:pPr>
              <w:pStyle w:val="TAH6"/>
            </w:pPr>
            <w:r>
              <w:t>Evaluation</w:t>
            </w:r>
          </w:p>
        </w:tc>
      </w:tr>
      <w:tr w:rsidR="005E738F" w14:paraId="0C4E73C7" w14:textId="77777777">
        <w:trPr>
          <w:jc w:val="center"/>
        </w:trPr>
        <w:tc>
          <w:tcPr>
            <w:tcW w:w="643" w:type="auto"/>
            <w:gridSpan w:val="2"/>
            <w:vMerge/>
          </w:tcPr>
          <w:p w14:paraId="030F5879" w14:textId="77777777" w:rsidR="005E738F" w:rsidRDefault="005E738F"/>
        </w:tc>
        <w:tc>
          <w:tcPr>
            <w:tcW w:w="643" w:type="auto"/>
          </w:tcPr>
          <w:p w14:paraId="7EC1C483" w14:textId="77777777" w:rsidR="005E738F" w:rsidRDefault="00000000">
            <w:pPr>
              <w:pStyle w:val="TAH6"/>
            </w:pPr>
            <w:r>
              <w:t>Value</w:t>
            </w:r>
          </w:p>
        </w:tc>
        <w:tc>
          <w:tcPr>
            <w:tcW w:w="643" w:type="auto"/>
          </w:tcPr>
          <w:p w14:paraId="6A9CDC63" w14:textId="77777777" w:rsidR="005E738F" w:rsidRDefault="00000000">
            <w:pPr>
              <w:pStyle w:val="TAH6"/>
            </w:pPr>
            <w:r>
              <w:t>Bitrate</w:t>
            </w:r>
          </w:p>
        </w:tc>
        <w:tc>
          <w:tcPr>
            <w:tcW w:w="643" w:type="auto"/>
          </w:tcPr>
          <w:p w14:paraId="1EBFAA0B" w14:textId="77777777" w:rsidR="005E738F" w:rsidRDefault="00000000">
            <w:pPr>
              <w:pStyle w:val="TAH6"/>
            </w:pPr>
            <w:r>
              <w:t>DTX</w:t>
            </w:r>
          </w:p>
        </w:tc>
        <w:tc>
          <w:tcPr>
            <w:tcW w:w="643" w:type="auto"/>
          </w:tcPr>
          <w:p w14:paraId="39EB26F0" w14:textId="77777777" w:rsidR="005E738F" w:rsidRDefault="00000000">
            <w:pPr>
              <w:pStyle w:val="TAH6"/>
            </w:pPr>
            <w:r>
              <w:t>FER</w:t>
            </w:r>
          </w:p>
        </w:tc>
        <w:tc>
          <w:tcPr>
            <w:tcW w:w="643" w:type="auto"/>
          </w:tcPr>
          <w:p w14:paraId="0D418ED8" w14:textId="77777777" w:rsidR="005E738F" w:rsidRDefault="00000000">
            <w:pPr>
              <w:pStyle w:val="TAH6"/>
            </w:pPr>
            <w:r>
              <w:t>Req.</w:t>
            </w:r>
          </w:p>
        </w:tc>
        <w:tc>
          <w:tcPr>
            <w:tcW w:w="643" w:type="auto"/>
          </w:tcPr>
          <w:p w14:paraId="2711BD27" w14:textId="77777777" w:rsidR="005E738F" w:rsidRDefault="00000000">
            <w:pPr>
              <w:pStyle w:val="TAH6"/>
            </w:pPr>
            <w:r>
              <w:t>MOS</w:t>
            </w:r>
          </w:p>
        </w:tc>
        <w:tc>
          <w:tcPr>
            <w:tcW w:w="643" w:type="auto"/>
          </w:tcPr>
          <w:p w14:paraId="6E923BFC" w14:textId="77777777" w:rsidR="005E738F" w:rsidRDefault="00000000">
            <w:pPr>
              <w:pStyle w:val="TAH6"/>
            </w:pPr>
            <w:r>
              <w:t>Std.</w:t>
            </w:r>
          </w:p>
        </w:tc>
        <w:tc>
          <w:tcPr>
            <w:tcW w:w="643" w:type="auto"/>
          </w:tcPr>
          <w:p w14:paraId="7B1422F0" w14:textId="77777777" w:rsidR="005E738F" w:rsidRDefault="00000000">
            <w:pPr>
              <w:pStyle w:val="TAH6"/>
            </w:pPr>
            <w:r>
              <w:t>Cond.</w:t>
            </w:r>
          </w:p>
        </w:tc>
        <w:tc>
          <w:tcPr>
            <w:tcW w:w="643" w:type="auto"/>
          </w:tcPr>
          <w:p w14:paraId="4E8D3CB6" w14:textId="77777777" w:rsidR="005E738F" w:rsidRDefault="00000000">
            <w:pPr>
              <w:pStyle w:val="TAH6"/>
            </w:pPr>
            <w:r>
              <w:t>MOS</w:t>
            </w:r>
          </w:p>
        </w:tc>
        <w:tc>
          <w:tcPr>
            <w:tcW w:w="643" w:type="auto"/>
          </w:tcPr>
          <w:p w14:paraId="1B5EDEC5" w14:textId="77777777" w:rsidR="005E738F" w:rsidRDefault="00000000">
            <w:pPr>
              <w:pStyle w:val="TAH6"/>
            </w:pPr>
            <w:r>
              <w:t>Std.</w:t>
            </w:r>
          </w:p>
        </w:tc>
        <w:tc>
          <w:tcPr>
            <w:tcW w:w="643" w:type="auto"/>
          </w:tcPr>
          <w:p w14:paraId="2194FE70" w14:textId="77777777" w:rsidR="005E738F" w:rsidRDefault="00000000">
            <w:pPr>
              <w:pStyle w:val="TAH6"/>
            </w:pPr>
            <w:r>
              <w:t>T-Stat</w:t>
            </w:r>
          </w:p>
        </w:tc>
        <w:tc>
          <w:tcPr>
            <w:tcW w:w="643" w:type="auto"/>
          </w:tcPr>
          <w:p w14:paraId="6BF1E47A" w14:textId="77777777" w:rsidR="005E738F" w:rsidRDefault="00000000">
            <w:pPr>
              <w:pStyle w:val="TAH6"/>
            </w:pPr>
            <w:r>
              <w:t>Result</w:t>
            </w:r>
          </w:p>
        </w:tc>
        <w:tc>
          <w:tcPr>
            <w:tcW w:w="643" w:type="auto"/>
          </w:tcPr>
          <w:p w14:paraId="39D71BB3" w14:textId="77777777" w:rsidR="005E738F" w:rsidRDefault="00000000">
            <w:pPr>
              <w:pStyle w:val="TAH6"/>
            </w:pPr>
            <w:r>
              <w:t>State</w:t>
            </w:r>
          </w:p>
        </w:tc>
      </w:tr>
      <w:tr w:rsidR="005E738F" w14:paraId="68BB6FA2" w14:textId="77777777">
        <w:trPr>
          <w:jc w:val="center"/>
        </w:trPr>
        <w:tc>
          <w:tcPr>
            <w:tcW w:w="643" w:type="auto"/>
          </w:tcPr>
          <w:p w14:paraId="38BC534A" w14:textId="77777777" w:rsidR="005E738F" w:rsidRDefault="00000000">
            <w:pPr>
              <w:pStyle w:val="TAH6"/>
            </w:pPr>
            <w:r>
              <w:t>Lab</w:t>
            </w:r>
          </w:p>
        </w:tc>
        <w:tc>
          <w:tcPr>
            <w:tcW w:w="643" w:type="auto"/>
          </w:tcPr>
          <w:p w14:paraId="2BD407FD" w14:textId="77777777" w:rsidR="005E738F" w:rsidRDefault="00000000">
            <w:pPr>
              <w:pStyle w:val="TAH6"/>
            </w:pPr>
            <w:r>
              <w:t>Cond.</w:t>
            </w:r>
          </w:p>
        </w:tc>
        <w:tc>
          <w:tcPr>
            <w:tcW w:w="643" w:type="auto"/>
          </w:tcPr>
          <w:p w14:paraId="0043410B" w14:textId="77777777" w:rsidR="005E738F" w:rsidRDefault="00000000">
            <w:pPr>
              <w:pStyle w:val="TAH6"/>
            </w:pPr>
            <w:r>
              <w:t>ToR#</w:t>
            </w:r>
          </w:p>
        </w:tc>
        <w:tc>
          <w:tcPr>
            <w:tcW w:w="643" w:type="auto"/>
            <w:gridSpan w:val="12"/>
          </w:tcPr>
          <w:p w14:paraId="2F22E517" w14:textId="77777777" w:rsidR="005E738F" w:rsidRDefault="005E738F">
            <w:pPr>
              <w:pStyle w:val="TAH6"/>
            </w:pPr>
          </w:p>
        </w:tc>
      </w:tr>
      <w:tr w:rsidR="005E738F" w14:paraId="4687DF76" w14:textId="77777777">
        <w:trPr>
          <w:jc w:val="center"/>
        </w:trPr>
        <w:tc>
          <w:tcPr>
            <w:tcW w:w="643" w:type="auto"/>
            <w:vMerge w:val="restart"/>
          </w:tcPr>
          <w:p w14:paraId="79B67EA0" w14:textId="77777777" w:rsidR="005E738F" w:rsidRDefault="00000000">
            <w:pPr>
              <w:pStyle w:val="TAC6"/>
            </w:pPr>
            <w:r>
              <w:t>a</w:t>
            </w:r>
          </w:p>
        </w:tc>
        <w:tc>
          <w:tcPr>
            <w:tcW w:w="643" w:type="auto"/>
          </w:tcPr>
          <w:p w14:paraId="6924CC17" w14:textId="77777777" w:rsidR="005E738F" w:rsidRDefault="00000000">
            <w:pPr>
              <w:pStyle w:val="TAC6"/>
            </w:pPr>
            <w:r>
              <w:t>c24</w:t>
            </w:r>
          </w:p>
        </w:tc>
        <w:tc>
          <w:tcPr>
            <w:tcW w:w="643" w:type="auto"/>
          </w:tcPr>
          <w:p w14:paraId="43B673E2" w14:textId="77777777" w:rsidR="005E738F" w:rsidRDefault="00000000">
            <w:pPr>
              <w:pStyle w:val="TAC6"/>
            </w:pPr>
            <w:r>
              <w:t>1</w:t>
            </w:r>
          </w:p>
        </w:tc>
        <w:tc>
          <w:tcPr>
            <w:tcW w:w="643" w:type="auto"/>
          </w:tcPr>
          <w:p w14:paraId="498883A9" w14:textId="77777777" w:rsidR="005E738F" w:rsidRDefault="00000000">
            <w:pPr>
              <w:pStyle w:val="TAC6"/>
            </w:pPr>
            <w:r>
              <w:t>13.2</w:t>
            </w:r>
          </w:p>
        </w:tc>
        <w:tc>
          <w:tcPr>
            <w:tcW w:w="643" w:type="auto"/>
          </w:tcPr>
          <w:p w14:paraId="152FCD14" w14:textId="77777777" w:rsidR="005E738F" w:rsidRDefault="00000000">
            <w:pPr>
              <w:pStyle w:val="TAC6"/>
            </w:pPr>
            <w:r>
              <w:t>Off</w:t>
            </w:r>
          </w:p>
        </w:tc>
        <w:tc>
          <w:tcPr>
            <w:tcW w:w="643" w:type="auto"/>
          </w:tcPr>
          <w:p w14:paraId="65DB3435" w14:textId="77777777" w:rsidR="005E738F" w:rsidRDefault="005E738F">
            <w:pPr>
              <w:pStyle w:val="TAC6"/>
            </w:pPr>
          </w:p>
        </w:tc>
        <w:tc>
          <w:tcPr>
            <w:tcW w:w="643" w:type="auto"/>
          </w:tcPr>
          <w:p w14:paraId="256EBB15" w14:textId="77777777" w:rsidR="005E738F" w:rsidRDefault="00000000">
            <w:pPr>
              <w:pStyle w:val="TAC6"/>
            </w:pPr>
            <w:r>
              <w:t>NWT</w:t>
            </w:r>
          </w:p>
        </w:tc>
        <w:tc>
          <w:tcPr>
            <w:tcW w:w="643" w:type="auto"/>
          </w:tcPr>
          <w:p w14:paraId="240BE8B3" w14:textId="77777777" w:rsidR="005E738F" w:rsidRDefault="00000000">
            <w:pPr>
              <w:pStyle w:val="TAC6"/>
            </w:pPr>
            <w:r>
              <w:t>4.49</w:t>
            </w:r>
          </w:p>
        </w:tc>
        <w:tc>
          <w:tcPr>
            <w:tcW w:w="643" w:type="auto"/>
          </w:tcPr>
          <w:p w14:paraId="77EAED38" w14:textId="77777777" w:rsidR="005E738F" w:rsidRDefault="00000000">
            <w:pPr>
              <w:pStyle w:val="TAC6"/>
            </w:pPr>
            <w:r>
              <w:t>0.77</w:t>
            </w:r>
          </w:p>
        </w:tc>
        <w:tc>
          <w:tcPr>
            <w:tcW w:w="643" w:type="auto"/>
          </w:tcPr>
          <w:p w14:paraId="0A9B8784" w14:textId="77777777" w:rsidR="005E738F" w:rsidRDefault="00000000">
            <w:pPr>
              <w:pStyle w:val="TAC6"/>
            </w:pPr>
            <w:r>
              <w:t>c11</w:t>
            </w:r>
          </w:p>
        </w:tc>
        <w:tc>
          <w:tcPr>
            <w:tcW w:w="643" w:type="auto"/>
          </w:tcPr>
          <w:p w14:paraId="0BAA8456" w14:textId="77777777" w:rsidR="005E738F" w:rsidRDefault="00000000">
            <w:pPr>
              <w:pStyle w:val="TAC6"/>
            </w:pPr>
            <w:r>
              <w:t>4.46</w:t>
            </w:r>
          </w:p>
        </w:tc>
        <w:tc>
          <w:tcPr>
            <w:tcW w:w="643" w:type="auto"/>
          </w:tcPr>
          <w:p w14:paraId="27A37F41" w14:textId="77777777" w:rsidR="005E738F" w:rsidRDefault="00000000">
            <w:pPr>
              <w:pStyle w:val="TAC6"/>
            </w:pPr>
            <w:r>
              <w:t>0.75</w:t>
            </w:r>
          </w:p>
        </w:tc>
        <w:tc>
          <w:tcPr>
            <w:tcW w:w="643" w:type="auto"/>
          </w:tcPr>
          <w:p w14:paraId="4655BA4D" w14:textId="77777777" w:rsidR="005E738F" w:rsidRDefault="00000000">
            <w:pPr>
              <w:pStyle w:val="TAC6"/>
            </w:pPr>
            <w:r>
              <w:t>0.48</w:t>
            </w:r>
          </w:p>
        </w:tc>
        <w:tc>
          <w:tcPr>
            <w:tcW w:w="643" w:type="auto"/>
          </w:tcPr>
          <w:p w14:paraId="61D90612" w14:textId="77777777" w:rsidR="005E738F" w:rsidRDefault="00000000">
            <w:pPr>
              <w:pStyle w:val="TAC6"/>
            </w:pPr>
            <w:r>
              <w:t>NWT</w:t>
            </w:r>
          </w:p>
        </w:tc>
        <w:tc>
          <w:tcPr>
            <w:tcW w:w="643" w:type="auto"/>
          </w:tcPr>
          <w:p w14:paraId="5DCAC22B" w14:textId="77777777" w:rsidR="005E738F" w:rsidRDefault="00000000">
            <w:pPr>
              <w:pStyle w:val="TAC6"/>
            </w:pPr>
            <w:r>
              <w:t>PASS</w:t>
            </w:r>
          </w:p>
        </w:tc>
      </w:tr>
      <w:tr w:rsidR="005E738F" w14:paraId="4BEC0E79" w14:textId="77777777">
        <w:trPr>
          <w:jc w:val="center"/>
        </w:trPr>
        <w:tc>
          <w:tcPr>
            <w:tcW w:w="643" w:type="auto"/>
            <w:vMerge/>
          </w:tcPr>
          <w:p w14:paraId="659484A9" w14:textId="77777777" w:rsidR="005E738F" w:rsidRDefault="005E738F"/>
        </w:tc>
        <w:tc>
          <w:tcPr>
            <w:tcW w:w="643" w:type="auto"/>
          </w:tcPr>
          <w:p w14:paraId="0DB23C96" w14:textId="77777777" w:rsidR="005E738F" w:rsidRDefault="00000000">
            <w:pPr>
              <w:pStyle w:val="TAC6"/>
            </w:pPr>
            <w:r>
              <w:t>c25</w:t>
            </w:r>
          </w:p>
        </w:tc>
        <w:tc>
          <w:tcPr>
            <w:tcW w:w="643" w:type="auto"/>
          </w:tcPr>
          <w:p w14:paraId="09CAFD45" w14:textId="77777777" w:rsidR="005E738F" w:rsidRDefault="00000000">
            <w:pPr>
              <w:pStyle w:val="TAC6"/>
            </w:pPr>
            <w:r>
              <w:t>1</w:t>
            </w:r>
          </w:p>
        </w:tc>
        <w:tc>
          <w:tcPr>
            <w:tcW w:w="643" w:type="auto"/>
          </w:tcPr>
          <w:p w14:paraId="4B62EB13" w14:textId="77777777" w:rsidR="005E738F" w:rsidRDefault="00000000">
            <w:pPr>
              <w:pStyle w:val="TAC6"/>
            </w:pPr>
            <w:r>
              <w:t>16.4</w:t>
            </w:r>
          </w:p>
        </w:tc>
        <w:tc>
          <w:tcPr>
            <w:tcW w:w="643" w:type="auto"/>
          </w:tcPr>
          <w:p w14:paraId="2CE11BC9" w14:textId="77777777" w:rsidR="005E738F" w:rsidRDefault="00000000">
            <w:pPr>
              <w:pStyle w:val="TAC6"/>
            </w:pPr>
            <w:r>
              <w:t>Off</w:t>
            </w:r>
          </w:p>
        </w:tc>
        <w:tc>
          <w:tcPr>
            <w:tcW w:w="643" w:type="auto"/>
          </w:tcPr>
          <w:p w14:paraId="52F3A65D" w14:textId="77777777" w:rsidR="005E738F" w:rsidRDefault="005E738F">
            <w:pPr>
              <w:pStyle w:val="TAC6"/>
            </w:pPr>
          </w:p>
        </w:tc>
        <w:tc>
          <w:tcPr>
            <w:tcW w:w="643" w:type="auto"/>
          </w:tcPr>
          <w:p w14:paraId="68422E66" w14:textId="77777777" w:rsidR="005E738F" w:rsidRDefault="00000000">
            <w:pPr>
              <w:pStyle w:val="TAC6"/>
            </w:pPr>
            <w:r>
              <w:t>NWT</w:t>
            </w:r>
          </w:p>
        </w:tc>
        <w:tc>
          <w:tcPr>
            <w:tcW w:w="643" w:type="auto"/>
          </w:tcPr>
          <w:p w14:paraId="4DFAFF7B" w14:textId="77777777" w:rsidR="005E738F" w:rsidRDefault="00000000">
            <w:pPr>
              <w:pStyle w:val="TAC6"/>
            </w:pPr>
            <w:r>
              <w:t>4.44</w:t>
            </w:r>
          </w:p>
        </w:tc>
        <w:tc>
          <w:tcPr>
            <w:tcW w:w="643" w:type="auto"/>
          </w:tcPr>
          <w:p w14:paraId="3127F843" w14:textId="77777777" w:rsidR="005E738F" w:rsidRDefault="00000000">
            <w:pPr>
              <w:pStyle w:val="TAC6"/>
            </w:pPr>
            <w:r>
              <w:t>0.73</w:t>
            </w:r>
          </w:p>
        </w:tc>
        <w:tc>
          <w:tcPr>
            <w:tcW w:w="643" w:type="auto"/>
          </w:tcPr>
          <w:p w14:paraId="656BEF5D" w14:textId="77777777" w:rsidR="005E738F" w:rsidRDefault="00000000">
            <w:pPr>
              <w:pStyle w:val="TAC6"/>
            </w:pPr>
            <w:r>
              <w:t>c12</w:t>
            </w:r>
          </w:p>
        </w:tc>
        <w:tc>
          <w:tcPr>
            <w:tcW w:w="643" w:type="auto"/>
          </w:tcPr>
          <w:p w14:paraId="78CAB87F" w14:textId="77777777" w:rsidR="005E738F" w:rsidRDefault="00000000">
            <w:pPr>
              <w:pStyle w:val="TAC6"/>
            </w:pPr>
            <w:r>
              <w:t>4.53</w:t>
            </w:r>
          </w:p>
        </w:tc>
        <w:tc>
          <w:tcPr>
            <w:tcW w:w="643" w:type="auto"/>
          </w:tcPr>
          <w:p w14:paraId="1414C7B1" w14:textId="77777777" w:rsidR="005E738F" w:rsidRDefault="00000000">
            <w:pPr>
              <w:pStyle w:val="TAC6"/>
            </w:pPr>
            <w:r>
              <w:t>0.72</w:t>
            </w:r>
          </w:p>
        </w:tc>
        <w:tc>
          <w:tcPr>
            <w:tcW w:w="643" w:type="auto"/>
          </w:tcPr>
          <w:p w14:paraId="7C3D85F9" w14:textId="77777777" w:rsidR="005E738F" w:rsidRDefault="00000000">
            <w:pPr>
              <w:pStyle w:val="TAC6"/>
            </w:pPr>
            <w:r>
              <w:t>-1.1</w:t>
            </w:r>
          </w:p>
        </w:tc>
        <w:tc>
          <w:tcPr>
            <w:tcW w:w="643" w:type="auto"/>
          </w:tcPr>
          <w:p w14:paraId="5F4995E5" w14:textId="77777777" w:rsidR="005E738F" w:rsidRDefault="00000000">
            <w:pPr>
              <w:pStyle w:val="TAC6"/>
            </w:pPr>
            <w:r>
              <w:t>NWT</w:t>
            </w:r>
          </w:p>
        </w:tc>
        <w:tc>
          <w:tcPr>
            <w:tcW w:w="643" w:type="auto"/>
          </w:tcPr>
          <w:p w14:paraId="25085686" w14:textId="77777777" w:rsidR="005E738F" w:rsidRDefault="00000000">
            <w:pPr>
              <w:pStyle w:val="TAC6"/>
            </w:pPr>
            <w:r>
              <w:t>PASS</w:t>
            </w:r>
          </w:p>
        </w:tc>
      </w:tr>
      <w:tr w:rsidR="005E738F" w14:paraId="3F1767A6" w14:textId="77777777">
        <w:trPr>
          <w:jc w:val="center"/>
        </w:trPr>
        <w:tc>
          <w:tcPr>
            <w:tcW w:w="643" w:type="auto"/>
            <w:vMerge/>
          </w:tcPr>
          <w:p w14:paraId="39F40FD9" w14:textId="77777777" w:rsidR="005E738F" w:rsidRDefault="005E738F"/>
        </w:tc>
        <w:tc>
          <w:tcPr>
            <w:tcW w:w="643" w:type="auto"/>
          </w:tcPr>
          <w:p w14:paraId="6310D424" w14:textId="77777777" w:rsidR="005E738F" w:rsidRDefault="00000000">
            <w:pPr>
              <w:pStyle w:val="TAC6"/>
            </w:pPr>
            <w:r>
              <w:t>c26</w:t>
            </w:r>
          </w:p>
        </w:tc>
        <w:tc>
          <w:tcPr>
            <w:tcW w:w="643" w:type="auto"/>
          </w:tcPr>
          <w:p w14:paraId="17A760E4" w14:textId="77777777" w:rsidR="005E738F" w:rsidRDefault="00000000">
            <w:pPr>
              <w:pStyle w:val="TAC6"/>
            </w:pPr>
            <w:r>
              <w:t>1</w:t>
            </w:r>
          </w:p>
        </w:tc>
        <w:tc>
          <w:tcPr>
            <w:tcW w:w="643" w:type="auto"/>
          </w:tcPr>
          <w:p w14:paraId="0B3CCF51" w14:textId="77777777" w:rsidR="005E738F" w:rsidRDefault="00000000">
            <w:pPr>
              <w:pStyle w:val="TAC6"/>
            </w:pPr>
            <w:r>
              <w:t>24.4</w:t>
            </w:r>
          </w:p>
        </w:tc>
        <w:tc>
          <w:tcPr>
            <w:tcW w:w="643" w:type="auto"/>
          </w:tcPr>
          <w:p w14:paraId="36EA0AA7" w14:textId="77777777" w:rsidR="005E738F" w:rsidRDefault="00000000">
            <w:pPr>
              <w:pStyle w:val="TAC6"/>
            </w:pPr>
            <w:r>
              <w:t>Off</w:t>
            </w:r>
          </w:p>
        </w:tc>
        <w:tc>
          <w:tcPr>
            <w:tcW w:w="643" w:type="auto"/>
          </w:tcPr>
          <w:p w14:paraId="4BA7734C" w14:textId="77777777" w:rsidR="005E738F" w:rsidRDefault="005E738F">
            <w:pPr>
              <w:pStyle w:val="TAC6"/>
            </w:pPr>
          </w:p>
        </w:tc>
        <w:tc>
          <w:tcPr>
            <w:tcW w:w="643" w:type="auto"/>
          </w:tcPr>
          <w:p w14:paraId="71FF0126" w14:textId="77777777" w:rsidR="005E738F" w:rsidRDefault="00000000">
            <w:pPr>
              <w:pStyle w:val="TAC6"/>
            </w:pPr>
            <w:r>
              <w:t>NWT</w:t>
            </w:r>
          </w:p>
        </w:tc>
        <w:tc>
          <w:tcPr>
            <w:tcW w:w="643" w:type="auto"/>
          </w:tcPr>
          <w:p w14:paraId="5EDC0723" w14:textId="77777777" w:rsidR="005E738F" w:rsidRDefault="00000000">
            <w:pPr>
              <w:pStyle w:val="TAC6"/>
            </w:pPr>
            <w:r>
              <w:t>4.58</w:t>
            </w:r>
          </w:p>
        </w:tc>
        <w:tc>
          <w:tcPr>
            <w:tcW w:w="643" w:type="auto"/>
          </w:tcPr>
          <w:p w14:paraId="3A0ABF21" w14:textId="77777777" w:rsidR="005E738F" w:rsidRDefault="00000000">
            <w:pPr>
              <w:pStyle w:val="TAC6"/>
            </w:pPr>
            <w:r>
              <w:t>0.67</w:t>
            </w:r>
          </w:p>
        </w:tc>
        <w:tc>
          <w:tcPr>
            <w:tcW w:w="643" w:type="auto"/>
          </w:tcPr>
          <w:p w14:paraId="495320AA" w14:textId="77777777" w:rsidR="005E738F" w:rsidRDefault="00000000">
            <w:pPr>
              <w:pStyle w:val="TAC6"/>
            </w:pPr>
            <w:r>
              <w:t>c13</w:t>
            </w:r>
          </w:p>
        </w:tc>
        <w:tc>
          <w:tcPr>
            <w:tcW w:w="643" w:type="auto"/>
          </w:tcPr>
          <w:p w14:paraId="15190522" w14:textId="77777777" w:rsidR="005E738F" w:rsidRDefault="00000000">
            <w:pPr>
              <w:pStyle w:val="TAC6"/>
            </w:pPr>
            <w:r>
              <w:t>4.61</w:t>
            </w:r>
          </w:p>
        </w:tc>
        <w:tc>
          <w:tcPr>
            <w:tcW w:w="643" w:type="auto"/>
          </w:tcPr>
          <w:p w14:paraId="7BE6A7FD" w14:textId="77777777" w:rsidR="005E738F" w:rsidRDefault="00000000">
            <w:pPr>
              <w:pStyle w:val="TAC6"/>
            </w:pPr>
            <w:r>
              <w:t>0.6</w:t>
            </w:r>
          </w:p>
        </w:tc>
        <w:tc>
          <w:tcPr>
            <w:tcW w:w="643" w:type="auto"/>
          </w:tcPr>
          <w:p w14:paraId="5AC78F6B" w14:textId="77777777" w:rsidR="005E738F" w:rsidRDefault="00000000">
            <w:pPr>
              <w:pStyle w:val="TAC6"/>
            </w:pPr>
            <w:r>
              <w:t>-0.49</w:t>
            </w:r>
          </w:p>
        </w:tc>
        <w:tc>
          <w:tcPr>
            <w:tcW w:w="643" w:type="auto"/>
          </w:tcPr>
          <w:p w14:paraId="34D5D51D" w14:textId="77777777" w:rsidR="005E738F" w:rsidRDefault="00000000">
            <w:pPr>
              <w:pStyle w:val="TAC6"/>
            </w:pPr>
            <w:r>
              <w:t>NWT</w:t>
            </w:r>
          </w:p>
        </w:tc>
        <w:tc>
          <w:tcPr>
            <w:tcW w:w="643" w:type="auto"/>
          </w:tcPr>
          <w:p w14:paraId="0A5D79D4" w14:textId="77777777" w:rsidR="005E738F" w:rsidRDefault="00000000">
            <w:pPr>
              <w:pStyle w:val="TAC6"/>
            </w:pPr>
            <w:r>
              <w:t>PASS</w:t>
            </w:r>
          </w:p>
        </w:tc>
      </w:tr>
      <w:tr w:rsidR="005E738F" w14:paraId="67ED604D" w14:textId="77777777">
        <w:trPr>
          <w:jc w:val="center"/>
        </w:trPr>
        <w:tc>
          <w:tcPr>
            <w:tcW w:w="643" w:type="auto"/>
            <w:vMerge/>
          </w:tcPr>
          <w:p w14:paraId="7FF01687" w14:textId="77777777" w:rsidR="005E738F" w:rsidRDefault="005E738F"/>
        </w:tc>
        <w:tc>
          <w:tcPr>
            <w:tcW w:w="643" w:type="auto"/>
          </w:tcPr>
          <w:p w14:paraId="389D4755" w14:textId="77777777" w:rsidR="005E738F" w:rsidRDefault="00000000">
            <w:pPr>
              <w:pStyle w:val="TAC6"/>
            </w:pPr>
            <w:r>
              <w:t>c27</w:t>
            </w:r>
          </w:p>
        </w:tc>
        <w:tc>
          <w:tcPr>
            <w:tcW w:w="643" w:type="auto"/>
          </w:tcPr>
          <w:p w14:paraId="04C65F53" w14:textId="77777777" w:rsidR="005E738F" w:rsidRDefault="00000000">
            <w:pPr>
              <w:pStyle w:val="TAC6"/>
            </w:pPr>
            <w:r>
              <w:t>1</w:t>
            </w:r>
          </w:p>
        </w:tc>
        <w:tc>
          <w:tcPr>
            <w:tcW w:w="643" w:type="auto"/>
          </w:tcPr>
          <w:p w14:paraId="4943A5A7" w14:textId="77777777" w:rsidR="005E738F" w:rsidRDefault="00000000">
            <w:pPr>
              <w:pStyle w:val="TAC6"/>
            </w:pPr>
            <w:r>
              <w:t>32</w:t>
            </w:r>
          </w:p>
        </w:tc>
        <w:tc>
          <w:tcPr>
            <w:tcW w:w="643" w:type="auto"/>
          </w:tcPr>
          <w:p w14:paraId="4336E1D7" w14:textId="77777777" w:rsidR="005E738F" w:rsidRDefault="00000000">
            <w:pPr>
              <w:pStyle w:val="TAC6"/>
            </w:pPr>
            <w:r>
              <w:t>Off</w:t>
            </w:r>
          </w:p>
        </w:tc>
        <w:tc>
          <w:tcPr>
            <w:tcW w:w="643" w:type="auto"/>
          </w:tcPr>
          <w:p w14:paraId="2B82DDB5" w14:textId="77777777" w:rsidR="005E738F" w:rsidRDefault="005E738F">
            <w:pPr>
              <w:pStyle w:val="TAC6"/>
            </w:pPr>
          </w:p>
        </w:tc>
        <w:tc>
          <w:tcPr>
            <w:tcW w:w="643" w:type="auto"/>
          </w:tcPr>
          <w:p w14:paraId="5680321C" w14:textId="77777777" w:rsidR="005E738F" w:rsidRDefault="00000000">
            <w:pPr>
              <w:pStyle w:val="TAC6"/>
            </w:pPr>
            <w:r>
              <w:t>NWT</w:t>
            </w:r>
          </w:p>
        </w:tc>
        <w:tc>
          <w:tcPr>
            <w:tcW w:w="643" w:type="auto"/>
          </w:tcPr>
          <w:p w14:paraId="0F0F2F58" w14:textId="77777777" w:rsidR="005E738F" w:rsidRDefault="00000000">
            <w:pPr>
              <w:pStyle w:val="TAC6"/>
            </w:pPr>
            <w:r>
              <w:t>4.62</w:t>
            </w:r>
          </w:p>
        </w:tc>
        <w:tc>
          <w:tcPr>
            <w:tcW w:w="643" w:type="auto"/>
          </w:tcPr>
          <w:p w14:paraId="54980E45" w14:textId="77777777" w:rsidR="005E738F" w:rsidRDefault="00000000">
            <w:pPr>
              <w:pStyle w:val="TAC6"/>
            </w:pPr>
            <w:r>
              <w:t>0.68</w:t>
            </w:r>
          </w:p>
        </w:tc>
        <w:tc>
          <w:tcPr>
            <w:tcW w:w="643" w:type="auto"/>
          </w:tcPr>
          <w:p w14:paraId="68685BF5" w14:textId="77777777" w:rsidR="005E738F" w:rsidRDefault="00000000">
            <w:pPr>
              <w:pStyle w:val="TAC6"/>
            </w:pPr>
            <w:r>
              <w:t>c14</w:t>
            </w:r>
          </w:p>
        </w:tc>
        <w:tc>
          <w:tcPr>
            <w:tcW w:w="643" w:type="auto"/>
          </w:tcPr>
          <w:p w14:paraId="069CBF9E" w14:textId="77777777" w:rsidR="005E738F" w:rsidRDefault="00000000">
            <w:pPr>
              <w:pStyle w:val="TAC6"/>
            </w:pPr>
            <w:r>
              <w:t>4.59</w:t>
            </w:r>
          </w:p>
        </w:tc>
        <w:tc>
          <w:tcPr>
            <w:tcW w:w="643" w:type="auto"/>
          </w:tcPr>
          <w:p w14:paraId="466FBC4E" w14:textId="77777777" w:rsidR="005E738F" w:rsidRDefault="00000000">
            <w:pPr>
              <w:pStyle w:val="TAC6"/>
            </w:pPr>
            <w:r>
              <w:t>0.61</w:t>
            </w:r>
          </w:p>
        </w:tc>
        <w:tc>
          <w:tcPr>
            <w:tcW w:w="643" w:type="auto"/>
          </w:tcPr>
          <w:p w14:paraId="4797E71C" w14:textId="77777777" w:rsidR="005E738F" w:rsidRDefault="00000000">
            <w:pPr>
              <w:pStyle w:val="TAC6"/>
            </w:pPr>
            <w:r>
              <w:t>0.48</w:t>
            </w:r>
          </w:p>
        </w:tc>
        <w:tc>
          <w:tcPr>
            <w:tcW w:w="643" w:type="auto"/>
          </w:tcPr>
          <w:p w14:paraId="2989F0CB" w14:textId="77777777" w:rsidR="005E738F" w:rsidRDefault="00000000">
            <w:pPr>
              <w:pStyle w:val="TAC6"/>
            </w:pPr>
            <w:r>
              <w:t>NWT</w:t>
            </w:r>
          </w:p>
        </w:tc>
        <w:tc>
          <w:tcPr>
            <w:tcW w:w="643" w:type="auto"/>
          </w:tcPr>
          <w:p w14:paraId="2BE76A7F" w14:textId="77777777" w:rsidR="005E738F" w:rsidRDefault="00000000">
            <w:pPr>
              <w:pStyle w:val="TAC6"/>
            </w:pPr>
            <w:r>
              <w:t>PASS</w:t>
            </w:r>
          </w:p>
        </w:tc>
      </w:tr>
      <w:tr w:rsidR="005E738F" w14:paraId="41152F9E" w14:textId="77777777">
        <w:trPr>
          <w:jc w:val="center"/>
        </w:trPr>
        <w:tc>
          <w:tcPr>
            <w:tcW w:w="643" w:type="auto"/>
            <w:vMerge/>
          </w:tcPr>
          <w:p w14:paraId="189465D5" w14:textId="77777777" w:rsidR="005E738F" w:rsidRDefault="005E738F"/>
        </w:tc>
        <w:tc>
          <w:tcPr>
            <w:tcW w:w="643" w:type="auto"/>
          </w:tcPr>
          <w:p w14:paraId="10135986" w14:textId="77777777" w:rsidR="005E738F" w:rsidRDefault="00000000">
            <w:pPr>
              <w:pStyle w:val="TAC6"/>
            </w:pPr>
            <w:r>
              <w:t>c28</w:t>
            </w:r>
          </w:p>
        </w:tc>
        <w:tc>
          <w:tcPr>
            <w:tcW w:w="643" w:type="auto"/>
          </w:tcPr>
          <w:p w14:paraId="515E258C" w14:textId="77777777" w:rsidR="005E738F" w:rsidRDefault="00000000">
            <w:pPr>
              <w:pStyle w:val="TAC6"/>
            </w:pPr>
            <w:r>
              <w:t>1</w:t>
            </w:r>
          </w:p>
        </w:tc>
        <w:tc>
          <w:tcPr>
            <w:tcW w:w="643" w:type="auto"/>
          </w:tcPr>
          <w:p w14:paraId="23D34AB8" w14:textId="77777777" w:rsidR="005E738F" w:rsidRDefault="00000000">
            <w:pPr>
              <w:pStyle w:val="TAC6"/>
            </w:pPr>
            <w:r>
              <w:t>48</w:t>
            </w:r>
          </w:p>
        </w:tc>
        <w:tc>
          <w:tcPr>
            <w:tcW w:w="643" w:type="auto"/>
          </w:tcPr>
          <w:p w14:paraId="7BE64D08" w14:textId="77777777" w:rsidR="005E738F" w:rsidRDefault="00000000">
            <w:pPr>
              <w:pStyle w:val="TAC6"/>
            </w:pPr>
            <w:r>
              <w:t>Off</w:t>
            </w:r>
          </w:p>
        </w:tc>
        <w:tc>
          <w:tcPr>
            <w:tcW w:w="643" w:type="auto"/>
          </w:tcPr>
          <w:p w14:paraId="4D262417" w14:textId="77777777" w:rsidR="005E738F" w:rsidRDefault="005E738F">
            <w:pPr>
              <w:pStyle w:val="TAC6"/>
            </w:pPr>
          </w:p>
        </w:tc>
        <w:tc>
          <w:tcPr>
            <w:tcW w:w="643" w:type="auto"/>
          </w:tcPr>
          <w:p w14:paraId="4B436DAE" w14:textId="77777777" w:rsidR="005E738F" w:rsidRDefault="00000000">
            <w:pPr>
              <w:pStyle w:val="TAC6"/>
            </w:pPr>
            <w:r>
              <w:t>NWT</w:t>
            </w:r>
          </w:p>
        </w:tc>
        <w:tc>
          <w:tcPr>
            <w:tcW w:w="643" w:type="auto"/>
          </w:tcPr>
          <w:p w14:paraId="74D3988E" w14:textId="77777777" w:rsidR="005E738F" w:rsidRDefault="00000000">
            <w:pPr>
              <w:pStyle w:val="TAC6"/>
            </w:pPr>
            <w:r>
              <w:t>4.58</w:t>
            </w:r>
          </w:p>
        </w:tc>
        <w:tc>
          <w:tcPr>
            <w:tcW w:w="643" w:type="auto"/>
          </w:tcPr>
          <w:p w14:paraId="74907273" w14:textId="77777777" w:rsidR="005E738F" w:rsidRDefault="00000000">
            <w:pPr>
              <w:pStyle w:val="TAC6"/>
            </w:pPr>
            <w:r>
              <w:t>0.65</w:t>
            </w:r>
          </w:p>
        </w:tc>
        <w:tc>
          <w:tcPr>
            <w:tcW w:w="643" w:type="auto"/>
          </w:tcPr>
          <w:p w14:paraId="64839126" w14:textId="77777777" w:rsidR="005E738F" w:rsidRDefault="00000000">
            <w:pPr>
              <w:pStyle w:val="TAC6"/>
            </w:pPr>
            <w:r>
              <w:t>c15</w:t>
            </w:r>
          </w:p>
        </w:tc>
        <w:tc>
          <w:tcPr>
            <w:tcW w:w="643" w:type="auto"/>
          </w:tcPr>
          <w:p w14:paraId="266443E3" w14:textId="77777777" w:rsidR="005E738F" w:rsidRDefault="00000000">
            <w:pPr>
              <w:pStyle w:val="TAC6"/>
            </w:pPr>
            <w:r>
              <w:t>4.63</w:t>
            </w:r>
          </w:p>
        </w:tc>
        <w:tc>
          <w:tcPr>
            <w:tcW w:w="643" w:type="auto"/>
          </w:tcPr>
          <w:p w14:paraId="6F8D1036" w14:textId="77777777" w:rsidR="005E738F" w:rsidRDefault="00000000">
            <w:pPr>
              <w:pStyle w:val="TAC6"/>
            </w:pPr>
            <w:r>
              <w:t>0.62</w:t>
            </w:r>
          </w:p>
        </w:tc>
        <w:tc>
          <w:tcPr>
            <w:tcW w:w="643" w:type="auto"/>
          </w:tcPr>
          <w:p w14:paraId="11B3E307" w14:textId="77777777" w:rsidR="005E738F" w:rsidRDefault="00000000">
            <w:pPr>
              <w:pStyle w:val="TAC6"/>
            </w:pPr>
            <w:r>
              <w:t>-0.67</w:t>
            </w:r>
          </w:p>
        </w:tc>
        <w:tc>
          <w:tcPr>
            <w:tcW w:w="643" w:type="auto"/>
          </w:tcPr>
          <w:p w14:paraId="3D193D50" w14:textId="77777777" w:rsidR="005E738F" w:rsidRDefault="00000000">
            <w:pPr>
              <w:pStyle w:val="TAC6"/>
            </w:pPr>
            <w:r>
              <w:t>NWT</w:t>
            </w:r>
          </w:p>
        </w:tc>
        <w:tc>
          <w:tcPr>
            <w:tcW w:w="643" w:type="auto"/>
          </w:tcPr>
          <w:p w14:paraId="0C5201A1" w14:textId="77777777" w:rsidR="005E738F" w:rsidRDefault="00000000">
            <w:pPr>
              <w:pStyle w:val="TAC6"/>
            </w:pPr>
            <w:r>
              <w:t>PASS</w:t>
            </w:r>
          </w:p>
        </w:tc>
      </w:tr>
      <w:tr w:rsidR="005E738F" w14:paraId="003C7E36" w14:textId="77777777">
        <w:trPr>
          <w:jc w:val="center"/>
        </w:trPr>
        <w:tc>
          <w:tcPr>
            <w:tcW w:w="643" w:type="auto"/>
            <w:vMerge/>
          </w:tcPr>
          <w:p w14:paraId="64D087BA" w14:textId="77777777" w:rsidR="005E738F" w:rsidRDefault="005E738F"/>
        </w:tc>
        <w:tc>
          <w:tcPr>
            <w:tcW w:w="643" w:type="auto"/>
          </w:tcPr>
          <w:p w14:paraId="2EF3E7C7" w14:textId="77777777" w:rsidR="005E738F" w:rsidRDefault="00000000">
            <w:pPr>
              <w:pStyle w:val="TAC6"/>
            </w:pPr>
            <w:r>
              <w:t>c29</w:t>
            </w:r>
          </w:p>
        </w:tc>
        <w:tc>
          <w:tcPr>
            <w:tcW w:w="643" w:type="auto"/>
          </w:tcPr>
          <w:p w14:paraId="5E0F84C6" w14:textId="77777777" w:rsidR="005E738F" w:rsidRDefault="00000000">
            <w:pPr>
              <w:pStyle w:val="TAC6"/>
            </w:pPr>
            <w:r>
              <w:t>1</w:t>
            </w:r>
          </w:p>
        </w:tc>
        <w:tc>
          <w:tcPr>
            <w:tcW w:w="643" w:type="auto"/>
          </w:tcPr>
          <w:p w14:paraId="146584B6" w14:textId="77777777" w:rsidR="005E738F" w:rsidRDefault="00000000">
            <w:pPr>
              <w:pStyle w:val="TAC6"/>
            </w:pPr>
            <w:r>
              <w:t>64</w:t>
            </w:r>
          </w:p>
        </w:tc>
        <w:tc>
          <w:tcPr>
            <w:tcW w:w="643" w:type="auto"/>
          </w:tcPr>
          <w:p w14:paraId="15A0F95C" w14:textId="77777777" w:rsidR="005E738F" w:rsidRDefault="00000000">
            <w:pPr>
              <w:pStyle w:val="TAC6"/>
            </w:pPr>
            <w:r>
              <w:t>Off</w:t>
            </w:r>
          </w:p>
        </w:tc>
        <w:tc>
          <w:tcPr>
            <w:tcW w:w="643" w:type="auto"/>
          </w:tcPr>
          <w:p w14:paraId="5B8AFD96" w14:textId="77777777" w:rsidR="005E738F" w:rsidRDefault="005E738F">
            <w:pPr>
              <w:pStyle w:val="TAC6"/>
            </w:pPr>
          </w:p>
        </w:tc>
        <w:tc>
          <w:tcPr>
            <w:tcW w:w="643" w:type="auto"/>
          </w:tcPr>
          <w:p w14:paraId="7E2F420C" w14:textId="77777777" w:rsidR="005E738F" w:rsidRDefault="00000000">
            <w:pPr>
              <w:pStyle w:val="TAC6"/>
            </w:pPr>
            <w:r>
              <w:t>NWT</w:t>
            </w:r>
          </w:p>
        </w:tc>
        <w:tc>
          <w:tcPr>
            <w:tcW w:w="643" w:type="auto"/>
          </w:tcPr>
          <w:p w14:paraId="7605CF66" w14:textId="77777777" w:rsidR="005E738F" w:rsidRDefault="00000000">
            <w:pPr>
              <w:pStyle w:val="TAC6"/>
            </w:pPr>
            <w:r>
              <w:t>4.57</w:t>
            </w:r>
          </w:p>
        </w:tc>
        <w:tc>
          <w:tcPr>
            <w:tcW w:w="643" w:type="auto"/>
          </w:tcPr>
          <w:p w14:paraId="57F284CC" w14:textId="77777777" w:rsidR="005E738F" w:rsidRDefault="00000000">
            <w:pPr>
              <w:pStyle w:val="TAC6"/>
            </w:pPr>
            <w:r>
              <w:t>0.6</w:t>
            </w:r>
          </w:p>
        </w:tc>
        <w:tc>
          <w:tcPr>
            <w:tcW w:w="643" w:type="auto"/>
          </w:tcPr>
          <w:p w14:paraId="0DDD72FC" w14:textId="77777777" w:rsidR="005E738F" w:rsidRDefault="00000000">
            <w:pPr>
              <w:pStyle w:val="TAC6"/>
            </w:pPr>
            <w:r>
              <w:t>c16</w:t>
            </w:r>
          </w:p>
        </w:tc>
        <w:tc>
          <w:tcPr>
            <w:tcW w:w="643" w:type="auto"/>
          </w:tcPr>
          <w:p w14:paraId="0390DE1B" w14:textId="77777777" w:rsidR="005E738F" w:rsidRDefault="00000000">
            <w:pPr>
              <w:pStyle w:val="TAC6"/>
            </w:pPr>
            <w:r>
              <w:t>4.7</w:t>
            </w:r>
          </w:p>
        </w:tc>
        <w:tc>
          <w:tcPr>
            <w:tcW w:w="643" w:type="auto"/>
          </w:tcPr>
          <w:p w14:paraId="67A559E5" w14:textId="77777777" w:rsidR="005E738F" w:rsidRDefault="00000000">
            <w:pPr>
              <w:pStyle w:val="TAC6"/>
            </w:pPr>
            <w:r>
              <w:t>0.56</w:t>
            </w:r>
          </w:p>
        </w:tc>
        <w:tc>
          <w:tcPr>
            <w:tcW w:w="643" w:type="auto"/>
          </w:tcPr>
          <w:p w14:paraId="4D7686D9" w14:textId="77777777" w:rsidR="005E738F" w:rsidRDefault="00000000">
            <w:pPr>
              <w:pStyle w:val="TAC6"/>
            </w:pPr>
            <w:r>
              <w:t>-2.18</w:t>
            </w:r>
          </w:p>
        </w:tc>
        <w:tc>
          <w:tcPr>
            <w:tcW w:w="643" w:type="auto"/>
          </w:tcPr>
          <w:p w14:paraId="572018CF" w14:textId="77777777" w:rsidR="005E738F" w:rsidRDefault="00000000">
            <w:pPr>
              <w:pStyle w:val="TAC6"/>
            </w:pPr>
            <w:r>
              <w:t>WT</w:t>
            </w:r>
          </w:p>
        </w:tc>
        <w:tc>
          <w:tcPr>
            <w:tcW w:w="643" w:type="auto"/>
            <w:shd w:val="clear" w:color="auto" w:fill="FF474C"/>
          </w:tcPr>
          <w:p w14:paraId="05649F36" w14:textId="77777777" w:rsidR="005E738F" w:rsidRDefault="00000000">
            <w:pPr>
              <w:pStyle w:val="TAC6"/>
            </w:pPr>
            <w:r>
              <w:t>FAIL</w:t>
            </w:r>
          </w:p>
        </w:tc>
      </w:tr>
      <w:tr w:rsidR="005E738F" w14:paraId="7F09C807" w14:textId="77777777">
        <w:trPr>
          <w:jc w:val="center"/>
        </w:trPr>
        <w:tc>
          <w:tcPr>
            <w:tcW w:w="643" w:type="auto"/>
            <w:vMerge/>
          </w:tcPr>
          <w:p w14:paraId="2BC29BCF" w14:textId="77777777" w:rsidR="005E738F" w:rsidRDefault="005E738F"/>
        </w:tc>
        <w:tc>
          <w:tcPr>
            <w:tcW w:w="643" w:type="auto"/>
          </w:tcPr>
          <w:p w14:paraId="63E024E6" w14:textId="77777777" w:rsidR="005E738F" w:rsidRDefault="00000000">
            <w:pPr>
              <w:pStyle w:val="TAC6"/>
            </w:pPr>
            <w:r>
              <w:t>c30</w:t>
            </w:r>
          </w:p>
        </w:tc>
        <w:tc>
          <w:tcPr>
            <w:tcW w:w="643" w:type="auto"/>
          </w:tcPr>
          <w:p w14:paraId="28F46578" w14:textId="77777777" w:rsidR="005E738F" w:rsidRDefault="00000000">
            <w:pPr>
              <w:pStyle w:val="TAC6"/>
            </w:pPr>
            <w:r>
              <w:t>1</w:t>
            </w:r>
          </w:p>
        </w:tc>
        <w:tc>
          <w:tcPr>
            <w:tcW w:w="643" w:type="auto"/>
          </w:tcPr>
          <w:p w14:paraId="42E5853C" w14:textId="77777777" w:rsidR="005E738F" w:rsidRDefault="00000000">
            <w:pPr>
              <w:pStyle w:val="TAC6"/>
            </w:pPr>
            <w:r>
              <w:t>13.2</w:t>
            </w:r>
          </w:p>
        </w:tc>
        <w:tc>
          <w:tcPr>
            <w:tcW w:w="643" w:type="auto"/>
          </w:tcPr>
          <w:p w14:paraId="7A352410" w14:textId="77777777" w:rsidR="005E738F" w:rsidRDefault="00000000">
            <w:pPr>
              <w:pStyle w:val="TAC6"/>
            </w:pPr>
            <w:r>
              <w:t>Off</w:t>
            </w:r>
          </w:p>
        </w:tc>
        <w:tc>
          <w:tcPr>
            <w:tcW w:w="643" w:type="auto"/>
          </w:tcPr>
          <w:p w14:paraId="63B56EC6" w14:textId="77777777" w:rsidR="005E738F" w:rsidRDefault="00000000">
            <w:pPr>
              <w:pStyle w:val="TAC6"/>
            </w:pPr>
            <w:r>
              <w:t>5%</w:t>
            </w:r>
          </w:p>
        </w:tc>
        <w:tc>
          <w:tcPr>
            <w:tcW w:w="643" w:type="auto"/>
          </w:tcPr>
          <w:p w14:paraId="42679099" w14:textId="77777777" w:rsidR="005E738F" w:rsidRDefault="00000000">
            <w:pPr>
              <w:pStyle w:val="TAC6"/>
            </w:pPr>
            <w:r>
              <w:t>NWT</w:t>
            </w:r>
          </w:p>
        </w:tc>
        <w:tc>
          <w:tcPr>
            <w:tcW w:w="643" w:type="auto"/>
          </w:tcPr>
          <w:p w14:paraId="1A23224A" w14:textId="77777777" w:rsidR="005E738F" w:rsidRDefault="00000000">
            <w:pPr>
              <w:pStyle w:val="TAC6"/>
            </w:pPr>
            <w:r>
              <w:t>3.67</w:t>
            </w:r>
          </w:p>
        </w:tc>
        <w:tc>
          <w:tcPr>
            <w:tcW w:w="643" w:type="auto"/>
          </w:tcPr>
          <w:p w14:paraId="50E72927" w14:textId="77777777" w:rsidR="005E738F" w:rsidRDefault="00000000">
            <w:pPr>
              <w:pStyle w:val="TAC6"/>
            </w:pPr>
            <w:r>
              <w:t>1.14</w:t>
            </w:r>
          </w:p>
        </w:tc>
        <w:tc>
          <w:tcPr>
            <w:tcW w:w="643" w:type="auto"/>
          </w:tcPr>
          <w:p w14:paraId="4F22A6D1" w14:textId="77777777" w:rsidR="005E738F" w:rsidRDefault="00000000">
            <w:pPr>
              <w:pStyle w:val="TAC6"/>
            </w:pPr>
            <w:r>
              <w:t>c17</w:t>
            </w:r>
          </w:p>
        </w:tc>
        <w:tc>
          <w:tcPr>
            <w:tcW w:w="643" w:type="auto"/>
          </w:tcPr>
          <w:p w14:paraId="7F667E1B" w14:textId="77777777" w:rsidR="005E738F" w:rsidRDefault="00000000">
            <w:pPr>
              <w:pStyle w:val="TAC6"/>
            </w:pPr>
            <w:r>
              <w:t>3.56</w:t>
            </w:r>
          </w:p>
        </w:tc>
        <w:tc>
          <w:tcPr>
            <w:tcW w:w="643" w:type="auto"/>
          </w:tcPr>
          <w:p w14:paraId="1A00DE60" w14:textId="77777777" w:rsidR="005E738F" w:rsidRDefault="00000000">
            <w:pPr>
              <w:pStyle w:val="TAC6"/>
            </w:pPr>
            <w:r>
              <w:t>1.15</w:t>
            </w:r>
          </w:p>
        </w:tc>
        <w:tc>
          <w:tcPr>
            <w:tcW w:w="643" w:type="auto"/>
          </w:tcPr>
          <w:p w14:paraId="2E5FD96D" w14:textId="77777777" w:rsidR="005E738F" w:rsidRDefault="00000000">
            <w:pPr>
              <w:pStyle w:val="TAC6"/>
            </w:pPr>
            <w:r>
              <w:t>0.96</w:t>
            </w:r>
          </w:p>
        </w:tc>
        <w:tc>
          <w:tcPr>
            <w:tcW w:w="643" w:type="auto"/>
          </w:tcPr>
          <w:p w14:paraId="2E24E831" w14:textId="77777777" w:rsidR="005E738F" w:rsidRDefault="00000000">
            <w:pPr>
              <w:pStyle w:val="TAC6"/>
            </w:pPr>
            <w:r>
              <w:t>NWT</w:t>
            </w:r>
          </w:p>
        </w:tc>
        <w:tc>
          <w:tcPr>
            <w:tcW w:w="643" w:type="auto"/>
          </w:tcPr>
          <w:p w14:paraId="58EC5F1D" w14:textId="77777777" w:rsidR="005E738F" w:rsidRDefault="00000000">
            <w:pPr>
              <w:pStyle w:val="TAC6"/>
            </w:pPr>
            <w:r>
              <w:t>PASS</w:t>
            </w:r>
          </w:p>
        </w:tc>
      </w:tr>
      <w:tr w:rsidR="005E738F" w14:paraId="0DF75B3D" w14:textId="77777777">
        <w:trPr>
          <w:jc w:val="center"/>
        </w:trPr>
        <w:tc>
          <w:tcPr>
            <w:tcW w:w="643" w:type="auto"/>
            <w:vMerge/>
          </w:tcPr>
          <w:p w14:paraId="354BB558" w14:textId="77777777" w:rsidR="005E738F" w:rsidRDefault="005E738F"/>
        </w:tc>
        <w:tc>
          <w:tcPr>
            <w:tcW w:w="643" w:type="auto"/>
          </w:tcPr>
          <w:p w14:paraId="3478D41A" w14:textId="77777777" w:rsidR="005E738F" w:rsidRDefault="00000000">
            <w:pPr>
              <w:pStyle w:val="TAC6"/>
            </w:pPr>
            <w:r>
              <w:t>c31</w:t>
            </w:r>
          </w:p>
        </w:tc>
        <w:tc>
          <w:tcPr>
            <w:tcW w:w="643" w:type="auto"/>
          </w:tcPr>
          <w:p w14:paraId="1A6DA8D6" w14:textId="77777777" w:rsidR="005E738F" w:rsidRDefault="00000000">
            <w:pPr>
              <w:pStyle w:val="TAC6"/>
            </w:pPr>
            <w:r>
              <w:t>1</w:t>
            </w:r>
          </w:p>
        </w:tc>
        <w:tc>
          <w:tcPr>
            <w:tcW w:w="643" w:type="auto"/>
          </w:tcPr>
          <w:p w14:paraId="7BF2E6D7" w14:textId="77777777" w:rsidR="005E738F" w:rsidRDefault="00000000">
            <w:pPr>
              <w:pStyle w:val="TAC6"/>
            </w:pPr>
            <w:r>
              <w:t>16.4</w:t>
            </w:r>
          </w:p>
        </w:tc>
        <w:tc>
          <w:tcPr>
            <w:tcW w:w="643" w:type="auto"/>
          </w:tcPr>
          <w:p w14:paraId="308EC2CA" w14:textId="77777777" w:rsidR="005E738F" w:rsidRDefault="00000000">
            <w:pPr>
              <w:pStyle w:val="TAC6"/>
            </w:pPr>
            <w:r>
              <w:t>Off</w:t>
            </w:r>
          </w:p>
        </w:tc>
        <w:tc>
          <w:tcPr>
            <w:tcW w:w="643" w:type="auto"/>
          </w:tcPr>
          <w:p w14:paraId="6FD37C72" w14:textId="77777777" w:rsidR="005E738F" w:rsidRDefault="00000000">
            <w:pPr>
              <w:pStyle w:val="TAC6"/>
            </w:pPr>
            <w:r>
              <w:t>5%</w:t>
            </w:r>
          </w:p>
        </w:tc>
        <w:tc>
          <w:tcPr>
            <w:tcW w:w="643" w:type="auto"/>
          </w:tcPr>
          <w:p w14:paraId="1F5A230B" w14:textId="77777777" w:rsidR="005E738F" w:rsidRDefault="00000000">
            <w:pPr>
              <w:pStyle w:val="TAC6"/>
            </w:pPr>
            <w:r>
              <w:t>NWT</w:t>
            </w:r>
          </w:p>
        </w:tc>
        <w:tc>
          <w:tcPr>
            <w:tcW w:w="643" w:type="auto"/>
          </w:tcPr>
          <w:p w14:paraId="5FFF19C3" w14:textId="77777777" w:rsidR="005E738F" w:rsidRDefault="00000000">
            <w:pPr>
              <w:pStyle w:val="TAC6"/>
            </w:pPr>
            <w:r>
              <w:t>3.49</w:t>
            </w:r>
          </w:p>
        </w:tc>
        <w:tc>
          <w:tcPr>
            <w:tcW w:w="643" w:type="auto"/>
          </w:tcPr>
          <w:p w14:paraId="588C3397" w14:textId="77777777" w:rsidR="005E738F" w:rsidRDefault="00000000">
            <w:pPr>
              <w:pStyle w:val="TAC6"/>
            </w:pPr>
            <w:r>
              <w:t>1.13</w:t>
            </w:r>
          </w:p>
        </w:tc>
        <w:tc>
          <w:tcPr>
            <w:tcW w:w="643" w:type="auto"/>
          </w:tcPr>
          <w:p w14:paraId="15A41B53" w14:textId="77777777" w:rsidR="005E738F" w:rsidRDefault="00000000">
            <w:pPr>
              <w:pStyle w:val="TAC6"/>
            </w:pPr>
            <w:r>
              <w:t>c18</w:t>
            </w:r>
          </w:p>
        </w:tc>
        <w:tc>
          <w:tcPr>
            <w:tcW w:w="643" w:type="auto"/>
          </w:tcPr>
          <w:p w14:paraId="53B8EF1B" w14:textId="77777777" w:rsidR="005E738F" w:rsidRDefault="00000000">
            <w:pPr>
              <w:pStyle w:val="TAC6"/>
            </w:pPr>
            <w:r>
              <w:t>3.74</w:t>
            </w:r>
          </w:p>
        </w:tc>
        <w:tc>
          <w:tcPr>
            <w:tcW w:w="643" w:type="auto"/>
          </w:tcPr>
          <w:p w14:paraId="78B9C23C" w14:textId="77777777" w:rsidR="005E738F" w:rsidRDefault="00000000">
            <w:pPr>
              <w:pStyle w:val="TAC6"/>
            </w:pPr>
            <w:r>
              <w:t>1.07</w:t>
            </w:r>
          </w:p>
        </w:tc>
        <w:tc>
          <w:tcPr>
            <w:tcW w:w="643" w:type="auto"/>
          </w:tcPr>
          <w:p w14:paraId="095D796D" w14:textId="77777777" w:rsidR="005E738F" w:rsidRDefault="00000000">
            <w:pPr>
              <w:pStyle w:val="TAC6"/>
            </w:pPr>
            <w:r>
              <w:t>-2.15</w:t>
            </w:r>
          </w:p>
        </w:tc>
        <w:tc>
          <w:tcPr>
            <w:tcW w:w="643" w:type="auto"/>
          </w:tcPr>
          <w:p w14:paraId="6208075D" w14:textId="77777777" w:rsidR="005E738F" w:rsidRDefault="00000000">
            <w:pPr>
              <w:pStyle w:val="TAC6"/>
            </w:pPr>
            <w:r>
              <w:t>WT</w:t>
            </w:r>
          </w:p>
        </w:tc>
        <w:tc>
          <w:tcPr>
            <w:tcW w:w="643" w:type="auto"/>
            <w:shd w:val="clear" w:color="auto" w:fill="FF474C"/>
          </w:tcPr>
          <w:p w14:paraId="690F6089" w14:textId="77777777" w:rsidR="005E738F" w:rsidRDefault="00000000">
            <w:pPr>
              <w:pStyle w:val="TAC6"/>
            </w:pPr>
            <w:r>
              <w:t>FAIL</w:t>
            </w:r>
          </w:p>
        </w:tc>
      </w:tr>
      <w:tr w:rsidR="005E738F" w14:paraId="37892D88" w14:textId="77777777">
        <w:trPr>
          <w:jc w:val="center"/>
        </w:trPr>
        <w:tc>
          <w:tcPr>
            <w:tcW w:w="643" w:type="auto"/>
            <w:vMerge/>
          </w:tcPr>
          <w:p w14:paraId="6573E31D" w14:textId="77777777" w:rsidR="005E738F" w:rsidRDefault="005E738F"/>
        </w:tc>
        <w:tc>
          <w:tcPr>
            <w:tcW w:w="643" w:type="auto"/>
          </w:tcPr>
          <w:p w14:paraId="29DCB2F7" w14:textId="77777777" w:rsidR="005E738F" w:rsidRDefault="00000000">
            <w:pPr>
              <w:pStyle w:val="TAC6"/>
            </w:pPr>
            <w:r>
              <w:t>c32</w:t>
            </w:r>
          </w:p>
        </w:tc>
        <w:tc>
          <w:tcPr>
            <w:tcW w:w="643" w:type="auto"/>
          </w:tcPr>
          <w:p w14:paraId="12CA88FF" w14:textId="77777777" w:rsidR="005E738F" w:rsidRDefault="00000000">
            <w:pPr>
              <w:pStyle w:val="TAC6"/>
            </w:pPr>
            <w:r>
              <w:t>1</w:t>
            </w:r>
          </w:p>
        </w:tc>
        <w:tc>
          <w:tcPr>
            <w:tcW w:w="643" w:type="auto"/>
          </w:tcPr>
          <w:p w14:paraId="7EF65B40" w14:textId="77777777" w:rsidR="005E738F" w:rsidRDefault="00000000">
            <w:pPr>
              <w:pStyle w:val="TAC6"/>
            </w:pPr>
            <w:r>
              <w:t>24.4</w:t>
            </w:r>
          </w:p>
        </w:tc>
        <w:tc>
          <w:tcPr>
            <w:tcW w:w="643" w:type="auto"/>
          </w:tcPr>
          <w:p w14:paraId="4C17A46E" w14:textId="77777777" w:rsidR="005E738F" w:rsidRDefault="00000000">
            <w:pPr>
              <w:pStyle w:val="TAC6"/>
            </w:pPr>
            <w:r>
              <w:t>Off</w:t>
            </w:r>
          </w:p>
        </w:tc>
        <w:tc>
          <w:tcPr>
            <w:tcW w:w="643" w:type="auto"/>
          </w:tcPr>
          <w:p w14:paraId="420BE54E" w14:textId="77777777" w:rsidR="005E738F" w:rsidRDefault="00000000">
            <w:pPr>
              <w:pStyle w:val="TAC6"/>
            </w:pPr>
            <w:r>
              <w:t>5%</w:t>
            </w:r>
          </w:p>
        </w:tc>
        <w:tc>
          <w:tcPr>
            <w:tcW w:w="643" w:type="auto"/>
          </w:tcPr>
          <w:p w14:paraId="5D68B6E7" w14:textId="77777777" w:rsidR="005E738F" w:rsidRDefault="00000000">
            <w:pPr>
              <w:pStyle w:val="TAC6"/>
            </w:pPr>
            <w:r>
              <w:t>NWT</w:t>
            </w:r>
          </w:p>
        </w:tc>
        <w:tc>
          <w:tcPr>
            <w:tcW w:w="643" w:type="auto"/>
          </w:tcPr>
          <w:p w14:paraId="153DA665" w14:textId="77777777" w:rsidR="005E738F" w:rsidRDefault="00000000">
            <w:pPr>
              <w:pStyle w:val="TAC6"/>
            </w:pPr>
            <w:r>
              <w:t>3.82</w:t>
            </w:r>
          </w:p>
        </w:tc>
        <w:tc>
          <w:tcPr>
            <w:tcW w:w="643" w:type="auto"/>
          </w:tcPr>
          <w:p w14:paraId="7925286F" w14:textId="77777777" w:rsidR="005E738F" w:rsidRDefault="00000000">
            <w:pPr>
              <w:pStyle w:val="TAC6"/>
            </w:pPr>
            <w:r>
              <w:t>1.07</w:t>
            </w:r>
          </w:p>
        </w:tc>
        <w:tc>
          <w:tcPr>
            <w:tcW w:w="643" w:type="auto"/>
          </w:tcPr>
          <w:p w14:paraId="218D2FEC" w14:textId="77777777" w:rsidR="005E738F" w:rsidRDefault="00000000">
            <w:pPr>
              <w:pStyle w:val="TAC6"/>
            </w:pPr>
            <w:r>
              <w:t>c19</w:t>
            </w:r>
          </w:p>
        </w:tc>
        <w:tc>
          <w:tcPr>
            <w:tcW w:w="643" w:type="auto"/>
          </w:tcPr>
          <w:p w14:paraId="4074457B" w14:textId="77777777" w:rsidR="005E738F" w:rsidRDefault="00000000">
            <w:pPr>
              <w:pStyle w:val="TAC6"/>
            </w:pPr>
            <w:r>
              <w:t>3.77</w:t>
            </w:r>
          </w:p>
        </w:tc>
        <w:tc>
          <w:tcPr>
            <w:tcW w:w="643" w:type="auto"/>
          </w:tcPr>
          <w:p w14:paraId="479A43DE" w14:textId="77777777" w:rsidR="005E738F" w:rsidRDefault="00000000">
            <w:pPr>
              <w:pStyle w:val="TAC6"/>
            </w:pPr>
            <w:r>
              <w:t>1.06</w:t>
            </w:r>
          </w:p>
        </w:tc>
        <w:tc>
          <w:tcPr>
            <w:tcW w:w="643" w:type="auto"/>
          </w:tcPr>
          <w:p w14:paraId="042A80BB" w14:textId="77777777" w:rsidR="005E738F" w:rsidRDefault="00000000">
            <w:pPr>
              <w:pStyle w:val="TAC6"/>
            </w:pPr>
            <w:r>
              <w:t>0.49</w:t>
            </w:r>
          </w:p>
        </w:tc>
        <w:tc>
          <w:tcPr>
            <w:tcW w:w="643" w:type="auto"/>
          </w:tcPr>
          <w:p w14:paraId="6D993AAE" w14:textId="77777777" w:rsidR="005E738F" w:rsidRDefault="00000000">
            <w:pPr>
              <w:pStyle w:val="TAC6"/>
            </w:pPr>
            <w:r>
              <w:t>NWT</w:t>
            </w:r>
          </w:p>
        </w:tc>
        <w:tc>
          <w:tcPr>
            <w:tcW w:w="643" w:type="auto"/>
          </w:tcPr>
          <w:p w14:paraId="2A6D209F" w14:textId="77777777" w:rsidR="005E738F" w:rsidRDefault="00000000">
            <w:pPr>
              <w:pStyle w:val="TAC6"/>
            </w:pPr>
            <w:r>
              <w:t>PASS</w:t>
            </w:r>
          </w:p>
        </w:tc>
      </w:tr>
      <w:tr w:rsidR="005E738F" w14:paraId="53A994C0" w14:textId="77777777">
        <w:trPr>
          <w:jc w:val="center"/>
        </w:trPr>
        <w:tc>
          <w:tcPr>
            <w:tcW w:w="643" w:type="auto"/>
            <w:vMerge/>
          </w:tcPr>
          <w:p w14:paraId="24A495F8" w14:textId="77777777" w:rsidR="005E738F" w:rsidRDefault="005E738F"/>
        </w:tc>
        <w:tc>
          <w:tcPr>
            <w:tcW w:w="643" w:type="auto"/>
          </w:tcPr>
          <w:p w14:paraId="591A2395" w14:textId="77777777" w:rsidR="005E738F" w:rsidRDefault="00000000">
            <w:pPr>
              <w:pStyle w:val="TAC6"/>
            </w:pPr>
            <w:r>
              <w:t>c33</w:t>
            </w:r>
          </w:p>
        </w:tc>
        <w:tc>
          <w:tcPr>
            <w:tcW w:w="643" w:type="auto"/>
          </w:tcPr>
          <w:p w14:paraId="5AD3F8D3" w14:textId="77777777" w:rsidR="005E738F" w:rsidRDefault="00000000">
            <w:pPr>
              <w:pStyle w:val="TAC6"/>
            </w:pPr>
            <w:r>
              <w:t>1</w:t>
            </w:r>
          </w:p>
        </w:tc>
        <w:tc>
          <w:tcPr>
            <w:tcW w:w="643" w:type="auto"/>
          </w:tcPr>
          <w:p w14:paraId="10FD8D7F" w14:textId="77777777" w:rsidR="005E738F" w:rsidRDefault="00000000">
            <w:pPr>
              <w:pStyle w:val="TAC6"/>
            </w:pPr>
            <w:r>
              <w:t>32</w:t>
            </w:r>
          </w:p>
        </w:tc>
        <w:tc>
          <w:tcPr>
            <w:tcW w:w="643" w:type="auto"/>
          </w:tcPr>
          <w:p w14:paraId="6A2A089E" w14:textId="77777777" w:rsidR="005E738F" w:rsidRDefault="00000000">
            <w:pPr>
              <w:pStyle w:val="TAC6"/>
            </w:pPr>
            <w:r>
              <w:t>Off</w:t>
            </w:r>
          </w:p>
        </w:tc>
        <w:tc>
          <w:tcPr>
            <w:tcW w:w="643" w:type="auto"/>
          </w:tcPr>
          <w:p w14:paraId="69997A2D" w14:textId="77777777" w:rsidR="005E738F" w:rsidRDefault="00000000">
            <w:pPr>
              <w:pStyle w:val="TAC6"/>
            </w:pPr>
            <w:r>
              <w:t>5%</w:t>
            </w:r>
          </w:p>
        </w:tc>
        <w:tc>
          <w:tcPr>
            <w:tcW w:w="643" w:type="auto"/>
          </w:tcPr>
          <w:p w14:paraId="3FF0F5F3" w14:textId="77777777" w:rsidR="005E738F" w:rsidRDefault="00000000">
            <w:pPr>
              <w:pStyle w:val="TAC6"/>
            </w:pPr>
            <w:r>
              <w:t>NWT</w:t>
            </w:r>
          </w:p>
        </w:tc>
        <w:tc>
          <w:tcPr>
            <w:tcW w:w="643" w:type="auto"/>
          </w:tcPr>
          <w:p w14:paraId="1A1850CF" w14:textId="77777777" w:rsidR="005E738F" w:rsidRDefault="00000000">
            <w:pPr>
              <w:pStyle w:val="TAC6"/>
            </w:pPr>
            <w:r>
              <w:t>3.8</w:t>
            </w:r>
          </w:p>
        </w:tc>
        <w:tc>
          <w:tcPr>
            <w:tcW w:w="643" w:type="auto"/>
          </w:tcPr>
          <w:p w14:paraId="31E0CD66" w14:textId="77777777" w:rsidR="005E738F" w:rsidRDefault="00000000">
            <w:pPr>
              <w:pStyle w:val="TAC6"/>
            </w:pPr>
            <w:r>
              <w:t>1.08</w:t>
            </w:r>
          </w:p>
        </w:tc>
        <w:tc>
          <w:tcPr>
            <w:tcW w:w="643" w:type="auto"/>
          </w:tcPr>
          <w:p w14:paraId="18347E60" w14:textId="77777777" w:rsidR="005E738F" w:rsidRDefault="00000000">
            <w:pPr>
              <w:pStyle w:val="TAC6"/>
            </w:pPr>
            <w:r>
              <w:t>c20</w:t>
            </w:r>
          </w:p>
        </w:tc>
        <w:tc>
          <w:tcPr>
            <w:tcW w:w="643" w:type="auto"/>
          </w:tcPr>
          <w:p w14:paraId="30E0E4D2" w14:textId="77777777" w:rsidR="005E738F" w:rsidRDefault="00000000">
            <w:pPr>
              <w:pStyle w:val="TAC6"/>
            </w:pPr>
            <w:r>
              <w:t>3.85</w:t>
            </w:r>
          </w:p>
        </w:tc>
        <w:tc>
          <w:tcPr>
            <w:tcW w:w="643" w:type="auto"/>
          </w:tcPr>
          <w:p w14:paraId="3EB70BC1" w14:textId="77777777" w:rsidR="005E738F" w:rsidRDefault="00000000">
            <w:pPr>
              <w:pStyle w:val="TAC6"/>
            </w:pPr>
            <w:r>
              <w:t>1.04</w:t>
            </w:r>
          </w:p>
        </w:tc>
        <w:tc>
          <w:tcPr>
            <w:tcW w:w="643" w:type="auto"/>
          </w:tcPr>
          <w:p w14:paraId="0F4ABF30" w14:textId="77777777" w:rsidR="005E738F" w:rsidRDefault="00000000">
            <w:pPr>
              <w:pStyle w:val="TAC6"/>
            </w:pPr>
            <w:r>
              <w:t>-0.45</w:t>
            </w:r>
          </w:p>
        </w:tc>
        <w:tc>
          <w:tcPr>
            <w:tcW w:w="643" w:type="auto"/>
          </w:tcPr>
          <w:p w14:paraId="41954045" w14:textId="77777777" w:rsidR="005E738F" w:rsidRDefault="00000000">
            <w:pPr>
              <w:pStyle w:val="TAC6"/>
            </w:pPr>
            <w:r>
              <w:t>NWT</w:t>
            </w:r>
          </w:p>
        </w:tc>
        <w:tc>
          <w:tcPr>
            <w:tcW w:w="643" w:type="auto"/>
          </w:tcPr>
          <w:p w14:paraId="15CF7AE0" w14:textId="77777777" w:rsidR="005E738F" w:rsidRDefault="00000000">
            <w:pPr>
              <w:pStyle w:val="TAC6"/>
            </w:pPr>
            <w:r>
              <w:t>PASS</w:t>
            </w:r>
          </w:p>
        </w:tc>
      </w:tr>
      <w:tr w:rsidR="005E738F" w14:paraId="0D2502D4" w14:textId="77777777">
        <w:trPr>
          <w:jc w:val="center"/>
        </w:trPr>
        <w:tc>
          <w:tcPr>
            <w:tcW w:w="643" w:type="auto"/>
            <w:vMerge/>
          </w:tcPr>
          <w:p w14:paraId="2BBC7E7D" w14:textId="77777777" w:rsidR="005E738F" w:rsidRDefault="005E738F"/>
        </w:tc>
        <w:tc>
          <w:tcPr>
            <w:tcW w:w="643" w:type="auto"/>
          </w:tcPr>
          <w:p w14:paraId="794D5B19" w14:textId="77777777" w:rsidR="005E738F" w:rsidRDefault="00000000">
            <w:pPr>
              <w:pStyle w:val="TAC6"/>
            </w:pPr>
            <w:r>
              <w:t>c34</w:t>
            </w:r>
          </w:p>
        </w:tc>
        <w:tc>
          <w:tcPr>
            <w:tcW w:w="643" w:type="auto"/>
          </w:tcPr>
          <w:p w14:paraId="27ACB82F" w14:textId="77777777" w:rsidR="005E738F" w:rsidRDefault="00000000">
            <w:pPr>
              <w:pStyle w:val="TAC6"/>
            </w:pPr>
            <w:r>
              <w:t>1</w:t>
            </w:r>
          </w:p>
        </w:tc>
        <w:tc>
          <w:tcPr>
            <w:tcW w:w="643" w:type="auto"/>
          </w:tcPr>
          <w:p w14:paraId="28229E58" w14:textId="77777777" w:rsidR="005E738F" w:rsidRDefault="00000000">
            <w:pPr>
              <w:pStyle w:val="TAC6"/>
            </w:pPr>
            <w:r>
              <w:t>13.2</w:t>
            </w:r>
          </w:p>
        </w:tc>
        <w:tc>
          <w:tcPr>
            <w:tcW w:w="643" w:type="auto"/>
          </w:tcPr>
          <w:p w14:paraId="53216372" w14:textId="77777777" w:rsidR="005E738F" w:rsidRDefault="00000000">
            <w:pPr>
              <w:pStyle w:val="TAC6"/>
            </w:pPr>
            <w:r>
              <w:t>On</w:t>
            </w:r>
          </w:p>
        </w:tc>
        <w:tc>
          <w:tcPr>
            <w:tcW w:w="643" w:type="auto"/>
          </w:tcPr>
          <w:p w14:paraId="42F0DF36" w14:textId="77777777" w:rsidR="005E738F" w:rsidRDefault="005E738F">
            <w:pPr>
              <w:pStyle w:val="TAC6"/>
            </w:pPr>
          </w:p>
        </w:tc>
        <w:tc>
          <w:tcPr>
            <w:tcW w:w="643" w:type="auto"/>
          </w:tcPr>
          <w:p w14:paraId="2DAFE971" w14:textId="77777777" w:rsidR="005E738F" w:rsidRDefault="00000000">
            <w:pPr>
              <w:pStyle w:val="TAC6"/>
            </w:pPr>
            <w:r>
              <w:t>NWT</w:t>
            </w:r>
          </w:p>
        </w:tc>
        <w:tc>
          <w:tcPr>
            <w:tcW w:w="643" w:type="auto"/>
          </w:tcPr>
          <w:p w14:paraId="509B7130" w14:textId="77777777" w:rsidR="005E738F" w:rsidRDefault="00000000">
            <w:pPr>
              <w:pStyle w:val="TAC6"/>
            </w:pPr>
            <w:r>
              <w:t>4.4</w:t>
            </w:r>
          </w:p>
        </w:tc>
        <w:tc>
          <w:tcPr>
            <w:tcW w:w="643" w:type="auto"/>
          </w:tcPr>
          <w:p w14:paraId="76520FCE" w14:textId="77777777" w:rsidR="005E738F" w:rsidRDefault="00000000">
            <w:pPr>
              <w:pStyle w:val="TAC6"/>
            </w:pPr>
            <w:r>
              <w:t>0.86</w:t>
            </w:r>
          </w:p>
        </w:tc>
        <w:tc>
          <w:tcPr>
            <w:tcW w:w="643" w:type="auto"/>
          </w:tcPr>
          <w:p w14:paraId="45355C14" w14:textId="77777777" w:rsidR="005E738F" w:rsidRDefault="00000000">
            <w:pPr>
              <w:pStyle w:val="TAC6"/>
            </w:pPr>
            <w:r>
              <w:t>c21</w:t>
            </w:r>
          </w:p>
        </w:tc>
        <w:tc>
          <w:tcPr>
            <w:tcW w:w="643" w:type="auto"/>
          </w:tcPr>
          <w:p w14:paraId="2B1A4A0D" w14:textId="77777777" w:rsidR="005E738F" w:rsidRDefault="00000000">
            <w:pPr>
              <w:pStyle w:val="TAC6"/>
            </w:pPr>
            <w:r>
              <w:t>4.44</w:t>
            </w:r>
          </w:p>
        </w:tc>
        <w:tc>
          <w:tcPr>
            <w:tcW w:w="643" w:type="auto"/>
          </w:tcPr>
          <w:p w14:paraId="2A97A5F2" w14:textId="77777777" w:rsidR="005E738F" w:rsidRDefault="00000000">
            <w:pPr>
              <w:pStyle w:val="TAC6"/>
            </w:pPr>
            <w:r>
              <w:t>0.73</w:t>
            </w:r>
          </w:p>
        </w:tc>
        <w:tc>
          <w:tcPr>
            <w:tcW w:w="643" w:type="auto"/>
          </w:tcPr>
          <w:p w14:paraId="16C60ADC" w14:textId="77777777" w:rsidR="005E738F" w:rsidRDefault="00000000">
            <w:pPr>
              <w:pStyle w:val="TAC6"/>
            </w:pPr>
            <w:r>
              <w:t>-0.52</w:t>
            </w:r>
          </w:p>
        </w:tc>
        <w:tc>
          <w:tcPr>
            <w:tcW w:w="643" w:type="auto"/>
          </w:tcPr>
          <w:p w14:paraId="469B5A83" w14:textId="77777777" w:rsidR="005E738F" w:rsidRDefault="00000000">
            <w:pPr>
              <w:pStyle w:val="TAC6"/>
            </w:pPr>
            <w:r>
              <w:t>NWT</w:t>
            </w:r>
          </w:p>
        </w:tc>
        <w:tc>
          <w:tcPr>
            <w:tcW w:w="643" w:type="auto"/>
          </w:tcPr>
          <w:p w14:paraId="50EC1D18" w14:textId="77777777" w:rsidR="005E738F" w:rsidRDefault="00000000">
            <w:pPr>
              <w:pStyle w:val="TAC6"/>
            </w:pPr>
            <w:r>
              <w:t>PASS</w:t>
            </w:r>
          </w:p>
        </w:tc>
      </w:tr>
      <w:tr w:rsidR="005E738F" w14:paraId="362ACA5D" w14:textId="77777777">
        <w:trPr>
          <w:jc w:val="center"/>
        </w:trPr>
        <w:tc>
          <w:tcPr>
            <w:tcW w:w="643" w:type="auto"/>
            <w:vMerge/>
          </w:tcPr>
          <w:p w14:paraId="5FEA4213" w14:textId="77777777" w:rsidR="005E738F" w:rsidRDefault="005E738F"/>
        </w:tc>
        <w:tc>
          <w:tcPr>
            <w:tcW w:w="643" w:type="auto"/>
          </w:tcPr>
          <w:p w14:paraId="38F5C28C" w14:textId="77777777" w:rsidR="005E738F" w:rsidRDefault="00000000">
            <w:pPr>
              <w:pStyle w:val="TAC6"/>
            </w:pPr>
            <w:r>
              <w:t>c35</w:t>
            </w:r>
          </w:p>
        </w:tc>
        <w:tc>
          <w:tcPr>
            <w:tcW w:w="643" w:type="auto"/>
          </w:tcPr>
          <w:p w14:paraId="47354110" w14:textId="77777777" w:rsidR="005E738F" w:rsidRDefault="00000000">
            <w:pPr>
              <w:pStyle w:val="TAC6"/>
            </w:pPr>
            <w:r>
              <w:t>1</w:t>
            </w:r>
          </w:p>
        </w:tc>
        <w:tc>
          <w:tcPr>
            <w:tcW w:w="643" w:type="auto"/>
          </w:tcPr>
          <w:p w14:paraId="610DD23C" w14:textId="77777777" w:rsidR="005E738F" w:rsidRDefault="00000000">
            <w:pPr>
              <w:pStyle w:val="TAC6"/>
            </w:pPr>
            <w:r>
              <w:t>16.4</w:t>
            </w:r>
          </w:p>
        </w:tc>
        <w:tc>
          <w:tcPr>
            <w:tcW w:w="643" w:type="auto"/>
          </w:tcPr>
          <w:p w14:paraId="6A473650" w14:textId="77777777" w:rsidR="005E738F" w:rsidRDefault="00000000">
            <w:pPr>
              <w:pStyle w:val="TAC6"/>
            </w:pPr>
            <w:r>
              <w:t>On</w:t>
            </w:r>
          </w:p>
        </w:tc>
        <w:tc>
          <w:tcPr>
            <w:tcW w:w="643" w:type="auto"/>
          </w:tcPr>
          <w:p w14:paraId="48FB9831" w14:textId="77777777" w:rsidR="005E738F" w:rsidRDefault="005E738F">
            <w:pPr>
              <w:pStyle w:val="TAC6"/>
            </w:pPr>
          </w:p>
        </w:tc>
        <w:tc>
          <w:tcPr>
            <w:tcW w:w="643" w:type="auto"/>
          </w:tcPr>
          <w:p w14:paraId="770A76AD" w14:textId="77777777" w:rsidR="005E738F" w:rsidRDefault="00000000">
            <w:pPr>
              <w:pStyle w:val="TAC6"/>
            </w:pPr>
            <w:r>
              <w:t>NWT</w:t>
            </w:r>
          </w:p>
        </w:tc>
        <w:tc>
          <w:tcPr>
            <w:tcW w:w="643" w:type="auto"/>
          </w:tcPr>
          <w:p w14:paraId="6777B3BF" w14:textId="77777777" w:rsidR="005E738F" w:rsidRDefault="00000000">
            <w:pPr>
              <w:pStyle w:val="TAC6"/>
            </w:pPr>
            <w:r>
              <w:t>4.45</w:t>
            </w:r>
          </w:p>
        </w:tc>
        <w:tc>
          <w:tcPr>
            <w:tcW w:w="643" w:type="auto"/>
          </w:tcPr>
          <w:p w14:paraId="76378B9D" w14:textId="77777777" w:rsidR="005E738F" w:rsidRDefault="00000000">
            <w:pPr>
              <w:pStyle w:val="TAC6"/>
            </w:pPr>
            <w:r>
              <w:t>0.74</w:t>
            </w:r>
          </w:p>
        </w:tc>
        <w:tc>
          <w:tcPr>
            <w:tcW w:w="643" w:type="auto"/>
          </w:tcPr>
          <w:p w14:paraId="4BF3EF16" w14:textId="77777777" w:rsidR="005E738F" w:rsidRDefault="00000000">
            <w:pPr>
              <w:pStyle w:val="TAC6"/>
            </w:pPr>
            <w:r>
              <w:t>c22</w:t>
            </w:r>
          </w:p>
        </w:tc>
        <w:tc>
          <w:tcPr>
            <w:tcW w:w="643" w:type="auto"/>
          </w:tcPr>
          <w:p w14:paraId="6827EBF1" w14:textId="77777777" w:rsidR="005E738F" w:rsidRDefault="00000000">
            <w:pPr>
              <w:pStyle w:val="TAC6"/>
            </w:pPr>
            <w:r>
              <w:t>4.51</w:t>
            </w:r>
          </w:p>
        </w:tc>
        <w:tc>
          <w:tcPr>
            <w:tcW w:w="643" w:type="auto"/>
          </w:tcPr>
          <w:p w14:paraId="5E936B4B" w14:textId="77777777" w:rsidR="005E738F" w:rsidRDefault="00000000">
            <w:pPr>
              <w:pStyle w:val="TAC6"/>
            </w:pPr>
            <w:r>
              <w:t>0.69</w:t>
            </w:r>
          </w:p>
        </w:tc>
        <w:tc>
          <w:tcPr>
            <w:tcW w:w="643" w:type="auto"/>
          </w:tcPr>
          <w:p w14:paraId="588807EB" w14:textId="77777777" w:rsidR="005E738F" w:rsidRDefault="00000000">
            <w:pPr>
              <w:pStyle w:val="TAC6"/>
            </w:pPr>
            <w:r>
              <w:t>-0.81</w:t>
            </w:r>
          </w:p>
        </w:tc>
        <w:tc>
          <w:tcPr>
            <w:tcW w:w="643" w:type="auto"/>
          </w:tcPr>
          <w:p w14:paraId="75A49CE2" w14:textId="77777777" w:rsidR="005E738F" w:rsidRDefault="00000000">
            <w:pPr>
              <w:pStyle w:val="TAC6"/>
            </w:pPr>
            <w:r>
              <w:t>NWT</w:t>
            </w:r>
          </w:p>
        </w:tc>
        <w:tc>
          <w:tcPr>
            <w:tcW w:w="643" w:type="auto"/>
          </w:tcPr>
          <w:p w14:paraId="47237420" w14:textId="77777777" w:rsidR="005E738F" w:rsidRDefault="00000000">
            <w:pPr>
              <w:pStyle w:val="TAC6"/>
            </w:pPr>
            <w:r>
              <w:t>PASS</w:t>
            </w:r>
          </w:p>
        </w:tc>
      </w:tr>
      <w:tr w:rsidR="005E738F" w14:paraId="54D65D5E" w14:textId="77777777">
        <w:trPr>
          <w:jc w:val="center"/>
        </w:trPr>
        <w:tc>
          <w:tcPr>
            <w:tcW w:w="643" w:type="auto"/>
            <w:vMerge/>
          </w:tcPr>
          <w:p w14:paraId="22A22A5A" w14:textId="77777777" w:rsidR="005E738F" w:rsidRDefault="005E738F"/>
        </w:tc>
        <w:tc>
          <w:tcPr>
            <w:tcW w:w="643" w:type="auto"/>
          </w:tcPr>
          <w:p w14:paraId="423F8CFF" w14:textId="77777777" w:rsidR="005E738F" w:rsidRDefault="00000000">
            <w:pPr>
              <w:pStyle w:val="TAC6"/>
            </w:pPr>
            <w:r>
              <w:t>c36</w:t>
            </w:r>
          </w:p>
        </w:tc>
        <w:tc>
          <w:tcPr>
            <w:tcW w:w="643" w:type="auto"/>
          </w:tcPr>
          <w:p w14:paraId="1B10E55C" w14:textId="77777777" w:rsidR="005E738F" w:rsidRDefault="00000000">
            <w:pPr>
              <w:pStyle w:val="TAC6"/>
            </w:pPr>
            <w:r>
              <w:t>1</w:t>
            </w:r>
          </w:p>
        </w:tc>
        <w:tc>
          <w:tcPr>
            <w:tcW w:w="643" w:type="auto"/>
          </w:tcPr>
          <w:p w14:paraId="723BC246" w14:textId="77777777" w:rsidR="005E738F" w:rsidRDefault="00000000">
            <w:pPr>
              <w:pStyle w:val="TAC6"/>
            </w:pPr>
            <w:r>
              <w:t>24.4</w:t>
            </w:r>
          </w:p>
        </w:tc>
        <w:tc>
          <w:tcPr>
            <w:tcW w:w="643" w:type="auto"/>
          </w:tcPr>
          <w:p w14:paraId="7998FF0C" w14:textId="77777777" w:rsidR="005E738F" w:rsidRDefault="00000000">
            <w:pPr>
              <w:pStyle w:val="TAC6"/>
            </w:pPr>
            <w:r>
              <w:t>On</w:t>
            </w:r>
          </w:p>
        </w:tc>
        <w:tc>
          <w:tcPr>
            <w:tcW w:w="643" w:type="auto"/>
          </w:tcPr>
          <w:p w14:paraId="7D7D66DE" w14:textId="77777777" w:rsidR="005E738F" w:rsidRDefault="005E738F">
            <w:pPr>
              <w:pStyle w:val="TAC6"/>
            </w:pPr>
          </w:p>
        </w:tc>
        <w:tc>
          <w:tcPr>
            <w:tcW w:w="643" w:type="auto"/>
          </w:tcPr>
          <w:p w14:paraId="4EE0480F" w14:textId="77777777" w:rsidR="005E738F" w:rsidRDefault="00000000">
            <w:pPr>
              <w:pStyle w:val="TAC6"/>
            </w:pPr>
            <w:r>
              <w:t>NWT</w:t>
            </w:r>
          </w:p>
        </w:tc>
        <w:tc>
          <w:tcPr>
            <w:tcW w:w="643" w:type="auto"/>
          </w:tcPr>
          <w:p w14:paraId="0D395992" w14:textId="77777777" w:rsidR="005E738F" w:rsidRDefault="00000000">
            <w:pPr>
              <w:pStyle w:val="TAC6"/>
            </w:pPr>
            <w:r>
              <w:t>4.54</w:t>
            </w:r>
          </w:p>
        </w:tc>
        <w:tc>
          <w:tcPr>
            <w:tcW w:w="643" w:type="auto"/>
          </w:tcPr>
          <w:p w14:paraId="6C2DDBA7" w14:textId="77777777" w:rsidR="005E738F" w:rsidRDefault="00000000">
            <w:pPr>
              <w:pStyle w:val="TAC6"/>
            </w:pPr>
            <w:r>
              <w:t>0.63</w:t>
            </w:r>
          </w:p>
        </w:tc>
        <w:tc>
          <w:tcPr>
            <w:tcW w:w="643" w:type="auto"/>
          </w:tcPr>
          <w:p w14:paraId="3650768D" w14:textId="77777777" w:rsidR="005E738F" w:rsidRDefault="00000000">
            <w:pPr>
              <w:pStyle w:val="TAC6"/>
            </w:pPr>
            <w:r>
              <w:t>c23</w:t>
            </w:r>
          </w:p>
        </w:tc>
        <w:tc>
          <w:tcPr>
            <w:tcW w:w="643" w:type="auto"/>
          </w:tcPr>
          <w:p w14:paraId="47E0D3D1" w14:textId="77777777" w:rsidR="005E738F" w:rsidRDefault="00000000">
            <w:pPr>
              <w:pStyle w:val="TAC6"/>
            </w:pPr>
            <w:r>
              <w:t>4.66</w:t>
            </w:r>
          </w:p>
        </w:tc>
        <w:tc>
          <w:tcPr>
            <w:tcW w:w="643" w:type="auto"/>
          </w:tcPr>
          <w:p w14:paraId="172AD58A" w14:textId="77777777" w:rsidR="005E738F" w:rsidRDefault="00000000">
            <w:pPr>
              <w:pStyle w:val="TAC6"/>
            </w:pPr>
            <w:r>
              <w:t>0.56</w:t>
            </w:r>
          </w:p>
        </w:tc>
        <w:tc>
          <w:tcPr>
            <w:tcW w:w="643" w:type="auto"/>
          </w:tcPr>
          <w:p w14:paraId="614ED617" w14:textId="77777777" w:rsidR="005E738F" w:rsidRDefault="00000000">
            <w:pPr>
              <w:pStyle w:val="TAC6"/>
            </w:pPr>
            <w:r>
              <w:t>-1.94</w:t>
            </w:r>
          </w:p>
        </w:tc>
        <w:tc>
          <w:tcPr>
            <w:tcW w:w="643" w:type="auto"/>
          </w:tcPr>
          <w:p w14:paraId="28780AB9" w14:textId="77777777" w:rsidR="005E738F" w:rsidRDefault="00000000">
            <w:pPr>
              <w:pStyle w:val="TAC6"/>
            </w:pPr>
            <w:r>
              <w:t>WT</w:t>
            </w:r>
          </w:p>
        </w:tc>
        <w:tc>
          <w:tcPr>
            <w:tcW w:w="643" w:type="auto"/>
            <w:shd w:val="clear" w:color="auto" w:fill="FF474C"/>
          </w:tcPr>
          <w:p w14:paraId="204010EF" w14:textId="77777777" w:rsidR="005E738F" w:rsidRDefault="00000000">
            <w:pPr>
              <w:pStyle w:val="TAC6"/>
            </w:pPr>
            <w:r>
              <w:t>FAIL</w:t>
            </w:r>
          </w:p>
        </w:tc>
      </w:tr>
      <w:tr w:rsidR="005E738F" w14:paraId="3DB4A028" w14:textId="77777777">
        <w:trPr>
          <w:jc w:val="center"/>
        </w:trPr>
        <w:tc>
          <w:tcPr>
            <w:tcW w:w="643" w:type="auto"/>
            <w:vMerge w:val="restart"/>
          </w:tcPr>
          <w:p w14:paraId="3EC8AFFF" w14:textId="77777777" w:rsidR="005E738F" w:rsidRDefault="00000000">
            <w:pPr>
              <w:pStyle w:val="TAC6"/>
            </w:pPr>
            <w:r>
              <w:t>c</w:t>
            </w:r>
          </w:p>
        </w:tc>
        <w:tc>
          <w:tcPr>
            <w:tcW w:w="643" w:type="auto"/>
          </w:tcPr>
          <w:p w14:paraId="3414A31A" w14:textId="77777777" w:rsidR="005E738F" w:rsidRDefault="00000000">
            <w:pPr>
              <w:pStyle w:val="TAC6"/>
            </w:pPr>
            <w:r>
              <w:t>c24</w:t>
            </w:r>
          </w:p>
        </w:tc>
        <w:tc>
          <w:tcPr>
            <w:tcW w:w="643" w:type="auto"/>
          </w:tcPr>
          <w:p w14:paraId="16C1F1A4" w14:textId="77777777" w:rsidR="005E738F" w:rsidRDefault="00000000">
            <w:pPr>
              <w:pStyle w:val="TAC6"/>
            </w:pPr>
            <w:r>
              <w:t>1</w:t>
            </w:r>
          </w:p>
        </w:tc>
        <w:tc>
          <w:tcPr>
            <w:tcW w:w="643" w:type="auto"/>
          </w:tcPr>
          <w:p w14:paraId="295FE836" w14:textId="77777777" w:rsidR="005E738F" w:rsidRDefault="00000000">
            <w:pPr>
              <w:pStyle w:val="TAC6"/>
            </w:pPr>
            <w:r>
              <w:t>13.2</w:t>
            </w:r>
          </w:p>
        </w:tc>
        <w:tc>
          <w:tcPr>
            <w:tcW w:w="643" w:type="auto"/>
          </w:tcPr>
          <w:p w14:paraId="5F5C2BF8" w14:textId="77777777" w:rsidR="005E738F" w:rsidRDefault="00000000">
            <w:pPr>
              <w:pStyle w:val="TAC6"/>
            </w:pPr>
            <w:r>
              <w:t>Off</w:t>
            </w:r>
          </w:p>
        </w:tc>
        <w:tc>
          <w:tcPr>
            <w:tcW w:w="643" w:type="auto"/>
          </w:tcPr>
          <w:p w14:paraId="6E0FA674" w14:textId="77777777" w:rsidR="005E738F" w:rsidRDefault="005E738F">
            <w:pPr>
              <w:pStyle w:val="TAC6"/>
            </w:pPr>
          </w:p>
        </w:tc>
        <w:tc>
          <w:tcPr>
            <w:tcW w:w="643" w:type="auto"/>
          </w:tcPr>
          <w:p w14:paraId="6971966A" w14:textId="77777777" w:rsidR="005E738F" w:rsidRDefault="00000000">
            <w:pPr>
              <w:pStyle w:val="TAC6"/>
            </w:pPr>
            <w:r>
              <w:t>NWT</w:t>
            </w:r>
          </w:p>
        </w:tc>
        <w:tc>
          <w:tcPr>
            <w:tcW w:w="643" w:type="auto"/>
          </w:tcPr>
          <w:p w14:paraId="45A45E76" w14:textId="77777777" w:rsidR="005E738F" w:rsidRDefault="00000000">
            <w:pPr>
              <w:pStyle w:val="TAC6"/>
            </w:pPr>
            <w:r>
              <w:t>4.23</w:t>
            </w:r>
          </w:p>
        </w:tc>
        <w:tc>
          <w:tcPr>
            <w:tcW w:w="643" w:type="auto"/>
          </w:tcPr>
          <w:p w14:paraId="4DC8BBAB" w14:textId="77777777" w:rsidR="005E738F" w:rsidRDefault="00000000">
            <w:pPr>
              <w:pStyle w:val="TAC6"/>
            </w:pPr>
            <w:r>
              <w:t>0.71</w:t>
            </w:r>
          </w:p>
        </w:tc>
        <w:tc>
          <w:tcPr>
            <w:tcW w:w="643" w:type="auto"/>
          </w:tcPr>
          <w:p w14:paraId="28D4710E" w14:textId="77777777" w:rsidR="005E738F" w:rsidRDefault="00000000">
            <w:pPr>
              <w:pStyle w:val="TAC6"/>
            </w:pPr>
            <w:r>
              <w:t>c11</w:t>
            </w:r>
          </w:p>
        </w:tc>
        <w:tc>
          <w:tcPr>
            <w:tcW w:w="643" w:type="auto"/>
          </w:tcPr>
          <w:p w14:paraId="7901E912" w14:textId="77777777" w:rsidR="005E738F" w:rsidRDefault="00000000">
            <w:pPr>
              <w:pStyle w:val="TAC6"/>
            </w:pPr>
            <w:r>
              <w:t>4.14</w:t>
            </w:r>
          </w:p>
        </w:tc>
        <w:tc>
          <w:tcPr>
            <w:tcW w:w="643" w:type="auto"/>
          </w:tcPr>
          <w:p w14:paraId="59574036" w14:textId="77777777" w:rsidR="005E738F" w:rsidRDefault="00000000">
            <w:pPr>
              <w:pStyle w:val="TAC6"/>
            </w:pPr>
            <w:r>
              <w:t>0.76</w:t>
            </w:r>
          </w:p>
        </w:tc>
        <w:tc>
          <w:tcPr>
            <w:tcW w:w="643" w:type="auto"/>
          </w:tcPr>
          <w:p w14:paraId="03474E62" w14:textId="77777777" w:rsidR="005E738F" w:rsidRDefault="00000000">
            <w:pPr>
              <w:pStyle w:val="TAC6"/>
            </w:pPr>
            <w:r>
              <w:t>1.09</w:t>
            </w:r>
          </w:p>
        </w:tc>
        <w:tc>
          <w:tcPr>
            <w:tcW w:w="643" w:type="auto"/>
          </w:tcPr>
          <w:p w14:paraId="6196B541" w14:textId="77777777" w:rsidR="005E738F" w:rsidRDefault="00000000">
            <w:pPr>
              <w:pStyle w:val="TAC6"/>
            </w:pPr>
            <w:r>
              <w:t>NWT</w:t>
            </w:r>
          </w:p>
        </w:tc>
        <w:tc>
          <w:tcPr>
            <w:tcW w:w="643" w:type="auto"/>
          </w:tcPr>
          <w:p w14:paraId="6DB46C88" w14:textId="77777777" w:rsidR="005E738F" w:rsidRDefault="00000000">
            <w:pPr>
              <w:pStyle w:val="TAC6"/>
            </w:pPr>
            <w:r>
              <w:t>PASS</w:t>
            </w:r>
          </w:p>
        </w:tc>
      </w:tr>
      <w:tr w:rsidR="005E738F" w14:paraId="798A5BBE" w14:textId="77777777">
        <w:trPr>
          <w:jc w:val="center"/>
        </w:trPr>
        <w:tc>
          <w:tcPr>
            <w:tcW w:w="643" w:type="auto"/>
            <w:vMerge/>
          </w:tcPr>
          <w:p w14:paraId="5570F705" w14:textId="77777777" w:rsidR="005E738F" w:rsidRDefault="005E738F"/>
        </w:tc>
        <w:tc>
          <w:tcPr>
            <w:tcW w:w="643" w:type="auto"/>
          </w:tcPr>
          <w:p w14:paraId="69C16882" w14:textId="77777777" w:rsidR="005E738F" w:rsidRDefault="00000000">
            <w:pPr>
              <w:pStyle w:val="TAC6"/>
            </w:pPr>
            <w:r>
              <w:t>c25</w:t>
            </w:r>
          </w:p>
        </w:tc>
        <w:tc>
          <w:tcPr>
            <w:tcW w:w="643" w:type="auto"/>
          </w:tcPr>
          <w:p w14:paraId="3BD3406F" w14:textId="77777777" w:rsidR="005E738F" w:rsidRDefault="00000000">
            <w:pPr>
              <w:pStyle w:val="TAC6"/>
            </w:pPr>
            <w:r>
              <w:t>1</w:t>
            </w:r>
          </w:p>
        </w:tc>
        <w:tc>
          <w:tcPr>
            <w:tcW w:w="643" w:type="auto"/>
          </w:tcPr>
          <w:p w14:paraId="325BA9CF" w14:textId="77777777" w:rsidR="005E738F" w:rsidRDefault="00000000">
            <w:pPr>
              <w:pStyle w:val="TAC6"/>
            </w:pPr>
            <w:r>
              <w:t>16.4</w:t>
            </w:r>
          </w:p>
        </w:tc>
        <w:tc>
          <w:tcPr>
            <w:tcW w:w="643" w:type="auto"/>
          </w:tcPr>
          <w:p w14:paraId="018E289E" w14:textId="77777777" w:rsidR="005E738F" w:rsidRDefault="00000000">
            <w:pPr>
              <w:pStyle w:val="TAC6"/>
            </w:pPr>
            <w:r>
              <w:t>Off</w:t>
            </w:r>
          </w:p>
        </w:tc>
        <w:tc>
          <w:tcPr>
            <w:tcW w:w="643" w:type="auto"/>
          </w:tcPr>
          <w:p w14:paraId="45B8F4A3" w14:textId="77777777" w:rsidR="005E738F" w:rsidRDefault="005E738F">
            <w:pPr>
              <w:pStyle w:val="TAC6"/>
            </w:pPr>
          </w:p>
        </w:tc>
        <w:tc>
          <w:tcPr>
            <w:tcW w:w="643" w:type="auto"/>
          </w:tcPr>
          <w:p w14:paraId="638DF6BE" w14:textId="77777777" w:rsidR="005E738F" w:rsidRDefault="00000000">
            <w:pPr>
              <w:pStyle w:val="TAC6"/>
            </w:pPr>
            <w:r>
              <w:t>NWT</w:t>
            </w:r>
          </w:p>
        </w:tc>
        <w:tc>
          <w:tcPr>
            <w:tcW w:w="643" w:type="auto"/>
          </w:tcPr>
          <w:p w14:paraId="583FC10C" w14:textId="77777777" w:rsidR="005E738F" w:rsidRDefault="00000000">
            <w:pPr>
              <w:pStyle w:val="TAC6"/>
            </w:pPr>
            <w:r>
              <w:t>4.34</w:t>
            </w:r>
          </w:p>
        </w:tc>
        <w:tc>
          <w:tcPr>
            <w:tcW w:w="643" w:type="auto"/>
          </w:tcPr>
          <w:p w14:paraId="20DDC406" w14:textId="77777777" w:rsidR="005E738F" w:rsidRDefault="00000000">
            <w:pPr>
              <w:pStyle w:val="TAC6"/>
            </w:pPr>
            <w:r>
              <w:t>0.69</w:t>
            </w:r>
          </w:p>
        </w:tc>
        <w:tc>
          <w:tcPr>
            <w:tcW w:w="643" w:type="auto"/>
          </w:tcPr>
          <w:p w14:paraId="76B5EBC6" w14:textId="77777777" w:rsidR="005E738F" w:rsidRDefault="00000000">
            <w:pPr>
              <w:pStyle w:val="TAC6"/>
            </w:pPr>
            <w:r>
              <w:t>c12</w:t>
            </w:r>
          </w:p>
        </w:tc>
        <w:tc>
          <w:tcPr>
            <w:tcW w:w="643" w:type="auto"/>
          </w:tcPr>
          <w:p w14:paraId="3C2303B7" w14:textId="77777777" w:rsidR="005E738F" w:rsidRDefault="00000000">
            <w:pPr>
              <w:pStyle w:val="TAC6"/>
            </w:pPr>
            <w:r>
              <w:t>4.44</w:t>
            </w:r>
          </w:p>
        </w:tc>
        <w:tc>
          <w:tcPr>
            <w:tcW w:w="643" w:type="auto"/>
          </w:tcPr>
          <w:p w14:paraId="265255D4" w14:textId="77777777" w:rsidR="005E738F" w:rsidRDefault="00000000">
            <w:pPr>
              <w:pStyle w:val="TAC6"/>
            </w:pPr>
            <w:r>
              <w:t>0.62</w:t>
            </w:r>
          </w:p>
        </w:tc>
        <w:tc>
          <w:tcPr>
            <w:tcW w:w="643" w:type="auto"/>
          </w:tcPr>
          <w:p w14:paraId="3FB37165" w14:textId="77777777" w:rsidR="005E738F" w:rsidRDefault="00000000">
            <w:pPr>
              <w:pStyle w:val="TAC6"/>
            </w:pPr>
            <w:r>
              <w:t>-1.45</w:t>
            </w:r>
          </w:p>
        </w:tc>
        <w:tc>
          <w:tcPr>
            <w:tcW w:w="643" w:type="auto"/>
          </w:tcPr>
          <w:p w14:paraId="6211FF30" w14:textId="77777777" w:rsidR="005E738F" w:rsidRDefault="00000000">
            <w:pPr>
              <w:pStyle w:val="TAC6"/>
            </w:pPr>
            <w:r>
              <w:t>NWT</w:t>
            </w:r>
          </w:p>
        </w:tc>
        <w:tc>
          <w:tcPr>
            <w:tcW w:w="643" w:type="auto"/>
          </w:tcPr>
          <w:p w14:paraId="6777C9EC" w14:textId="77777777" w:rsidR="005E738F" w:rsidRDefault="00000000">
            <w:pPr>
              <w:pStyle w:val="TAC6"/>
            </w:pPr>
            <w:r>
              <w:t>PASS</w:t>
            </w:r>
          </w:p>
        </w:tc>
      </w:tr>
      <w:tr w:rsidR="005E738F" w14:paraId="0C0C9966" w14:textId="77777777">
        <w:trPr>
          <w:jc w:val="center"/>
        </w:trPr>
        <w:tc>
          <w:tcPr>
            <w:tcW w:w="643" w:type="auto"/>
            <w:vMerge/>
          </w:tcPr>
          <w:p w14:paraId="4BEE6F46" w14:textId="77777777" w:rsidR="005E738F" w:rsidRDefault="005E738F"/>
        </w:tc>
        <w:tc>
          <w:tcPr>
            <w:tcW w:w="643" w:type="auto"/>
          </w:tcPr>
          <w:p w14:paraId="152FB5F6" w14:textId="77777777" w:rsidR="005E738F" w:rsidRDefault="00000000">
            <w:pPr>
              <w:pStyle w:val="TAC6"/>
            </w:pPr>
            <w:r>
              <w:t>c26</w:t>
            </w:r>
          </w:p>
        </w:tc>
        <w:tc>
          <w:tcPr>
            <w:tcW w:w="643" w:type="auto"/>
          </w:tcPr>
          <w:p w14:paraId="62645690" w14:textId="77777777" w:rsidR="005E738F" w:rsidRDefault="00000000">
            <w:pPr>
              <w:pStyle w:val="TAC6"/>
            </w:pPr>
            <w:r>
              <w:t>1</w:t>
            </w:r>
          </w:p>
        </w:tc>
        <w:tc>
          <w:tcPr>
            <w:tcW w:w="643" w:type="auto"/>
          </w:tcPr>
          <w:p w14:paraId="3E59B4FE" w14:textId="77777777" w:rsidR="005E738F" w:rsidRDefault="00000000">
            <w:pPr>
              <w:pStyle w:val="TAC6"/>
            </w:pPr>
            <w:r>
              <w:t>24.4</w:t>
            </w:r>
          </w:p>
        </w:tc>
        <w:tc>
          <w:tcPr>
            <w:tcW w:w="643" w:type="auto"/>
          </w:tcPr>
          <w:p w14:paraId="12815695" w14:textId="77777777" w:rsidR="005E738F" w:rsidRDefault="00000000">
            <w:pPr>
              <w:pStyle w:val="TAC6"/>
            </w:pPr>
            <w:r>
              <w:t>Off</w:t>
            </w:r>
          </w:p>
        </w:tc>
        <w:tc>
          <w:tcPr>
            <w:tcW w:w="643" w:type="auto"/>
          </w:tcPr>
          <w:p w14:paraId="06E35199" w14:textId="77777777" w:rsidR="005E738F" w:rsidRDefault="005E738F">
            <w:pPr>
              <w:pStyle w:val="TAC6"/>
            </w:pPr>
          </w:p>
        </w:tc>
        <w:tc>
          <w:tcPr>
            <w:tcW w:w="643" w:type="auto"/>
          </w:tcPr>
          <w:p w14:paraId="59BE0849" w14:textId="77777777" w:rsidR="005E738F" w:rsidRDefault="00000000">
            <w:pPr>
              <w:pStyle w:val="TAC6"/>
            </w:pPr>
            <w:r>
              <w:t>NWT</w:t>
            </w:r>
          </w:p>
        </w:tc>
        <w:tc>
          <w:tcPr>
            <w:tcW w:w="643" w:type="auto"/>
          </w:tcPr>
          <w:p w14:paraId="6A50D114" w14:textId="77777777" w:rsidR="005E738F" w:rsidRDefault="00000000">
            <w:pPr>
              <w:pStyle w:val="TAC6"/>
            </w:pPr>
            <w:r>
              <w:t>4.49</w:t>
            </w:r>
          </w:p>
        </w:tc>
        <w:tc>
          <w:tcPr>
            <w:tcW w:w="643" w:type="auto"/>
          </w:tcPr>
          <w:p w14:paraId="3971D012" w14:textId="77777777" w:rsidR="005E738F" w:rsidRDefault="00000000">
            <w:pPr>
              <w:pStyle w:val="TAC6"/>
            </w:pPr>
            <w:r>
              <w:t>0.66</w:t>
            </w:r>
          </w:p>
        </w:tc>
        <w:tc>
          <w:tcPr>
            <w:tcW w:w="643" w:type="auto"/>
          </w:tcPr>
          <w:p w14:paraId="5E481A47" w14:textId="77777777" w:rsidR="005E738F" w:rsidRDefault="00000000">
            <w:pPr>
              <w:pStyle w:val="TAC6"/>
            </w:pPr>
            <w:r>
              <w:t>c13</w:t>
            </w:r>
          </w:p>
        </w:tc>
        <w:tc>
          <w:tcPr>
            <w:tcW w:w="643" w:type="auto"/>
          </w:tcPr>
          <w:p w14:paraId="0F250A89" w14:textId="77777777" w:rsidR="005E738F" w:rsidRDefault="00000000">
            <w:pPr>
              <w:pStyle w:val="TAC6"/>
            </w:pPr>
            <w:r>
              <w:t>4.52</w:t>
            </w:r>
          </w:p>
        </w:tc>
        <w:tc>
          <w:tcPr>
            <w:tcW w:w="643" w:type="auto"/>
          </w:tcPr>
          <w:p w14:paraId="1B11DD19" w14:textId="77777777" w:rsidR="005E738F" w:rsidRDefault="00000000">
            <w:pPr>
              <w:pStyle w:val="TAC6"/>
            </w:pPr>
            <w:r>
              <w:t>0.6</w:t>
            </w:r>
          </w:p>
        </w:tc>
        <w:tc>
          <w:tcPr>
            <w:tcW w:w="643" w:type="auto"/>
          </w:tcPr>
          <w:p w14:paraId="175BCBD2" w14:textId="77777777" w:rsidR="005E738F" w:rsidRDefault="00000000">
            <w:pPr>
              <w:pStyle w:val="TAC6"/>
            </w:pPr>
            <w:r>
              <w:t>-0.42</w:t>
            </w:r>
          </w:p>
        </w:tc>
        <w:tc>
          <w:tcPr>
            <w:tcW w:w="643" w:type="auto"/>
          </w:tcPr>
          <w:p w14:paraId="37A6F28F" w14:textId="77777777" w:rsidR="005E738F" w:rsidRDefault="00000000">
            <w:pPr>
              <w:pStyle w:val="TAC6"/>
            </w:pPr>
            <w:r>
              <w:t>NWT</w:t>
            </w:r>
          </w:p>
        </w:tc>
        <w:tc>
          <w:tcPr>
            <w:tcW w:w="643" w:type="auto"/>
          </w:tcPr>
          <w:p w14:paraId="1AB4256D" w14:textId="77777777" w:rsidR="005E738F" w:rsidRDefault="00000000">
            <w:pPr>
              <w:pStyle w:val="TAC6"/>
            </w:pPr>
            <w:r>
              <w:t>PASS</w:t>
            </w:r>
          </w:p>
        </w:tc>
      </w:tr>
      <w:tr w:rsidR="005E738F" w14:paraId="60D87803" w14:textId="77777777">
        <w:trPr>
          <w:jc w:val="center"/>
        </w:trPr>
        <w:tc>
          <w:tcPr>
            <w:tcW w:w="643" w:type="auto"/>
            <w:vMerge/>
          </w:tcPr>
          <w:p w14:paraId="5A658684" w14:textId="77777777" w:rsidR="005E738F" w:rsidRDefault="005E738F"/>
        </w:tc>
        <w:tc>
          <w:tcPr>
            <w:tcW w:w="643" w:type="auto"/>
          </w:tcPr>
          <w:p w14:paraId="03E65318" w14:textId="77777777" w:rsidR="005E738F" w:rsidRDefault="00000000">
            <w:pPr>
              <w:pStyle w:val="TAC6"/>
            </w:pPr>
            <w:r>
              <w:t>c27</w:t>
            </w:r>
          </w:p>
        </w:tc>
        <w:tc>
          <w:tcPr>
            <w:tcW w:w="643" w:type="auto"/>
          </w:tcPr>
          <w:p w14:paraId="360E6ABB" w14:textId="77777777" w:rsidR="005E738F" w:rsidRDefault="00000000">
            <w:pPr>
              <w:pStyle w:val="TAC6"/>
            </w:pPr>
            <w:r>
              <w:t>1</w:t>
            </w:r>
          </w:p>
        </w:tc>
        <w:tc>
          <w:tcPr>
            <w:tcW w:w="643" w:type="auto"/>
          </w:tcPr>
          <w:p w14:paraId="62214573" w14:textId="77777777" w:rsidR="005E738F" w:rsidRDefault="00000000">
            <w:pPr>
              <w:pStyle w:val="TAC6"/>
            </w:pPr>
            <w:r>
              <w:t>32</w:t>
            </w:r>
          </w:p>
        </w:tc>
        <w:tc>
          <w:tcPr>
            <w:tcW w:w="643" w:type="auto"/>
          </w:tcPr>
          <w:p w14:paraId="31722B7D" w14:textId="77777777" w:rsidR="005E738F" w:rsidRDefault="00000000">
            <w:pPr>
              <w:pStyle w:val="TAC6"/>
            </w:pPr>
            <w:r>
              <w:t>Off</w:t>
            </w:r>
          </w:p>
        </w:tc>
        <w:tc>
          <w:tcPr>
            <w:tcW w:w="643" w:type="auto"/>
          </w:tcPr>
          <w:p w14:paraId="03FB24AB" w14:textId="77777777" w:rsidR="005E738F" w:rsidRDefault="005E738F">
            <w:pPr>
              <w:pStyle w:val="TAC6"/>
            </w:pPr>
          </w:p>
        </w:tc>
        <w:tc>
          <w:tcPr>
            <w:tcW w:w="643" w:type="auto"/>
          </w:tcPr>
          <w:p w14:paraId="54BA67D2" w14:textId="77777777" w:rsidR="005E738F" w:rsidRDefault="00000000">
            <w:pPr>
              <w:pStyle w:val="TAC6"/>
            </w:pPr>
            <w:r>
              <w:t>NWT</w:t>
            </w:r>
          </w:p>
        </w:tc>
        <w:tc>
          <w:tcPr>
            <w:tcW w:w="643" w:type="auto"/>
          </w:tcPr>
          <w:p w14:paraId="0E2DC9DF" w14:textId="77777777" w:rsidR="005E738F" w:rsidRDefault="00000000">
            <w:pPr>
              <w:pStyle w:val="TAC6"/>
            </w:pPr>
            <w:r>
              <w:t>4.52</w:t>
            </w:r>
          </w:p>
        </w:tc>
        <w:tc>
          <w:tcPr>
            <w:tcW w:w="643" w:type="auto"/>
          </w:tcPr>
          <w:p w14:paraId="0DA616AE" w14:textId="77777777" w:rsidR="005E738F" w:rsidRDefault="00000000">
            <w:pPr>
              <w:pStyle w:val="TAC6"/>
            </w:pPr>
            <w:r>
              <w:t>0.59</w:t>
            </w:r>
          </w:p>
        </w:tc>
        <w:tc>
          <w:tcPr>
            <w:tcW w:w="643" w:type="auto"/>
          </w:tcPr>
          <w:p w14:paraId="37C0BA33" w14:textId="77777777" w:rsidR="005E738F" w:rsidRDefault="00000000">
            <w:pPr>
              <w:pStyle w:val="TAC6"/>
            </w:pPr>
            <w:r>
              <w:t>c14</w:t>
            </w:r>
          </w:p>
        </w:tc>
        <w:tc>
          <w:tcPr>
            <w:tcW w:w="643" w:type="auto"/>
          </w:tcPr>
          <w:p w14:paraId="77B3F7B6" w14:textId="77777777" w:rsidR="005E738F" w:rsidRDefault="00000000">
            <w:pPr>
              <w:pStyle w:val="TAC6"/>
            </w:pPr>
            <w:r>
              <w:t>4.51</w:t>
            </w:r>
          </w:p>
        </w:tc>
        <w:tc>
          <w:tcPr>
            <w:tcW w:w="643" w:type="auto"/>
          </w:tcPr>
          <w:p w14:paraId="4E33025E" w14:textId="77777777" w:rsidR="005E738F" w:rsidRDefault="00000000">
            <w:pPr>
              <w:pStyle w:val="TAC6"/>
            </w:pPr>
            <w:r>
              <w:t>0.55</w:t>
            </w:r>
          </w:p>
        </w:tc>
        <w:tc>
          <w:tcPr>
            <w:tcW w:w="643" w:type="auto"/>
          </w:tcPr>
          <w:p w14:paraId="15EEB6BA" w14:textId="77777777" w:rsidR="005E738F" w:rsidRDefault="00000000">
            <w:pPr>
              <w:pStyle w:val="TAC6"/>
            </w:pPr>
            <w:r>
              <w:t>0.1</w:t>
            </w:r>
          </w:p>
        </w:tc>
        <w:tc>
          <w:tcPr>
            <w:tcW w:w="643" w:type="auto"/>
          </w:tcPr>
          <w:p w14:paraId="01E4CA9A" w14:textId="77777777" w:rsidR="005E738F" w:rsidRDefault="00000000">
            <w:pPr>
              <w:pStyle w:val="TAC6"/>
            </w:pPr>
            <w:r>
              <w:t>NWT</w:t>
            </w:r>
          </w:p>
        </w:tc>
        <w:tc>
          <w:tcPr>
            <w:tcW w:w="643" w:type="auto"/>
          </w:tcPr>
          <w:p w14:paraId="413D1EEE" w14:textId="77777777" w:rsidR="005E738F" w:rsidRDefault="00000000">
            <w:pPr>
              <w:pStyle w:val="TAC6"/>
            </w:pPr>
            <w:r>
              <w:t>PASS</w:t>
            </w:r>
          </w:p>
        </w:tc>
      </w:tr>
      <w:tr w:rsidR="005E738F" w14:paraId="1045827F" w14:textId="77777777">
        <w:trPr>
          <w:jc w:val="center"/>
        </w:trPr>
        <w:tc>
          <w:tcPr>
            <w:tcW w:w="643" w:type="auto"/>
            <w:vMerge/>
          </w:tcPr>
          <w:p w14:paraId="6B80FCFA" w14:textId="77777777" w:rsidR="005E738F" w:rsidRDefault="005E738F"/>
        </w:tc>
        <w:tc>
          <w:tcPr>
            <w:tcW w:w="643" w:type="auto"/>
          </w:tcPr>
          <w:p w14:paraId="4E76069E" w14:textId="77777777" w:rsidR="005E738F" w:rsidRDefault="00000000">
            <w:pPr>
              <w:pStyle w:val="TAC6"/>
            </w:pPr>
            <w:r>
              <w:t>c28</w:t>
            </w:r>
          </w:p>
        </w:tc>
        <w:tc>
          <w:tcPr>
            <w:tcW w:w="643" w:type="auto"/>
          </w:tcPr>
          <w:p w14:paraId="20E8C8B9" w14:textId="77777777" w:rsidR="005E738F" w:rsidRDefault="00000000">
            <w:pPr>
              <w:pStyle w:val="TAC6"/>
            </w:pPr>
            <w:r>
              <w:t>1</w:t>
            </w:r>
          </w:p>
        </w:tc>
        <w:tc>
          <w:tcPr>
            <w:tcW w:w="643" w:type="auto"/>
          </w:tcPr>
          <w:p w14:paraId="1D691536" w14:textId="77777777" w:rsidR="005E738F" w:rsidRDefault="00000000">
            <w:pPr>
              <w:pStyle w:val="TAC6"/>
            </w:pPr>
            <w:r>
              <w:t>48</w:t>
            </w:r>
          </w:p>
        </w:tc>
        <w:tc>
          <w:tcPr>
            <w:tcW w:w="643" w:type="auto"/>
          </w:tcPr>
          <w:p w14:paraId="635F6E57" w14:textId="77777777" w:rsidR="005E738F" w:rsidRDefault="00000000">
            <w:pPr>
              <w:pStyle w:val="TAC6"/>
            </w:pPr>
            <w:r>
              <w:t>Off</w:t>
            </w:r>
          </w:p>
        </w:tc>
        <w:tc>
          <w:tcPr>
            <w:tcW w:w="643" w:type="auto"/>
          </w:tcPr>
          <w:p w14:paraId="5F18E282" w14:textId="77777777" w:rsidR="005E738F" w:rsidRDefault="005E738F">
            <w:pPr>
              <w:pStyle w:val="TAC6"/>
            </w:pPr>
          </w:p>
        </w:tc>
        <w:tc>
          <w:tcPr>
            <w:tcW w:w="643" w:type="auto"/>
          </w:tcPr>
          <w:p w14:paraId="58B68C70" w14:textId="77777777" w:rsidR="005E738F" w:rsidRDefault="00000000">
            <w:pPr>
              <w:pStyle w:val="TAC6"/>
            </w:pPr>
            <w:r>
              <w:t>NWT</w:t>
            </w:r>
          </w:p>
        </w:tc>
        <w:tc>
          <w:tcPr>
            <w:tcW w:w="643" w:type="auto"/>
          </w:tcPr>
          <w:p w14:paraId="6E367E26" w14:textId="77777777" w:rsidR="005E738F" w:rsidRDefault="00000000">
            <w:pPr>
              <w:pStyle w:val="TAC6"/>
            </w:pPr>
            <w:r>
              <w:t>4.48</w:t>
            </w:r>
          </w:p>
        </w:tc>
        <w:tc>
          <w:tcPr>
            <w:tcW w:w="643" w:type="auto"/>
          </w:tcPr>
          <w:p w14:paraId="3B92735D" w14:textId="77777777" w:rsidR="005E738F" w:rsidRDefault="00000000">
            <w:pPr>
              <w:pStyle w:val="TAC6"/>
            </w:pPr>
            <w:r>
              <w:t>0.64</w:t>
            </w:r>
          </w:p>
        </w:tc>
        <w:tc>
          <w:tcPr>
            <w:tcW w:w="643" w:type="auto"/>
          </w:tcPr>
          <w:p w14:paraId="7C607E7D" w14:textId="77777777" w:rsidR="005E738F" w:rsidRDefault="00000000">
            <w:pPr>
              <w:pStyle w:val="TAC6"/>
            </w:pPr>
            <w:r>
              <w:t>c15</w:t>
            </w:r>
          </w:p>
        </w:tc>
        <w:tc>
          <w:tcPr>
            <w:tcW w:w="643" w:type="auto"/>
          </w:tcPr>
          <w:p w14:paraId="1CE17B19" w14:textId="77777777" w:rsidR="005E738F" w:rsidRDefault="00000000">
            <w:pPr>
              <w:pStyle w:val="TAC6"/>
            </w:pPr>
            <w:r>
              <w:t>4.59</w:t>
            </w:r>
          </w:p>
        </w:tc>
        <w:tc>
          <w:tcPr>
            <w:tcW w:w="643" w:type="auto"/>
          </w:tcPr>
          <w:p w14:paraId="113C20F6" w14:textId="77777777" w:rsidR="005E738F" w:rsidRDefault="00000000">
            <w:pPr>
              <w:pStyle w:val="TAC6"/>
            </w:pPr>
            <w:r>
              <w:t>0.6</w:t>
            </w:r>
          </w:p>
        </w:tc>
        <w:tc>
          <w:tcPr>
            <w:tcW w:w="643" w:type="auto"/>
          </w:tcPr>
          <w:p w14:paraId="4AC93DA8" w14:textId="77777777" w:rsidR="005E738F" w:rsidRDefault="00000000">
            <w:pPr>
              <w:pStyle w:val="TAC6"/>
            </w:pPr>
            <w:r>
              <w:t>-1.69</w:t>
            </w:r>
          </w:p>
        </w:tc>
        <w:tc>
          <w:tcPr>
            <w:tcW w:w="643" w:type="auto"/>
          </w:tcPr>
          <w:p w14:paraId="254F2A07" w14:textId="77777777" w:rsidR="005E738F" w:rsidRDefault="00000000">
            <w:pPr>
              <w:pStyle w:val="TAC6"/>
            </w:pPr>
            <w:r>
              <w:t>WT</w:t>
            </w:r>
          </w:p>
        </w:tc>
        <w:tc>
          <w:tcPr>
            <w:tcW w:w="643" w:type="auto"/>
            <w:shd w:val="clear" w:color="auto" w:fill="FF474C"/>
          </w:tcPr>
          <w:p w14:paraId="690C19C5" w14:textId="77777777" w:rsidR="005E738F" w:rsidRDefault="00000000">
            <w:pPr>
              <w:pStyle w:val="TAC6"/>
            </w:pPr>
            <w:r>
              <w:t>FAIL</w:t>
            </w:r>
          </w:p>
        </w:tc>
      </w:tr>
      <w:tr w:rsidR="005E738F" w14:paraId="268EFAC3" w14:textId="77777777">
        <w:trPr>
          <w:jc w:val="center"/>
        </w:trPr>
        <w:tc>
          <w:tcPr>
            <w:tcW w:w="643" w:type="auto"/>
            <w:vMerge/>
          </w:tcPr>
          <w:p w14:paraId="55ABF324" w14:textId="77777777" w:rsidR="005E738F" w:rsidRDefault="005E738F"/>
        </w:tc>
        <w:tc>
          <w:tcPr>
            <w:tcW w:w="643" w:type="auto"/>
          </w:tcPr>
          <w:p w14:paraId="409B7DFA" w14:textId="77777777" w:rsidR="005E738F" w:rsidRDefault="00000000">
            <w:pPr>
              <w:pStyle w:val="TAC6"/>
            </w:pPr>
            <w:r>
              <w:t>c29</w:t>
            </w:r>
          </w:p>
        </w:tc>
        <w:tc>
          <w:tcPr>
            <w:tcW w:w="643" w:type="auto"/>
          </w:tcPr>
          <w:p w14:paraId="283CA7C1" w14:textId="77777777" w:rsidR="005E738F" w:rsidRDefault="00000000">
            <w:pPr>
              <w:pStyle w:val="TAC6"/>
            </w:pPr>
            <w:r>
              <w:t>1</w:t>
            </w:r>
          </w:p>
        </w:tc>
        <w:tc>
          <w:tcPr>
            <w:tcW w:w="643" w:type="auto"/>
          </w:tcPr>
          <w:p w14:paraId="39FC58FA" w14:textId="77777777" w:rsidR="005E738F" w:rsidRDefault="00000000">
            <w:pPr>
              <w:pStyle w:val="TAC6"/>
            </w:pPr>
            <w:r>
              <w:t>64</w:t>
            </w:r>
          </w:p>
        </w:tc>
        <w:tc>
          <w:tcPr>
            <w:tcW w:w="643" w:type="auto"/>
          </w:tcPr>
          <w:p w14:paraId="20EE3BB3" w14:textId="77777777" w:rsidR="005E738F" w:rsidRDefault="00000000">
            <w:pPr>
              <w:pStyle w:val="TAC6"/>
            </w:pPr>
            <w:r>
              <w:t>Off</w:t>
            </w:r>
          </w:p>
        </w:tc>
        <w:tc>
          <w:tcPr>
            <w:tcW w:w="643" w:type="auto"/>
          </w:tcPr>
          <w:p w14:paraId="6E750370" w14:textId="77777777" w:rsidR="005E738F" w:rsidRDefault="005E738F">
            <w:pPr>
              <w:pStyle w:val="TAC6"/>
            </w:pPr>
          </w:p>
        </w:tc>
        <w:tc>
          <w:tcPr>
            <w:tcW w:w="643" w:type="auto"/>
          </w:tcPr>
          <w:p w14:paraId="1A11CF7C" w14:textId="77777777" w:rsidR="005E738F" w:rsidRDefault="00000000">
            <w:pPr>
              <w:pStyle w:val="TAC6"/>
            </w:pPr>
            <w:r>
              <w:t>NWT</w:t>
            </w:r>
          </w:p>
        </w:tc>
        <w:tc>
          <w:tcPr>
            <w:tcW w:w="643" w:type="auto"/>
          </w:tcPr>
          <w:p w14:paraId="38517BD3" w14:textId="77777777" w:rsidR="005E738F" w:rsidRDefault="00000000">
            <w:pPr>
              <w:pStyle w:val="TAC6"/>
            </w:pPr>
            <w:r>
              <w:t>4.57</w:t>
            </w:r>
          </w:p>
        </w:tc>
        <w:tc>
          <w:tcPr>
            <w:tcW w:w="643" w:type="auto"/>
          </w:tcPr>
          <w:p w14:paraId="290814D6" w14:textId="77777777" w:rsidR="005E738F" w:rsidRDefault="00000000">
            <w:pPr>
              <w:pStyle w:val="TAC6"/>
            </w:pPr>
            <w:r>
              <w:t>0.59</w:t>
            </w:r>
          </w:p>
        </w:tc>
        <w:tc>
          <w:tcPr>
            <w:tcW w:w="643" w:type="auto"/>
          </w:tcPr>
          <w:p w14:paraId="36141EA6" w14:textId="77777777" w:rsidR="005E738F" w:rsidRDefault="00000000">
            <w:pPr>
              <w:pStyle w:val="TAC6"/>
            </w:pPr>
            <w:r>
              <w:t>c16</w:t>
            </w:r>
          </w:p>
        </w:tc>
        <w:tc>
          <w:tcPr>
            <w:tcW w:w="643" w:type="auto"/>
          </w:tcPr>
          <w:p w14:paraId="3CE89607" w14:textId="77777777" w:rsidR="005E738F" w:rsidRDefault="00000000">
            <w:pPr>
              <w:pStyle w:val="TAC6"/>
            </w:pPr>
            <w:r>
              <w:t>4.58</w:t>
            </w:r>
          </w:p>
        </w:tc>
        <w:tc>
          <w:tcPr>
            <w:tcW w:w="643" w:type="auto"/>
          </w:tcPr>
          <w:p w14:paraId="41D06E93" w14:textId="77777777" w:rsidR="005E738F" w:rsidRDefault="00000000">
            <w:pPr>
              <w:pStyle w:val="TAC6"/>
            </w:pPr>
            <w:r>
              <w:t>0.61</w:t>
            </w:r>
          </w:p>
        </w:tc>
        <w:tc>
          <w:tcPr>
            <w:tcW w:w="643" w:type="auto"/>
          </w:tcPr>
          <w:p w14:paraId="742EC3AF" w14:textId="77777777" w:rsidR="005E738F" w:rsidRDefault="00000000">
            <w:pPr>
              <w:pStyle w:val="TAC6"/>
            </w:pPr>
            <w:r>
              <w:t>-0.17</w:t>
            </w:r>
          </w:p>
        </w:tc>
        <w:tc>
          <w:tcPr>
            <w:tcW w:w="643" w:type="auto"/>
          </w:tcPr>
          <w:p w14:paraId="4115F8F3" w14:textId="77777777" w:rsidR="005E738F" w:rsidRDefault="00000000">
            <w:pPr>
              <w:pStyle w:val="TAC6"/>
            </w:pPr>
            <w:r>
              <w:t>NWT</w:t>
            </w:r>
          </w:p>
        </w:tc>
        <w:tc>
          <w:tcPr>
            <w:tcW w:w="643" w:type="auto"/>
          </w:tcPr>
          <w:p w14:paraId="02FC5D2B" w14:textId="77777777" w:rsidR="005E738F" w:rsidRDefault="00000000">
            <w:pPr>
              <w:pStyle w:val="TAC6"/>
            </w:pPr>
            <w:r>
              <w:t>PASS</w:t>
            </w:r>
          </w:p>
        </w:tc>
      </w:tr>
      <w:tr w:rsidR="005E738F" w14:paraId="54844CDD" w14:textId="77777777">
        <w:trPr>
          <w:jc w:val="center"/>
        </w:trPr>
        <w:tc>
          <w:tcPr>
            <w:tcW w:w="643" w:type="auto"/>
            <w:vMerge/>
          </w:tcPr>
          <w:p w14:paraId="5636D0E6" w14:textId="77777777" w:rsidR="005E738F" w:rsidRDefault="005E738F"/>
        </w:tc>
        <w:tc>
          <w:tcPr>
            <w:tcW w:w="643" w:type="auto"/>
          </w:tcPr>
          <w:p w14:paraId="0FF8F208" w14:textId="77777777" w:rsidR="005E738F" w:rsidRDefault="00000000">
            <w:pPr>
              <w:pStyle w:val="TAC6"/>
            </w:pPr>
            <w:r>
              <w:t>c30</w:t>
            </w:r>
          </w:p>
        </w:tc>
        <w:tc>
          <w:tcPr>
            <w:tcW w:w="643" w:type="auto"/>
          </w:tcPr>
          <w:p w14:paraId="5C69D4A7" w14:textId="77777777" w:rsidR="005E738F" w:rsidRDefault="00000000">
            <w:pPr>
              <w:pStyle w:val="TAC6"/>
            </w:pPr>
            <w:r>
              <w:t>1</w:t>
            </w:r>
          </w:p>
        </w:tc>
        <w:tc>
          <w:tcPr>
            <w:tcW w:w="643" w:type="auto"/>
          </w:tcPr>
          <w:p w14:paraId="630FE9E6" w14:textId="77777777" w:rsidR="005E738F" w:rsidRDefault="00000000">
            <w:pPr>
              <w:pStyle w:val="TAC6"/>
            </w:pPr>
            <w:r>
              <w:t>13.2</w:t>
            </w:r>
          </w:p>
        </w:tc>
        <w:tc>
          <w:tcPr>
            <w:tcW w:w="643" w:type="auto"/>
          </w:tcPr>
          <w:p w14:paraId="748D1796" w14:textId="77777777" w:rsidR="005E738F" w:rsidRDefault="00000000">
            <w:pPr>
              <w:pStyle w:val="TAC6"/>
            </w:pPr>
            <w:r>
              <w:t>Off</w:t>
            </w:r>
          </w:p>
        </w:tc>
        <w:tc>
          <w:tcPr>
            <w:tcW w:w="643" w:type="auto"/>
          </w:tcPr>
          <w:p w14:paraId="63CEB912" w14:textId="77777777" w:rsidR="005E738F" w:rsidRDefault="00000000">
            <w:pPr>
              <w:pStyle w:val="TAC6"/>
            </w:pPr>
            <w:r>
              <w:t>5%</w:t>
            </w:r>
          </w:p>
        </w:tc>
        <w:tc>
          <w:tcPr>
            <w:tcW w:w="643" w:type="auto"/>
          </w:tcPr>
          <w:p w14:paraId="0C9ED0D1" w14:textId="77777777" w:rsidR="005E738F" w:rsidRDefault="00000000">
            <w:pPr>
              <w:pStyle w:val="TAC6"/>
            </w:pPr>
            <w:r>
              <w:t>NWT</w:t>
            </w:r>
          </w:p>
        </w:tc>
        <w:tc>
          <w:tcPr>
            <w:tcW w:w="643" w:type="auto"/>
          </w:tcPr>
          <w:p w14:paraId="43BD9D45" w14:textId="77777777" w:rsidR="005E738F" w:rsidRDefault="00000000">
            <w:pPr>
              <w:pStyle w:val="TAC6"/>
            </w:pPr>
            <w:r>
              <w:t>3.4</w:t>
            </w:r>
          </w:p>
        </w:tc>
        <w:tc>
          <w:tcPr>
            <w:tcW w:w="643" w:type="auto"/>
          </w:tcPr>
          <w:p w14:paraId="5C473482" w14:textId="77777777" w:rsidR="005E738F" w:rsidRDefault="00000000">
            <w:pPr>
              <w:pStyle w:val="TAC6"/>
            </w:pPr>
            <w:r>
              <w:t>0.82</w:t>
            </w:r>
          </w:p>
        </w:tc>
        <w:tc>
          <w:tcPr>
            <w:tcW w:w="643" w:type="auto"/>
          </w:tcPr>
          <w:p w14:paraId="32B65444" w14:textId="77777777" w:rsidR="005E738F" w:rsidRDefault="00000000">
            <w:pPr>
              <w:pStyle w:val="TAC6"/>
            </w:pPr>
            <w:r>
              <w:t>c17</w:t>
            </w:r>
          </w:p>
        </w:tc>
        <w:tc>
          <w:tcPr>
            <w:tcW w:w="643" w:type="auto"/>
          </w:tcPr>
          <w:p w14:paraId="17CB83E8" w14:textId="77777777" w:rsidR="005E738F" w:rsidRDefault="00000000">
            <w:pPr>
              <w:pStyle w:val="TAC6"/>
            </w:pPr>
            <w:r>
              <w:t>3.43</w:t>
            </w:r>
          </w:p>
        </w:tc>
        <w:tc>
          <w:tcPr>
            <w:tcW w:w="643" w:type="auto"/>
          </w:tcPr>
          <w:p w14:paraId="75900E87" w14:textId="77777777" w:rsidR="005E738F" w:rsidRDefault="00000000">
            <w:pPr>
              <w:pStyle w:val="TAC6"/>
            </w:pPr>
            <w:r>
              <w:t>0.89</w:t>
            </w:r>
          </w:p>
        </w:tc>
        <w:tc>
          <w:tcPr>
            <w:tcW w:w="643" w:type="auto"/>
          </w:tcPr>
          <w:p w14:paraId="328A5A8A" w14:textId="77777777" w:rsidR="005E738F" w:rsidRDefault="00000000">
            <w:pPr>
              <w:pStyle w:val="TAC6"/>
            </w:pPr>
            <w:r>
              <w:t>-0.37</w:t>
            </w:r>
          </w:p>
        </w:tc>
        <w:tc>
          <w:tcPr>
            <w:tcW w:w="643" w:type="auto"/>
          </w:tcPr>
          <w:p w14:paraId="00C01F9A" w14:textId="77777777" w:rsidR="005E738F" w:rsidRDefault="00000000">
            <w:pPr>
              <w:pStyle w:val="TAC6"/>
            </w:pPr>
            <w:r>
              <w:t>NWT</w:t>
            </w:r>
          </w:p>
        </w:tc>
        <w:tc>
          <w:tcPr>
            <w:tcW w:w="643" w:type="auto"/>
          </w:tcPr>
          <w:p w14:paraId="658904A6" w14:textId="77777777" w:rsidR="005E738F" w:rsidRDefault="00000000">
            <w:pPr>
              <w:pStyle w:val="TAC6"/>
            </w:pPr>
            <w:r>
              <w:t>PASS</w:t>
            </w:r>
          </w:p>
        </w:tc>
      </w:tr>
      <w:tr w:rsidR="005E738F" w14:paraId="6AD630AD" w14:textId="77777777">
        <w:trPr>
          <w:jc w:val="center"/>
        </w:trPr>
        <w:tc>
          <w:tcPr>
            <w:tcW w:w="643" w:type="auto"/>
            <w:vMerge/>
          </w:tcPr>
          <w:p w14:paraId="7285A98D" w14:textId="77777777" w:rsidR="005E738F" w:rsidRDefault="005E738F"/>
        </w:tc>
        <w:tc>
          <w:tcPr>
            <w:tcW w:w="643" w:type="auto"/>
          </w:tcPr>
          <w:p w14:paraId="0CC67C50" w14:textId="77777777" w:rsidR="005E738F" w:rsidRDefault="00000000">
            <w:pPr>
              <w:pStyle w:val="TAC6"/>
            </w:pPr>
            <w:r>
              <w:t>c31</w:t>
            </w:r>
          </w:p>
        </w:tc>
        <w:tc>
          <w:tcPr>
            <w:tcW w:w="643" w:type="auto"/>
          </w:tcPr>
          <w:p w14:paraId="359BC6BB" w14:textId="77777777" w:rsidR="005E738F" w:rsidRDefault="00000000">
            <w:pPr>
              <w:pStyle w:val="TAC6"/>
            </w:pPr>
            <w:r>
              <w:t>1</w:t>
            </w:r>
          </w:p>
        </w:tc>
        <w:tc>
          <w:tcPr>
            <w:tcW w:w="643" w:type="auto"/>
          </w:tcPr>
          <w:p w14:paraId="3423BA38" w14:textId="77777777" w:rsidR="005E738F" w:rsidRDefault="00000000">
            <w:pPr>
              <w:pStyle w:val="TAC6"/>
            </w:pPr>
            <w:r>
              <w:t>16.4</w:t>
            </w:r>
          </w:p>
        </w:tc>
        <w:tc>
          <w:tcPr>
            <w:tcW w:w="643" w:type="auto"/>
          </w:tcPr>
          <w:p w14:paraId="59ABB85B" w14:textId="77777777" w:rsidR="005E738F" w:rsidRDefault="00000000">
            <w:pPr>
              <w:pStyle w:val="TAC6"/>
            </w:pPr>
            <w:r>
              <w:t>Off</w:t>
            </w:r>
          </w:p>
        </w:tc>
        <w:tc>
          <w:tcPr>
            <w:tcW w:w="643" w:type="auto"/>
          </w:tcPr>
          <w:p w14:paraId="2BCC55E0" w14:textId="77777777" w:rsidR="005E738F" w:rsidRDefault="00000000">
            <w:pPr>
              <w:pStyle w:val="TAC6"/>
            </w:pPr>
            <w:r>
              <w:t>5%</w:t>
            </w:r>
          </w:p>
        </w:tc>
        <w:tc>
          <w:tcPr>
            <w:tcW w:w="643" w:type="auto"/>
          </w:tcPr>
          <w:p w14:paraId="59072B8B" w14:textId="77777777" w:rsidR="005E738F" w:rsidRDefault="00000000">
            <w:pPr>
              <w:pStyle w:val="TAC6"/>
            </w:pPr>
            <w:r>
              <w:t>NWT</w:t>
            </w:r>
          </w:p>
        </w:tc>
        <w:tc>
          <w:tcPr>
            <w:tcW w:w="643" w:type="auto"/>
          </w:tcPr>
          <w:p w14:paraId="031E640B" w14:textId="77777777" w:rsidR="005E738F" w:rsidRDefault="00000000">
            <w:pPr>
              <w:pStyle w:val="TAC6"/>
            </w:pPr>
            <w:r>
              <w:t>3.44</w:t>
            </w:r>
          </w:p>
        </w:tc>
        <w:tc>
          <w:tcPr>
            <w:tcW w:w="643" w:type="auto"/>
          </w:tcPr>
          <w:p w14:paraId="3FF0A6BB" w14:textId="77777777" w:rsidR="005E738F" w:rsidRDefault="00000000">
            <w:pPr>
              <w:pStyle w:val="TAC6"/>
            </w:pPr>
            <w:r>
              <w:t>0.89</w:t>
            </w:r>
          </w:p>
        </w:tc>
        <w:tc>
          <w:tcPr>
            <w:tcW w:w="643" w:type="auto"/>
          </w:tcPr>
          <w:p w14:paraId="0E391846" w14:textId="77777777" w:rsidR="005E738F" w:rsidRDefault="00000000">
            <w:pPr>
              <w:pStyle w:val="TAC6"/>
            </w:pPr>
            <w:r>
              <w:t>c18</w:t>
            </w:r>
          </w:p>
        </w:tc>
        <w:tc>
          <w:tcPr>
            <w:tcW w:w="643" w:type="auto"/>
          </w:tcPr>
          <w:p w14:paraId="3F64F2B9" w14:textId="77777777" w:rsidR="005E738F" w:rsidRDefault="00000000">
            <w:pPr>
              <w:pStyle w:val="TAC6"/>
            </w:pPr>
            <w:r>
              <w:t>3.48</w:t>
            </w:r>
          </w:p>
        </w:tc>
        <w:tc>
          <w:tcPr>
            <w:tcW w:w="643" w:type="auto"/>
          </w:tcPr>
          <w:p w14:paraId="1EC06D04" w14:textId="77777777" w:rsidR="005E738F" w:rsidRDefault="00000000">
            <w:pPr>
              <w:pStyle w:val="TAC6"/>
            </w:pPr>
            <w:r>
              <w:t>0.96</w:t>
            </w:r>
          </w:p>
        </w:tc>
        <w:tc>
          <w:tcPr>
            <w:tcW w:w="643" w:type="auto"/>
          </w:tcPr>
          <w:p w14:paraId="5722E2B5" w14:textId="77777777" w:rsidR="005E738F" w:rsidRDefault="00000000">
            <w:pPr>
              <w:pStyle w:val="TAC6"/>
            </w:pPr>
            <w:r>
              <w:t>-0.35</w:t>
            </w:r>
          </w:p>
        </w:tc>
        <w:tc>
          <w:tcPr>
            <w:tcW w:w="643" w:type="auto"/>
          </w:tcPr>
          <w:p w14:paraId="706012B1" w14:textId="77777777" w:rsidR="005E738F" w:rsidRDefault="00000000">
            <w:pPr>
              <w:pStyle w:val="TAC6"/>
            </w:pPr>
            <w:r>
              <w:t>NWT</w:t>
            </w:r>
          </w:p>
        </w:tc>
        <w:tc>
          <w:tcPr>
            <w:tcW w:w="643" w:type="auto"/>
          </w:tcPr>
          <w:p w14:paraId="30BA0172" w14:textId="77777777" w:rsidR="005E738F" w:rsidRDefault="00000000">
            <w:pPr>
              <w:pStyle w:val="TAC6"/>
            </w:pPr>
            <w:r>
              <w:t>PASS</w:t>
            </w:r>
          </w:p>
        </w:tc>
      </w:tr>
      <w:tr w:rsidR="005E738F" w14:paraId="6780EA61" w14:textId="77777777">
        <w:trPr>
          <w:jc w:val="center"/>
        </w:trPr>
        <w:tc>
          <w:tcPr>
            <w:tcW w:w="643" w:type="auto"/>
            <w:vMerge/>
          </w:tcPr>
          <w:p w14:paraId="36165AE1" w14:textId="77777777" w:rsidR="005E738F" w:rsidRDefault="005E738F"/>
        </w:tc>
        <w:tc>
          <w:tcPr>
            <w:tcW w:w="643" w:type="auto"/>
          </w:tcPr>
          <w:p w14:paraId="12A9314C" w14:textId="77777777" w:rsidR="005E738F" w:rsidRDefault="00000000">
            <w:pPr>
              <w:pStyle w:val="TAC6"/>
            </w:pPr>
            <w:r>
              <w:t>c32</w:t>
            </w:r>
          </w:p>
        </w:tc>
        <w:tc>
          <w:tcPr>
            <w:tcW w:w="643" w:type="auto"/>
          </w:tcPr>
          <w:p w14:paraId="7FD4F5FD" w14:textId="77777777" w:rsidR="005E738F" w:rsidRDefault="00000000">
            <w:pPr>
              <w:pStyle w:val="TAC6"/>
            </w:pPr>
            <w:r>
              <w:t>1</w:t>
            </w:r>
          </w:p>
        </w:tc>
        <w:tc>
          <w:tcPr>
            <w:tcW w:w="643" w:type="auto"/>
          </w:tcPr>
          <w:p w14:paraId="27EDF2C2" w14:textId="77777777" w:rsidR="005E738F" w:rsidRDefault="00000000">
            <w:pPr>
              <w:pStyle w:val="TAC6"/>
            </w:pPr>
            <w:r>
              <w:t>24.4</w:t>
            </w:r>
          </w:p>
        </w:tc>
        <w:tc>
          <w:tcPr>
            <w:tcW w:w="643" w:type="auto"/>
          </w:tcPr>
          <w:p w14:paraId="6E86BC17" w14:textId="77777777" w:rsidR="005E738F" w:rsidRDefault="00000000">
            <w:pPr>
              <w:pStyle w:val="TAC6"/>
            </w:pPr>
            <w:r>
              <w:t>Off</w:t>
            </w:r>
          </w:p>
        </w:tc>
        <w:tc>
          <w:tcPr>
            <w:tcW w:w="643" w:type="auto"/>
          </w:tcPr>
          <w:p w14:paraId="41EAA05D" w14:textId="77777777" w:rsidR="005E738F" w:rsidRDefault="00000000">
            <w:pPr>
              <w:pStyle w:val="TAC6"/>
            </w:pPr>
            <w:r>
              <w:t>5%</w:t>
            </w:r>
          </w:p>
        </w:tc>
        <w:tc>
          <w:tcPr>
            <w:tcW w:w="643" w:type="auto"/>
          </w:tcPr>
          <w:p w14:paraId="6116D9BD" w14:textId="77777777" w:rsidR="005E738F" w:rsidRDefault="00000000">
            <w:pPr>
              <w:pStyle w:val="TAC6"/>
            </w:pPr>
            <w:r>
              <w:t>NWT</w:t>
            </w:r>
          </w:p>
        </w:tc>
        <w:tc>
          <w:tcPr>
            <w:tcW w:w="643" w:type="auto"/>
          </w:tcPr>
          <w:p w14:paraId="44AC0C37" w14:textId="77777777" w:rsidR="005E738F" w:rsidRDefault="00000000">
            <w:pPr>
              <w:pStyle w:val="TAC6"/>
            </w:pPr>
            <w:r>
              <w:t>3.58</w:t>
            </w:r>
          </w:p>
        </w:tc>
        <w:tc>
          <w:tcPr>
            <w:tcW w:w="643" w:type="auto"/>
          </w:tcPr>
          <w:p w14:paraId="175D6AAE" w14:textId="77777777" w:rsidR="005E738F" w:rsidRDefault="00000000">
            <w:pPr>
              <w:pStyle w:val="TAC6"/>
            </w:pPr>
            <w:r>
              <w:t>0.89</w:t>
            </w:r>
          </w:p>
        </w:tc>
        <w:tc>
          <w:tcPr>
            <w:tcW w:w="643" w:type="auto"/>
          </w:tcPr>
          <w:p w14:paraId="75D260BC" w14:textId="77777777" w:rsidR="005E738F" w:rsidRDefault="00000000">
            <w:pPr>
              <w:pStyle w:val="TAC6"/>
            </w:pPr>
            <w:r>
              <w:t>c19</w:t>
            </w:r>
          </w:p>
        </w:tc>
        <w:tc>
          <w:tcPr>
            <w:tcW w:w="643" w:type="auto"/>
          </w:tcPr>
          <w:p w14:paraId="22D61019" w14:textId="77777777" w:rsidR="005E738F" w:rsidRDefault="00000000">
            <w:pPr>
              <w:pStyle w:val="TAC6"/>
            </w:pPr>
            <w:r>
              <w:t>3.68</w:t>
            </w:r>
          </w:p>
        </w:tc>
        <w:tc>
          <w:tcPr>
            <w:tcW w:w="643" w:type="auto"/>
          </w:tcPr>
          <w:p w14:paraId="0934560B" w14:textId="77777777" w:rsidR="005E738F" w:rsidRDefault="00000000">
            <w:pPr>
              <w:pStyle w:val="TAC6"/>
            </w:pPr>
            <w:r>
              <w:t>0.89</w:t>
            </w:r>
          </w:p>
        </w:tc>
        <w:tc>
          <w:tcPr>
            <w:tcW w:w="643" w:type="auto"/>
          </w:tcPr>
          <w:p w14:paraId="37D597FF" w14:textId="77777777" w:rsidR="005E738F" w:rsidRDefault="00000000">
            <w:pPr>
              <w:pStyle w:val="TAC6"/>
            </w:pPr>
            <w:r>
              <w:t>-1.07</w:t>
            </w:r>
          </w:p>
        </w:tc>
        <w:tc>
          <w:tcPr>
            <w:tcW w:w="643" w:type="auto"/>
          </w:tcPr>
          <w:p w14:paraId="1834EDBA" w14:textId="77777777" w:rsidR="005E738F" w:rsidRDefault="00000000">
            <w:pPr>
              <w:pStyle w:val="TAC6"/>
            </w:pPr>
            <w:r>
              <w:t>NWT</w:t>
            </w:r>
          </w:p>
        </w:tc>
        <w:tc>
          <w:tcPr>
            <w:tcW w:w="643" w:type="auto"/>
          </w:tcPr>
          <w:p w14:paraId="4190B51D" w14:textId="77777777" w:rsidR="005E738F" w:rsidRDefault="00000000">
            <w:pPr>
              <w:pStyle w:val="TAC6"/>
            </w:pPr>
            <w:r>
              <w:t>PASS</w:t>
            </w:r>
          </w:p>
        </w:tc>
      </w:tr>
      <w:tr w:rsidR="005E738F" w14:paraId="0BDFF4D6" w14:textId="77777777">
        <w:trPr>
          <w:jc w:val="center"/>
        </w:trPr>
        <w:tc>
          <w:tcPr>
            <w:tcW w:w="643" w:type="auto"/>
            <w:vMerge/>
          </w:tcPr>
          <w:p w14:paraId="57AC8B11" w14:textId="77777777" w:rsidR="005E738F" w:rsidRDefault="005E738F"/>
        </w:tc>
        <w:tc>
          <w:tcPr>
            <w:tcW w:w="643" w:type="auto"/>
          </w:tcPr>
          <w:p w14:paraId="115FE05F" w14:textId="77777777" w:rsidR="005E738F" w:rsidRDefault="00000000">
            <w:pPr>
              <w:pStyle w:val="TAC6"/>
            </w:pPr>
            <w:r>
              <w:t>c33</w:t>
            </w:r>
          </w:p>
        </w:tc>
        <w:tc>
          <w:tcPr>
            <w:tcW w:w="643" w:type="auto"/>
          </w:tcPr>
          <w:p w14:paraId="262F6425" w14:textId="77777777" w:rsidR="005E738F" w:rsidRDefault="00000000">
            <w:pPr>
              <w:pStyle w:val="TAC6"/>
            </w:pPr>
            <w:r>
              <w:t>1</w:t>
            </w:r>
          </w:p>
        </w:tc>
        <w:tc>
          <w:tcPr>
            <w:tcW w:w="643" w:type="auto"/>
          </w:tcPr>
          <w:p w14:paraId="0321ABCC" w14:textId="77777777" w:rsidR="005E738F" w:rsidRDefault="00000000">
            <w:pPr>
              <w:pStyle w:val="TAC6"/>
            </w:pPr>
            <w:r>
              <w:t>32</w:t>
            </w:r>
          </w:p>
        </w:tc>
        <w:tc>
          <w:tcPr>
            <w:tcW w:w="643" w:type="auto"/>
          </w:tcPr>
          <w:p w14:paraId="3DC8681B" w14:textId="77777777" w:rsidR="005E738F" w:rsidRDefault="00000000">
            <w:pPr>
              <w:pStyle w:val="TAC6"/>
            </w:pPr>
            <w:r>
              <w:t>Off</w:t>
            </w:r>
          </w:p>
        </w:tc>
        <w:tc>
          <w:tcPr>
            <w:tcW w:w="643" w:type="auto"/>
          </w:tcPr>
          <w:p w14:paraId="4C4EBA16" w14:textId="77777777" w:rsidR="005E738F" w:rsidRDefault="00000000">
            <w:pPr>
              <w:pStyle w:val="TAC6"/>
            </w:pPr>
            <w:r>
              <w:t>5%</w:t>
            </w:r>
          </w:p>
        </w:tc>
        <w:tc>
          <w:tcPr>
            <w:tcW w:w="643" w:type="auto"/>
          </w:tcPr>
          <w:p w14:paraId="0345CC84" w14:textId="77777777" w:rsidR="005E738F" w:rsidRDefault="00000000">
            <w:pPr>
              <w:pStyle w:val="TAC6"/>
            </w:pPr>
            <w:r>
              <w:t>NWT</w:t>
            </w:r>
          </w:p>
        </w:tc>
        <w:tc>
          <w:tcPr>
            <w:tcW w:w="643" w:type="auto"/>
          </w:tcPr>
          <w:p w14:paraId="27C3945C" w14:textId="77777777" w:rsidR="005E738F" w:rsidRDefault="00000000">
            <w:pPr>
              <w:pStyle w:val="TAC6"/>
            </w:pPr>
            <w:r>
              <w:t>3.65</w:t>
            </w:r>
          </w:p>
        </w:tc>
        <w:tc>
          <w:tcPr>
            <w:tcW w:w="643" w:type="auto"/>
          </w:tcPr>
          <w:p w14:paraId="151F4DF1" w14:textId="77777777" w:rsidR="005E738F" w:rsidRDefault="00000000">
            <w:pPr>
              <w:pStyle w:val="TAC6"/>
            </w:pPr>
            <w:r>
              <w:t>0.88</w:t>
            </w:r>
          </w:p>
        </w:tc>
        <w:tc>
          <w:tcPr>
            <w:tcW w:w="643" w:type="auto"/>
          </w:tcPr>
          <w:p w14:paraId="6CFDC9B9" w14:textId="77777777" w:rsidR="005E738F" w:rsidRDefault="00000000">
            <w:pPr>
              <w:pStyle w:val="TAC6"/>
            </w:pPr>
            <w:r>
              <w:t>c20</w:t>
            </w:r>
          </w:p>
        </w:tc>
        <w:tc>
          <w:tcPr>
            <w:tcW w:w="643" w:type="auto"/>
          </w:tcPr>
          <w:p w14:paraId="5F30C0BB" w14:textId="77777777" w:rsidR="005E738F" w:rsidRDefault="00000000">
            <w:pPr>
              <w:pStyle w:val="TAC6"/>
            </w:pPr>
            <w:r>
              <w:t>3.55</w:t>
            </w:r>
          </w:p>
        </w:tc>
        <w:tc>
          <w:tcPr>
            <w:tcW w:w="643" w:type="auto"/>
          </w:tcPr>
          <w:p w14:paraId="6C5EAFF4" w14:textId="77777777" w:rsidR="005E738F" w:rsidRDefault="00000000">
            <w:pPr>
              <w:pStyle w:val="TAC6"/>
            </w:pPr>
            <w:r>
              <w:t>0.88</w:t>
            </w:r>
          </w:p>
        </w:tc>
        <w:tc>
          <w:tcPr>
            <w:tcW w:w="643" w:type="auto"/>
          </w:tcPr>
          <w:p w14:paraId="079124AC" w14:textId="77777777" w:rsidR="005E738F" w:rsidRDefault="00000000">
            <w:pPr>
              <w:pStyle w:val="TAC6"/>
            </w:pPr>
            <w:r>
              <w:t>1.08</w:t>
            </w:r>
          </w:p>
        </w:tc>
        <w:tc>
          <w:tcPr>
            <w:tcW w:w="643" w:type="auto"/>
          </w:tcPr>
          <w:p w14:paraId="663885DE" w14:textId="77777777" w:rsidR="005E738F" w:rsidRDefault="00000000">
            <w:pPr>
              <w:pStyle w:val="TAC6"/>
            </w:pPr>
            <w:r>
              <w:t>NWT</w:t>
            </w:r>
          </w:p>
        </w:tc>
        <w:tc>
          <w:tcPr>
            <w:tcW w:w="643" w:type="auto"/>
          </w:tcPr>
          <w:p w14:paraId="21747602" w14:textId="77777777" w:rsidR="005E738F" w:rsidRDefault="00000000">
            <w:pPr>
              <w:pStyle w:val="TAC6"/>
            </w:pPr>
            <w:r>
              <w:t>PASS</w:t>
            </w:r>
          </w:p>
        </w:tc>
      </w:tr>
      <w:tr w:rsidR="005E738F" w14:paraId="63A8D413" w14:textId="77777777">
        <w:trPr>
          <w:jc w:val="center"/>
        </w:trPr>
        <w:tc>
          <w:tcPr>
            <w:tcW w:w="643" w:type="auto"/>
            <w:vMerge/>
          </w:tcPr>
          <w:p w14:paraId="29C05B82" w14:textId="77777777" w:rsidR="005E738F" w:rsidRDefault="005E738F"/>
        </w:tc>
        <w:tc>
          <w:tcPr>
            <w:tcW w:w="643" w:type="auto"/>
          </w:tcPr>
          <w:p w14:paraId="538352AE" w14:textId="77777777" w:rsidR="005E738F" w:rsidRDefault="00000000">
            <w:pPr>
              <w:pStyle w:val="TAC6"/>
            </w:pPr>
            <w:r>
              <w:t>c34</w:t>
            </w:r>
          </w:p>
        </w:tc>
        <w:tc>
          <w:tcPr>
            <w:tcW w:w="643" w:type="auto"/>
          </w:tcPr>
          <w:p w14:paraId="7007CFD9" w14:textId="77777777" w:rsidR="005E738F" w:rsidRDefault="00000000">
            <w:pPr>
              <w:pStyle w:val="TAC6"/>
            </w:pPr>
            <w:r>
              <w:t>1</w:t>
            </w:r>
          </w:p>
        </w:tc>
        <w:tc>
          <w:tcPr>
            <w:tcW w:w="643" w:type="auto"/>
          </w:tcPr>
          <w:p w14:paraId="76BDB496" w14:textId="77777777" w:rsidR="005E738F" w:rsidRDefault="00000000">
            <w:pPr>
              <w:pStyle w:val="TAC6"/>
            </w:pPr>
            <w:r>
              <w:t>13.2</w:t>
            </w:r>
          </w:p>
        </w:tc>
        <w:tc>
          <w:tcPr>
            <w:tcW w:w="643" w:type="auto"/>
          </w:tcPr>
          <w:p w14:paraId="66C5C8F7" w14:textId="77777777" w:rsidR="005E738F" w:rsidRDefault="00000000">
            <w:pPr>
              <w:pStyle w:val="TAC6"/>
            </w:pPr>
            <w:r>
              <w:t>On</w:t>
            </w:r>
          </w:p>
        </w:tc>
        <w:tc>
          <w:tcPr>
            <w:tcW w:w="643" w:type="auto"/>
          </w:tcPr>
          <w:p w14:paraId="4CBB89EA" w14:textId="77777777" w:rsidR="005E738F" w:rsidRDefault="005E738F">
            <w:pPr>
              <w:pStyle w:val="TAC6"/>
            </w:pPr>
          </w:p>
        </w:tc>
        <w:tc>
          <w:tcPr>
            <w:tcW w:w="643" w:type="auto"/>
          </w:tcPr>
          <w:p w14:paraId="51A6BC36" w14:textId="77777777" w:rsidR="005E738F" w:rsidRDefault="00000000">
            <w:pPr>
              <w:pStyle w:val="TAC6"/>
            </w:pPr>
            <w:r>
              <w:t>NWT</w:t>
            </w:r>
          </w:p>
        </w:tc>
        <w:tc>
          <w:tcPr>
            <w:tcW w:w="643" w:type="auto"/>
          </w:tcPr>
          <w:p w14:paraId="048F342B" w14:textId="77777777" w:rsidR="005E738F" w:rsidRDefault="00000000">
            <w:pPr>
              <w:pStyle w:val="TAC6"/>
            </w:pPr>
            <w:r>
              <w:t>4.26</w:t>
            </w:r>
          </w:p>
        </w:tc>
        <w:tc>
          <w:tcPr>
            <w:tcW w:w="643" w:type="auto"/>
          </w:tcPr>
          <w:p w14:paraId="04D11337" w14:textId="77777777" w:rsidR="005E738F" w:rsidRDefault="00000000">
            <w:pPr>
              <w:pStyle w:val="TAC6"/>
            </w:pPr>
            <w:r>
              <w:t>0.69</w:t>
            </w:r>
          </w:p>
        </w:tc>
        <w:tc>
          <w:tcPr>
            <w:tcW w:w="643" w:type="auto"/>
          </w:tcPr>
          <w:p w14:paraId="63DAE44B" w14:textId="77777777" w:rsidR="005E738F" w:rsidRDefault="00000000">
            <w:pPr>
              <w:pStyle w:val="TAC6"/>
            </w:pPr>
            <w:r>
              <w:t>c21</w:t>
            </w:r>
          </w:p>
        </w:tc>
        <w:tc>
          <w:tcPr>
            <w:tcW w:w="643" w:type="auto"/>
          </w:tcPr>
          <w:p w14:paraId="5F74FDBE" w14:textId="77777777" w:rsidR="005E738F" w:rsidRDefault="00000000">
            <w:pPr>
              <w:pStyle w:val="TAC6"/>
            </w:pPr>
            <w:r>
              <w:t>4.29</w:t>
            </w:r>
          </w:p>
        </w:tc>
        <w:tc>
          <w:tcPr>
            <w:tcW w:w="643" w:type="auto"/>
          </w:tcPr>
          <w:p w14:paraId="26373C77" w14:textId="77777777" w:rsidR="005E738F" w:rsidRDefault="00000000">
            <w:pPr>
              <w:pStyle w:val="TAC6"/>
            </w:pPr>
            <w:r>
              <w:t>0.68</w:t>
            </w:r>
          </w:p>
        </w:tc>
        <w:tc>
          <w:tcPr>
            <w:tcW w:w="643" w:type="auto"/>
          </w:tcPr>
          <w:p w14:paraId="30175DEC" w14:textId="77777777" w:rsidR="005E738F" w:rsidRDefault="00000000">
            <w:pPr>
              <w:pStyle w:val="TAC6"/>
            </w:pPr>
            <w:r>
              <w:t>-0.52</w:t>
            </w:r>
          </w:p>
        </w:tc>
        <w:tc>
          <w:tcPr>
            <w:tcW w:w="643" w:type="auto"/>
          </w:tcPr>
          <w:p w14:paraId="0B7B0586" w14:textId="77777777" w:rsidR="005E738F" w:rsidRDefault="00000000">
            <w:pPr>
              <w:pStyle w:val="TAC6"/>
            </w:pPr>
            <w:r>
              <w:t>NWT</w:t>
            </w:r>
          </w:p>
        </w:tc>
        <w:tc>
          <w:tcPr>
            <w:tcW w:w="643" w:type="auto"/>
          </w:tcPr>
          <w:p w14:paraId="098F908B" w14:textId="77777777" w:rsidR="005E738F" w:rsidRDefault="00000000">
            <w:pPr>
              <w:pStyle w:val="TAC6"/>
            </w:pPr>
            <w:r>
              <w:t>PASS</w:t>
            </w:r>
          </w:p>
        </w:tc>
      </w:tr>
      <w:tr w:rsidR="005E738F" w14:paraId="4FC2ED0D" w14:textId="77777777">
        <w:trPr>
          <w:jc w:val="center"/>
        </w:trPr>
        <w:tc>
          <w:tcPr>
            <w:tcW w:w="643" w:type="auto"/>
            <w:vMerge/>
          </w:tcPr>
          <w:p w14:paraId="5EDCC3DA" w14:textId="77777777" w:rsidR="005E738F" w:rsidRDefault="005E738F"/>
        </w:tc>
        <w:tc>
          <w:tcPr>
            <w:tcW w:w="643" w:type="auto"/>
          </w:tcPr>
          <w:p w14:paraId="56527210" w14:textId="77777777" w:rsidR="005E738F" w:rsidRDefault="00000000">
            <w:pPr>
              <w:pStyle w:val="TAC6"/>
            </w:pPr>
            <w:r>
              <w:t>c35</w:t>
            </w:r>
          </w:p>
        </w:tc>
        <w:tc>
          <w:tcPr>
            <w:tcW w:w="643" w:type="auto"/>
          </w:tcPr>
          <w:p w14:paraId="33EEB0EC" w14:textId="77777777" w:rsidR="005E738F" w:rsidRDefault="00000000">
            <w:pPr>
              <w:pStyle w:val="TAC6"/>
            </w:pPr>
            <w:r>
              <w:t>1</w:t>
            </w:r>
          </w:p>
        </w:tc>
        <w:tc>
          <w:tcPr>
            <w:tcW w:w="643" w:type="auto"/>
          </w:tcPr>
          <w:p w14:paraId="670610CB" w14:textId="77777777" w:rsidR="005E738F" w:rsidRDefault="00000000">
            <w:pPr>
              <w:pStyle w:val="TAC6"/>
            </w:pPr>
            <w:r>
              <w:t>16.4</w:t>
            </w:r>
          </w:p>
        </w:tc>
        <w:tc>
          <w:tcPr>
            <w:tcW w:w="643" w:type="auto"/>
          </w:tcPr>
          <w:p w14:paraId="6EBF2B63" w14:textId="77777777" w:rsidR="005E738F" w:rsidRDefault="00000000">
            <w:pPr>
              <w:pStyle w:val="TAC6"/>
            </w:pPr>
            <w:r>
              <w:t>On</w:t>
            </w:r>
          </w:p>
        </w:tc>
        <w:tc>
          <w:tcPr>
            <w:tcW w:w="643" w:type="auto"/>
          </w:tcPr>
          <w:p w14:paraId="36F06788" w14:textId="77777777" w:rsidR="005E738F" w:rsidRDefault="005E738F">
            <w:pPr>
              <w:pStyle w:val="TAC6"/>
            </w:pPr>
          </w:p>
        </w:tc>
        <w:tc>
          <w:tcPr>
            <w:tcW w:w="643" w:type="auto"/>
          </w:tcPr>
          <w:p w14:paraId="3FC09BE8" w14:textId="77777777" w:rsidR="005E738F" w:rsidRDefault="00000000">
            <w:pPr>
              <w:pStyle w:val="TAC6"/>
            </w:pPr>
            <w:r>
              <w:t>NWT</w:t>
            </w:r>
          </w:p>
        </w:tc>
        <w:tc>
          <w:tcPr>
            <w:tcW w:w="643" w:type="auto"/>
          </w:tcPr>
          <w:p w14:paraId="5B29E267" w14:textId="77777777" w:rsidR="005E738F" w:rsidRDefault="00000000">
            <w:pPr>
              <w:pStyle w:val="TAC6"/>
            </w:pPr>
            <w:r>
              <w:t>4.46</w:t>
            </w:r>
          </w:p>
        </w:tc>
        <w:tc>
          <w:tcPr>
            <w:tcW w:w="643" w:type="auto"/>
          </w:tcPr>
          <w:p w14:paraId="70DF826D" w14:textId="77777777" w:rsidR="005E738F" w:rsidRDefault="00000000">
            <w:pPr>
              <w:pStyle w:val="TAC6"/>
            </w:pPr>
            <w:r>
              <w:t>0.63</w:t>
            </w:r>
          </w:p>
        </w:tc>
        <w:tc>
          <w:tcPr>
            <w:tcW w:w="643" w:type="auto"/>
          </w:tcPr>
          <w:p w14:paraId="499B76D9" w14:textId="77777777" w:rsidR="005E738F" w:rsidRDefault="00000000">
            <w:pPr>
              <w:pStyle w:val="TAC6"/>
            </w:pPr>
            <w:r>
              <w:t>c22</w:t>
            </w:r>
          </w:p>
        </w:tc>
        <w:tc>
          <w:tcPr>
            <w:tcW w:w="643" w:type="auto"/>
          </w:tcPr>
          <w:p w14:paraId="6C2B485C" w14:textId="77777777" w:rsidR="005E738F" w:rsidRDefault="00000000">
            <w:pPr>
              <w:pStyle w:val="TAC6"/>
            </w:pPr>
            <w:r>
              <w:t>4.31</w:t>
            </w:r>
          </w:p>
        </w:tc>
        <w:tc>
          <w:tcPr>
            <w:tcW w:w="643" w:type="auto"/>
          </w:tcPr>
          <w:p w14:paraId="5383CFFB" w14:textId="77777777" w:rsidR="005E738F" w:rsidRDefault="00000000">
            <w:pPr>
              <w:pStyle w:val="TAC6"/>
            </w:pPr>
            <w:r>
              <w:t>0.7</w:t>
            </w:r>
          </w:p>
        </w:tc>
        <w:tc>
          <w:tcPr>
            <w:tcW w:w="643" w:type="auto"/>
          </w:tcPr>
          <w:p w14:paraId="02CEB305" w14:textId="77777777" w:rsidR="005E738F" w:rsidRDefault="00000000">
            <w:pPr>
              <w:pStyle w:val="TAC6"/>
            </w:pPr>
            <w:r>
              <w:t>2.21</w:t>
            </w:r>
          </w:p>
        </w:tc>
        <w:tc>
          <w:tcPr>
            <w:tcW w:w="643" w:type="auto"/>
          </w:tcPr>
          <w:p w14:paraId="4EB66A55" w14:textId="77777777" w:rsidR="005E738F" w:rsidRDefault="00000000">
            <w:pPr>
              <w:pStyle w:val="TAC6"/>
            </w:pPr>
            <w:r>
              <w:t>BT</w:t>
            </w:r>
          </w:p>
        </w:tc>
        <w:tc>
          <w:tcPr>
            <w:tcW w:w="643" w:type="auto"/>
            <w:shd w:val="clear" w:color="auto" w:fill="ADD8E6"/>
          </w:tcPr>
          <w:p w14:paraId="471A1C77" w14:textId="77777777" w:rsidR="005E738F" w:rsidRDefault="00000000">
            <w:pPr>
              <w:pStyle w:val="TAC6"/>
            </w:pPr>
            <w:r>
              <w:t>EXCEED</w:t>
            </w:r>
          </w:p>
        </w:tc>
      </w:tr>
      <w:tr w:rsidR="005E738F" w14:paraId="2504B909" w14:textId="77777777">
        <w:trPr>
          <w:jc w:val="center"/>
        </w:trPr>
        <w:tc>
          <w:tcPr>
            <w:tcW w:w="643" w:type="auto"/>
            <w:vMerge/>
          </w:tcPr>
          <w:p w14:paraId="040CF42D" w14:textId="77777777" w:rsidR="005E738F" w:rsidRDefault="005E738F"/>
        </w:tc>
        <w:tc>
          <w:tcPr>
            <w:tcW w:w="643" w:type="auto"/>
          </w:tcPr>
          <w:p w14:paraId="00001DC5" w14:textId="77777777" w:rsidR="005E738F" w:rsidRDefault="00000000">
            <w:pPr>
              <w:pStyle w:val="TAC6"/>
            </w:pPr>
            <w:r>
              <w:t>c36</w:t>
            </w:r>
          </w:p>
        </w:tc>
        <w:tc>
          <w:tcPr>
            <w:tcW w:w="643" w:type="auto"/>
          </w:tcPr>
          <w:p w14:paraId="1F82C39E" w14:textId="77777777" w:rsidR="005E738F" w:rsidRDefault="00000000">
            <w:pPr>
              <w:pStyle w:val="TAC6"/>
            </w:pPr>
            <w:r>
              <w:t>1</w:t>
            </w:r>
          </w:p>
        </w:tc>
        <w:tc>
          <w:tcPr>
            <w:tcW w:w="643" w:type="auto"/>
          </w:tcPr>
          <w:p w14:paraId="76974EF3" w14:textId="77777777" w:rsidR="005E738F" w:rsidRDefault="00000000">
            <w:pPr>
              <w:pStyle w:val="TAC6"/>
            </w:pPr>
            <w:r>
              <w:t>24.4</w:t>
            </w:r>
          </w:p>
        </w:tc>
        <w:tc>
          <w:tcPr>
            <w:tcW w:w="643" w:type="auto"/>
          </w:tcPr>
          <w:p w14:paraId="25BCC401" w14:textId="77777777" w:rsidR="005E738F" w:rsidRDefault="00000000">
            <w:pPr>
              <w:pStyle w:val="TAC6"/>
            </w:pPr>
            <w:r>
              <w:t>On</w:t>
            </w:r>
          </w:p>
        </w:tc>
        <w:tc>
          <w:tcPr>
            <w:tcW w:w="643" w:type="auto"/>
          </w:tcPr>
          <w:p w14:paraId="55B81A6D" w14:textId="77777777" w:rsidR="005E738F" w:rsidRDefault="005E738F">
            <w:pPr>
              <w:pStyle w:val="TAC6"/>
            </w:pPr>
          </w:p>
        </w:tc>
        <w:tc>
          <w:tcPr>
            <w:tcW w:w="643" w:type="auto"/>
          </w:tcPr>
          <w:p w14:paraId="12DAAD0E" w14:textId="77777777" w:rsidR="005E738F" w:rsidRDefault="00000000">
            <w:pPr>
              <w:pStyle w:val="TAC6"/>
            </w:pPr>
            <w:r>
              <w:t>NWT</w:t>
            </w:r>
          </w:p>
        </w:tc>
        <w:tc>
          <w:tcPr>
            <w:tcW w:w="643" w:type="auto"/>
          </w:tcPr>
          <w:p w14:paraId="6A2DA350" w14:textId="77777777" w:rsidR="005E738F" w:rsidRDefault="00000000">
            <w:pPr>
              <w:pStyle w:val="TAC6"/>
            </w:pPr>
            <w:r>
              <w:t>4.56</w:t>
            </w:r>
          </w:p>
        </w:tc>
        <w:tc>
          <w:tcPr>
            <w:tcW w:w="643" w:type="auto"/>
          </w:tcPr>
          <w:p w14:paraId="73DF1ADC" w14:textId="77777777" w:rsidR="005E738F" w:rsidRDefault="00000000">
            <w:pPr>
              <w:pStyle w:val="TAC6"/>
            </w:pPr>
            <w:r>
              <w:t>0.58</w:t>
            </w:r>
          </w:p>
        </w:tc>
        <w:tc>
          <w:tcPr>
            <w:tcW w:w="643" w:type="auto"/>
          </w:tcPr>
          <w:p w14:paraId="51167237" w14:textId="77777777" w:rsidR="005E738F" w:rsidRDefault="00000000">
            <w:pPr>
              <w:pStyle w:val="TAC6"/>
            </w:pPr>
            <w:r>
              <w:t>c23</w:t>
            </w:r>
          </w:p>
        </w:tc>
        <w:tc>
          <w:tcPr>
            <w:tcW w:w="643" w:type="auto"/>
          </w:tcPr>
          <w:p w14:paraId="65289167" w14:textId="77777777" w:rsidR="005E738F" w:rsidRDefault="00000000">
            <w:pPr>
              <w:pStyle w:val="TAC6"/>
            </w:pPr>
            <w:r>
              <w:t>4.6</w:t>
            </w:r>
          </w:p>
        </w:tc>
        <w:tc>
          <w:tcPr>
            <w:tcW w:w="643" w:type="auto"/>
          </w:tcPr>
          <w:p w14:paraId="605F0C0F" w14:textId="77777777" w:rsidR="005E738F" w:rsidRDefault="00000000">
            <w:pPr>
              <w:pStyle w:val="TAC6"/>
            </w:pPr>
            <w:r>
              <w:t>0.61</w:t>
            </w:r>
          </w:p>
        </w:tc>
        <w:tc>
          <w:tcPr>
            <w:tcW w:w="643" w:type="auto"/>
          </w:tcPr>
          <w:p w14:paraId="395E8E04" w14:textId="77777777" w:rsidR="005E738F" w:rsidRDefault="00000000">
            <w:pPr>
              <w:pStyle w:val="TAC6"/>
            </w:pPr>
            <w:r>
              <w:t>-0.7</w:t>
            </w:r>
          </w:p>
        </w:tc>
        <w:tc>
          <w:tcPr>
            <w:tcW w:w="643" w:type="auto"/>
          </w:tcPr>
          <w:p w14:paraId="7B7AFEE0" w14:textId="77777777" w:rsidR="005E738F" w:rsidRDefault="00000000">
            <w:pPr>
              <w:pStyle w:val="TAC6"/>
            </w:pPr>
            <w:r>
              <w:t>NWT</w:t>
            </w:r>
          </w:p>
        </w:tc>
        <w:tc>
          <w:tcPr>
            <w:tcW w:w="643" w:type="auto"/>
          </w:tcPr>
          <w:p w14:paraId="3890C5E5" w14:textId="77777777" w:rsidR="005E738F" w:rsidRDefault="00000000">
            <w:pPr>
              <w:pStyle w:val="TAC6"/>
            </w:pPr>
            <w:r>
              <w:t>PASS</w:t>
            </w:r>
          </w:p>
        </w:tc>
      </w:tr>
    </w:tbl>
    <w:p w14:paraId="413B55C0" w14:textId="77777777" w:rsidR="005E738F" w:rsidRDefault="005E738F"/>
    <w:p w14:paraId="1C558B88"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18D69FA6" w14:textId="3AE1D12C" w:rsidR="005E738F" w:rsidRDefault="00000000">
      <w:pPr>
        <w:pStyle w:val="TH"/>
      </w:pPr>
      <w:r>
        <w:t xml:space="preserve">Table </w:t>
      </w:r>
      <w:r>
        <w:fldChar w:fldCharType="begin"/>
      </w:r>
      <w:r>
        <w:instrText>SEQ Table \* ARABIC</w:instrText>
      </w:r>
      <w:r w:rsidR="001216E8">
        <w:fldChar w:fldCharType="separate"/>
      </w:r>
      <w:r w:rsidR="001216E8">
        <w:rPr>
          <w:noProof/>
        </w:rPr>
        <w:t>15</w:t>
      </w:r>
      <w:r>
        <w:fldChar w:fldCharType="end"/>
      </w:r>
      <w:r>
        <w:t>: Summary of the results of P800-6</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5E738F" w14:paraId="57FAF3ED" w14:textId="77777777">
        <w:trPr>
          <w:jc w:val="center"/>
        </w:trPr>
        <w:tc>
          <w:tcPr>
            <w:tcW w:w="1377" w:type="auto"/>
          </w:tcPr>
          <w:p w14:paraId="7CB76277" w14:textId="77777777" w:rsidR="005E738F" w:rsidRDefault="00000000">
            <w:pPr>
              <w:pStyle w:val="TAH"/>
            </w:pPr>
            <w:r>
              <w:t>Lab</w:t>
            </w:r>
          </w:p>
        </w:tc>
        <w:tc>
          <w:tcPr>
            <w:tcW w:w="1377" w:type="auto"/>
          </w:tcPr>
          <w:p w14:paraId="22497428" w14:textId="77777777" w:rsidR="005E738F" w:rsidRDefault="00000000">
            <w:pPr>
              <w:pStyle w:val="TAH"/>
            </w:pPr>
            <w:r>
              <w:t>Cond.</w:t>
            </w:r>
          </w:p>
        </w:tc>
        <w:tc>
          <w:tcPr>
            <w:tcW w:w="1377" w:type="auto"/>
          </w:tcPr>
          <w:p w14:paraId="76F9DEFF" w14:textId="77777777" w:rsidR="005E738F" w:rsidRDefault="00000000">
            <w:pPr>
              <w:pStyle w:val="TAH"/>
            </w:pPr>
            <w:r>
              <w:t>Bitrate</w:t>
            </w:r>
          </w:p>
        </w:tc>
        <w:tc>
          <w:tcPr>
            <w:tcW w:w="1377" w:type="auto"/>
          </w:tcPr>
          <w:p w14:paraId="6AECCCE1" w14:textId="77777777" w:rsidR="005E738F" w:rsidRDefault="00000000">
            <w:pPr>
              <w:pStyle w:val="TAH"/>
            </w:pPr>
            <w:r>
              <w:t>DTX</w:t>
            </w:r>
          </w:p>
        </w:tc>
        <w:tc>
          <w:tcPr>
            <w:tcW w:w="1377" w:type="auto"/>
          </w:tcPr>
          <w:p w14:paraId="197CB17A" w14:textId="77777777" w:rsidR="005E738F" w:rsidRDefault="00000000">
            <w:pPr>
              <w:pStyle w:val="TAH"/>
            </w:pPr>
            <w:r>
              <w:t>FER</w:t>
            </w:r>
          </w:p>
        </w:tc>
        <w:tc>
          <w:tcPr>
            <w:tcW w:w="1377" w:type="auto"/>
          </w:tcPr>
          <w:p w14:paraId="5FB151C9" w14:textId="77777777" w:rsidR="005E738F" w:rsidRDefault="00000000">
            <w:pPr>
              <w:pStyle w:val="TAH"/>
            </w:pPr>
            <w:r>
              <w:t>ToR</w:t>
            </w:r>
          </w:p>
        </w:tc>
        <w:tc>
          <w:tcPr>
            <w:tcW w:w="1377" w:type="auto"/>
          </w:tcPr>
          <w:p w14:paraId="309B7C43" w14:textId="77777777" w:rsidR="005E738F" w:rsidRDefault="00000000">
            <w:pPr>
              <w:pStyle w:val="TAH"/>
            </w:pPr>
            <w:r>
              <w:t>Status</w:t>
            </w:r>
          </w:p>
        </w:tc>
      </w:tr>
      <w:tr w:rsidR="005E738F" w14:paraId="51A5833F" w14:textId="77777777">
        <w:trPr>
          <w:jc w:val="center"/>
        </w:trPr>
        <w:tc>
          <w:tcPr>
            <w:tcW w:w="1377" w:type="auto"/>
            <w:vMerge w:val="restart"/>
          </w:tcPr>
          <w:p w14:paraId="516C9FEA" w14:textId="77777777" w:rsidR="005E738F" w:rsidRDefault="00000000">
            <w:pPr>
              <w:pStyle w:val="TAC"/>
            </w:pPr>
            <w:r>
              <w:t>a</w:t>
            </w:r>
          </w:p>
        </w:tc>
        <w:tc>
          <w:tcPr>
            <w:tcW w:w="1377" w:type="auto"/>
          </w:tcPr>
          <w:p w14:paraId="4F3FC586" w14:textId="77777777" w:rsidR="005E738F" w:rsidRDefault="00000000">
            <w:pPr>
              <w:pStyle w:val="TAC"/>
            </w:pPr>
            <w:r>
              <w:t>c24</w:t>
            </w:r>
          </w:p>
        </w:tc>
        <w:tc>
          <w:tcPr>
            <w:tcW w:w="1377" w:type="auto"/>
          </w:tcPr>
          <w:p w14:paraId="5C8986A3" w14:textId="77777777" w:rsidR="005E738F" w:rsidRDefault="00000000">
            <w:pPr>
              <w:pStyle w:val="TAC"/>
            </w:pPr>
            <w:r>
              <w:t>13.2</w:t>
            </w:r>
          </w:p>
        </w:tc>
        <w:tc>
          <w:tcPr>
            <w:tcW w:w="1377" w:type="auto"/>
          </w:tcPr>
          <w:p w14:paraId="22FEF6B4" w14:textId="77777777" w:rsidR="005E738F" w:rsidRDefault="00000000">
            <w:pPr>
              <w:pStyle w:val="TAC"/>
            </w:pPr>
            <w:r>
              <w:t>Off</w:t>
            </w:r>
          </w:p>
        </w:tc>
        <w:tc>
          <w:tcPr>
            <w:tcW w:w="1377" w:type="auto"/>
          </w:tcPr>
          <w:p w14:paraId="2A4B28EA" w14:textId="77777777" w:rsidR="005E738F" w:rsidRDefault="005E738F">
            <w:pPr>
              <w:pStyle w:val="TAC"/>
            </w:pPr>
          </w:p>
        </w:tc>
        <w:tc>
          <w:tcPr>
            <w:tcW w:w="1377" w:type="auto"/>
          </w:tcPr>
          <w:p w14:paraId="206D6476" w14:textId="77777777" w:rsidR="005E738F" w:rsidRDefault="00000000">
            <w:pPr>
              <w:pStyle w:val="TAC"/>
            </w:pPr>
            <w:r>
              <w:t>NWT C11</w:t>
            </w:r>
          </w:p>
        </w:tc>
        <w:tc>
          <w:tcPr>
            <w:tcW w:w="1377" w:type="auto"/>
          </w:tcPr>
          <w:p w14:paraId="1FB3D956" w14:textId="77777777" w:rsidR="005E738F" w:rsidRDefault="00000000">
            <w:pPr>
              <w:pStyle w:val="TAC"/>
            </w:pPr>
            <w:r>
              <w:t>PASS</w:t>
            </w:r>
          </w:p>
        </w:tc>
      </w:tr>
      <w:tr w:rsidR="005E738F" w14:paraId="76E09FA9" w14:textId="77777777">
        <w:trPr>
          <w:jc w:val="center"/>
        </w:trPr>
        <w:tc>
          <w:tcPr>
            <w:tcW w:w="1377" w:type="auto"/>
            <w:vMerge/>
          </w:tcPr>
          <w:p w14:paraId="55A8DAE8" w14:textId="77777777" w:rsidR="005E738F" w:rsidRDefault="005E738F"/>
        </w:tc>
        <w:tc>
          <w:tcPr>
            <w:tcW w:w="1377" w:type="auto"/>
          </w:tcPr>
          <w:p w14:paraId="49E2DA03" w14:textId="77777777" w:rsidR="005E738F" w:rsidRDefault="00000000">
            <w:pPr>
              <w:pStyle w:val="TAC"/>
            </w:pPr>
            <w:r>
              <w:t>c25</w:t>
            </w:r>
          </w:p>
        </w:tc>
        <w:tc>
          <w:tcPr>
            <w:tcW w:w="1377" w:type="auto"/>
          </w:tcPr>
          <w:p w14:paraId="1ED275DD" w14:textId="77777777" w:rsidR="005E738F" w:rsidRDefault="00000000">
            <w:pPr>
              <w:pStyle w:val="TAC"/>
            </w:pPr>
            <w:r>
              <w:t>16.4</w:t>
            </w:r>
          </w:p>
        </w:tc>
        <w:tc>
          <w:tcPr>
            <w:tcW w:w="1377" w:type="auto"/>
          </w:tcPr>
          <w:p w14:paraId="0B0071C9" w14:textId="77777777" w:rsidR="005E738F" w:rsidRDefault="00000000">
            <w:pPr>
              <w:pStyle w:val="TAC"/>
            </w:pPr>
            <w:r>
              <w:t>Off</w:t>
            </w:r>
          </w:p>
        </w:tc>
        <w:tc>
          <w:tcPr>
            <w:tcW w:w="1377" w:type="auto"/>
          </w:tcPr>
          <w:p w14:paraId="2B19DEF9" w14:textId="77777777" w:rsidR="005E738F" w:rsidRDefault="005E738F">
            <w:pPr>
              <w:pStyle w:val="TAC"/>
            </w:pPr>
          </w:p>
        </w:tc>
        <w:tc>
          <w:tcPr>
            <w:tcW w:w="1377" w:type="auto"/>
          </w:tcPr>
          <w:p w14:paraId="1A8BBDB7" w14:textId="77777777" w:rsidR="005E738F" w:rsidRDefault="00000000">
            <w:pPr>
              <w:pStyle w:val="TAC"/>
            </w:pPr>
            <w:r>
              <w:t>NWT C12</w:t>
            </w:r>
          </w:p>
        </w:tc>
        <w:tc>
          <w:tcPr>
            <w:tcW w:w="1377" w:type="auto"/>
          </w:tcPr>
          <w:p w14:paraId="7DF9E55A" w14:textId="77777777" w:rsidR="005E738F" w:rsidRDefault="00000000">
            <w:pPr>
              <w:pStyle w:val="TAC"/>
            </w:pPr>
            <w:r>
              <w:t>PASS</w:t>
            </w:r>
          </w:p>
        </w:tc>
      </w:tr>
      <w:tr w:rsidR="005E738F" w14:paraId="443A1190" w14:textId="77777777">
        <w:trPr>
          <w:jc w:val="center"/>
        </w:trPr>
        <w:tc>
          <w:tcPr>
            <w:tcW w:w="1377" w:type="auto"/>
            <w:vMerge/>
          </w:tcPr>
          <w:p w14:paraId="2259FAE0" w14:textId="77777777" w:rsidR="005E738F" w:rsidRDefault="005E738F"/>
        </w:tc>
        <w:tc>
          <w:tcPr>
            <w:tcW w:w="1377" w:type="auto"/>
          </w:tcPr>
          <w:p w14:paraId="70FA2D2D" w14:textId="77777777" w:rsidR="005E738F" w:rsidRDefault="00000000">
            <w:pPr>
              <w:pStyle w:val="TAC"/>
            </w:pPr>
            <w:r>
              <w:t>c26</w:t>
            </w:r>
          </w:p>
        </w:tc>
        <w:tc>
          <w:tcPr>
            <w:tcW w:w="1377" w:type="auto"/>
          </w:tcPr>
          <w:p w14:paraId="48A41454" w14:textId="77777777" w:rsidR="005E738F" w:rsidRDefault="00000000">
            <w:pPr>
              <w:pStyle w:val="TAC"/>
            </w:pPr>
            <w:r>
              <w:t>24.4</w:t>
            </w:r>
          </w:p>
        </w:tc>
        <w:tc>
          <w:tcPr>
            <w:tcW w:w="1377" w:type="auto"/>
          </w:tcPr>
          <w:p w14:paraId="59ACB374" w14:textId="77777777" w:rsidR="005E738F" w:rsidRDefault="00000000">
            <w:pPr>
              <w:pStyle w:val="TAC"/>
            </w:pPr>
            <w:r>
              <w:t>Off</w:t>
            </w:r>
          </w:p>
        </w:tc>
        <w:tc>
          <w:tcPr>
            <w:tcW w:w="1377" w:type="auto"/>
          </w:tcPr>
          <w:p w14:paraId="516D5A48" w14:textId="77777777" w:rsidR="005E738F" w:rsidRDefault="005E738F">
            <w:pPr>
              <w:pStyle w:val="TAC"/>
            </w:pPr>
          </w:p>
        </w:tc>
        <w:tc>
          <w:tcPr>
            <w:tcW w:w="1377" w:type="auto"/>
          </w:tcPr>
          <w:p w14:paraId="6B2D60A2" w14:textId="77777777" w:rsidR="005E738F" w:rsidRDefault="00000000">
            <w:pPr>
              <w:pStyle w:val="TAC"/>
            </w:pPr>
            <w:r>
              <w:t>NWT C13</w:t>
            </w:r>
          </w:p>
        </w:tc>
        <w:tc>
          <w:tcPr>
            <w:tcW w:w="1377" w:type="auto"/>
          </w:tcPr>
          <w:p w14:paraId="46E116F2" w14:textId="77777777" w:rsidR="005E738F" w:rsidRDefault="00000000">
            <w:pPr>
              <w:pStyle w:val="TAC"/>
            </w:pPr>
            <w:r>
              <w:t>PASS</w:t>
            </w:r>
          </w:p>
        </w:tc>
      </w:tr>
      <w:tr w:rsidR="005E738F" w14:paraId="64A24294" w14:textId="77777777">
        <w:trPr>
          <w:jc w:val="center"/>
        </w:trPr>
        <w:tc>
          <w:tcPr>
            <w:tcW w:w="1377" w:type="auto"/>
            <w:vMerge/>
          </w:tcPr>
          <w:p w14:paraId="02C09E61" w14:textId="77777777" w:rsidR="005E738F" w:rsidRDefault="005E738F"/>
        </w:tc>
        <w:tc>
          <w:tcPr>
            <w:tcW w:w="1377" w:type="auto"/>
          </w:tcPr>
          <w:p w14:paraId="32889348" w14:textId="77777777" w:rsidR="005E738F" w:rsidRDefault="00000000">
            <w:pPr>
              <w:pStyle w:val="TAC"/>
            </w:pPr>
            <w:r>
              <w:t>c27</w:t>
            </w:r>
          </w:p>
        </w:tc>
        <w:tc>
          <w:tcPr>
            <w:tcW w:w="1377" w:type="auto"/>
          </w:tcPr>
          <w:p w14:paraId="3C86F2CC" w14:textId="77777777" w:rsidR="005E738F" w:rsidRDefault="00000000">
            <w:pPr>
              <w:pStyle w:val="TAC"/>
            </w:pPr>
            <w:r>
              <w:t>32</w:t>
            </w:r>
          </w:p>
        </w:tc>
        <w:tc>
          <w:tcPr>
            <w:tcW w:w="1377" w:type="auto"/>
          </w:tcPr>
          <w:p w14:paraId="201D4B16" w14:textId="77777777" w:rsidR="005E738F" w:rsidRDefault="00000000">
            <w:pPr>
              <w:pStyle w:val="TAC"/>
            </w:pPr>
            <w:r>
              <w:t>Off</w:t>
            </w:r>
          </w:p>
        </w:tc>
        <w:tc>
          <w:tcPr>
            <w:tcW w:w="1377" w:type="auto"/>
          </w:tcPr>
          <w:p w14:paraId="1ED64FB4" w14:textId="77777777" w:rsidR="005E738F" w:rsidRDefault="005E738F">
            <w:pPr>
              <w:pStyle w:val="TAC"/>
            </w:pPr>
          </w:p>
        </w:tc>
        <w:tc>
          <w:tcPr>
            <w:tcW w:w="1377" w:type="auto"/>
          </w:tcPr>
          <w:p w14:paraId="1EBC7586" w14:textId="77777777" w:rsidR="005E738F" w:rsidRDefault="00000000">
            <w:pPr>
              <w:pStyle w:val="TAC"/>
            </w:pPr>
            <w:r>
              <w:t>NWT C14</w:t>
            </w:r>
          </w:p>
        </w:tc>
        <w:tc>
          <w:tcPr>
            <w:tcW w:w="1377" w:type="auto"/>
          </w:tcPr>
          <w:p w14:paraId="3EF553F2" w14:textId="77777777" w:rsidR="005E738F" w:rsidRDefault="00000000">
            <w:pPr>
              <w:pStyle w:val="TAC"/>
            </w:pPr>
            <w:r>
              <w:t>PASS</w:t>
            </w:r>
          </w:p>
        </w:tc>
      </w:tr>
      <w:tr w:rsidR="005E738F" w14:paraId="25ADD1AB" w14:textId="77777777">
        <w:trPr>
          <w:jc w:val="center"/>
        </w:trPr>
        <w:tc>
          <w:tcPr>
            <w:tcW w:w="1377" w:type="auto"/>
            <w:vMerge/>
          </w:tcPr>
          <w:p w14:paraId="3FE11589" w14:textId="77777777" w:rsidR="005E738F" w:rsidRDefault="005E738F"/>
        </w:tc>
        <w:tc>
          <w:tcPr>
            <w:tcW w:w="1377" w:type="auto"/>
          </w:tcPr>
          <w:p w14:paraId="39040695" w14:textId="77777777" w:rsidR="005E738F" w:rsidRDefault="00000000">
            <w:pPr>
              <w:pStyle w:val="TAC"/>
            </w:pPr>
            <w:r>
              <w:t>c28</w:t>
            </w:r>
          </w:p>
        </w:tc>
        <w:tc>
          <w:tcPr>
            <w:tcW w:w="1377" w:type="auto"/>
          </w:tcPr>
          <w:p w14:paraId="6A7D457D" w14:textId="77777777" w:rsidR="005E738F" w:rsidRDefault="00000000">
            <w:pPr>
              <w:pStyle w:val="TAC"/>
            </w:pPr>
            <w:r>
              <w:t>48</w:t>
            </w:r>
          </w:p>
        </w:tc>
        <w:tc>
          <w:tcPr>
            <w:tcW w:w="1377" w:type="auto"/>
          </w:tcPr>
          <w:p w14:paraId="62DFB190" w14:textId="77777777" w:rsidR="005E738F" w:rsidRDefault="00000000">
            <w:pPr>
              <w:pStyle w:val="TAC"/>
            </w:pPr>
            <w:r>
              <w:t>Off</w:t>
            </w:r>
          </w:p>
        </w:tc>
        <w:tc>
          <w:tcPr>
            <w:tcW w:w="1377" w:type="auto"/>
          </w:tcPr>
          <w:p w14:paraId="3AABC365" w14:textId="77777777" w:rsidR="005E738F" w:rsidRDefault="005E738F">
            <w:pPr>
              <w:pStyle w:val="TAC"/>
            </w:pPr>
          </w:p>
        </w:tc>
        <w:tc>
          <w:tcPr>
            <w:tcW w:w="1377" w:type="auto"/>
          </w:tcPr>
          <w:p w14:paraId="6A73CA9D" w14:textId="77777777" w:rsidR="005E738F" w:rsidRDefault="00000000">
            <w:pPr>
              <w:pStyle w:val="TAC"/>
            </w:pPr>
            <w:r>
              <w:t>NWT C15</w:t>
            </w:r>
          </w:p>
        </w:tc>
        <w:tc>
          <w:tcPr>
            <w:tcW w:w="1377" w:type="auto"/>
          </w:tcPr>
          <w:p w14:paraId="7730C977" w14:textId="77777777" w:rsidR="005E738F" w:rsidRDefault="00000000">
            <w:pPr>
              <w:pStyle w:val="TAC"/>
            </w:pPr>
            <w:r>
              <w:t>PASS</w:t>
            </w:r>
          </w:p>
        </w:tc>
      </w:tr>
      <w:tr w:rsidR="005E738F" w14:paraId="1DC09E30" w14:textId="77777777">
        <w:trPr>
          <w:jc w:val="center"/>
        </w:trPr>
        <w:tc>
          <w:tcPr>
            <w:tcW w:w="1377" w:type="auto"/>
            <w:vMerge/>
          </w:tcPr>
          <w:p w14:paraId="18515548" w14:textId="77777777" w:rsidR="005E738F" w:rsidRDefault="005E738F"/>
        </w:tc>
        <w:tc>
          <w:tcPr>
            <w:tcW w:w="1377" w:type="auto"/>
          </w:tcPr>
          <w:p w14:paraId="03415B90" w14:textId="77777777" w:rsidR="005E738F" w:rsidRDefault="00000000">
            <w:pPr>
              <w:pStyle w:val="TAC"/>
            </w:pPr>
            <w:r>
              <w:t>c29</w:t>
            </w:r>
          </w:p>
        </w:tc>
        <w:tc>
          <w:tcPr>
            <w:tcW w:w="1377" w:type="auto"/>
          </w:tcPr>
          <w:p w14:paraId="7D6263D3" w14:textId="77777777" w:rsidR="005E738F" w:rsidRDefault="00000000">
            <w:pPr>
              <w:pStyle w:val="TAC"/>
            </w:pPr>
            <w:r>
              <w:t>64</w:t>
            </w:r>
          </w:p>
        </w:tc>
        <w:tc>
          <w:tcPr>
            <w:tcW w:w="1377" w:type="auto"/>
          </w:tcPr>
          <w:p w14:paraId="429C7E8E" w14:textId="77777777" w:rsidR="005E738F" w:rsidRDefault="00000000">
            <w:pPr>
              <w:pStyle w:val="TAC"/>
            </w:pPr>
            <w:r>
              <w:t>Off</w:t>
            </w:r>
          </w:p>
        </w:tc>
        <w:tc>
          <w:tcPr>
            <w:tcW w:w="1377" w:type="auto"/>
          </w:tcPr>
          <w:p w14:paraId="08AFE388" w14:textId="77777777" w:rsidR="005E738F" w:rsidRDefault="005E738F">
            <w:pPr>
              <w:pStyle w:val="TAC"/>
            </w:pPr>
          </w:p>
        </w:tc>
        <w:tc>
          <w:tcPr>
            <w:tcW w:w="1377" w:type="auto"/>
          </w:tcPr>
          <w:p w14:paraId="5EB898FE" w14:textId="77777777" w:rsidR="005E738F" w:rsidRDefault="00000000">
            <w:pPr>
              <w:pStyle w:val="TAC"/>
            </w:pPr>
            <w:r>
              <w:t>NWT C16</w:t>
            </w:r>
          </w:p>
        </w:tc>
        <w:tc>
          <w:tcPr>
            <w:tcW w:w="1377" w:type="auto"/>
            <w:shd w:val="clear" w:color="auto" w:fill="FF474C"/>
          </w:tcPr>
          <w:p w14:paraId="6AD23824" w14:textId="77777777" w:rsidR="005E738F" w:rsidRDefault="00000000">
            <w:pPr>
              <w:pStyle w:val="TAC"/>
            </w:pPr>
            <w:r>
              <w:t>FAIL</w:t>
            </w:r>
          </w:p>
        </w:tc>
      </w:tr>
      <w:tr w:rsidR="005E738F" w14:paraId="4186C010" w14:textId="77777777">
        <w:trPr>
          <w:jc w:val="center"/>
        </w:trPr>
        <w:tc>
          <w:tcPr>
            <w:tcW w:w="1377" w:type="auto"/>
            <w:vMerge/>
          </w:tcPr>
          <w:p w14:paraId="01815A81" w14:textId="77777777" w:rsidR="005E738F" w:rsidRDefault="005E738F"/>
        </w:tc>
        <w:tc>
          <w:tcPr>
            <w:tcW w:w="1377" w:type="auto"/>
          </w:tcPr>
          <w:p w14:paraId="5A79A9C7" w14:textId="77777777" w:rsidR="005E738F" w:rsidRDefault="00000000">
            <w:pPr>
              <w:pStyle w:val="TAC"/>
            </w:pPr>
            <w:r>
              <w:t>c30</w:t>
            </w:r>
          </w:p>
        </w:tc>
        <w:tc>
          <w:tcPr>
            <w:tcW w:w="1377" w:type="auto"/>
          </w:tcPr>
          <w:p w14:paraId="087329DD" w14:textId="77777777" w:rsidR="005E738F" w:rsidRDefault="00000000">
            <w:pPr>
              <w:pStyle w:val="TAC"/>
            </w:pPr>
            <w:r>
              <w:t>13.2</w:t>
            </w:r>
          </w:p>
        </w:tc>
        <w:tc>
          <w:tcPr>
            <w:tcW w:w="1377" w:type="auto"/>
          </w:tcPr>
          <w:p w14:paraId="4519B7CF" w14:textId="77777777" w:rsidR="005E738F" w:rsidRDefault="00000000">
            <w:pPr>
              <w:pStyle w:val="TAC"/>
            </w:pPr>
            <w:r>
              <w:t>Off</w:t>
            </w:r>
          </w:p>
        </w:tc>
        <w:tc>
          <w:tcPr>
            <w:tcW w:w="1377" w:type="auto"/>
          </w:tcPr>
          <w:p w14:paraId="06AD66B4" w14:textId="77777777" w:rsidR="005E738F" w:rsidRDefault="00000000">
            <w:pPr>
              <w:pStyle w:val="TAC"/>
            </w:pPr>
            <w:r>
              <w:t>5%</w:t>
            </w:r>
          </w:p>
        </w:tc>
        <w:tc>
          <w:tcPr>
            <w:tcW w:w="1377" w:type="auto"/>
          </w:tcPr>
          <w:p w14:paraId="4549CD73" w14:textId="77777777" w:rsidR="005E738F" w:rsidRDefault="00000000">
            <w:pPr>
              <w:pStyle w:val="TAC"/>
            </w:pPr>
            <w:r>
              <w:t>NWT C17</w:t>
            </w:r>
          </w:p>
        </w:tc>
        <w:tc>
          <w:tcPr>
            <w:tcW w:w="1377" w:type="auto"/>
          </w:tcPr>
          <w:p w14:paraId="3B5B8840" w14:textId="77777777" w:rsidR="005E738F" w:rsidRDefault="00000000">
            <w:pPr>
              <w:pStyle w:val="TAC"/>
            </w:pPr>
            <w:r>
              <w:t>PASS</w:t>
            </w:r>
          </w:p>
        </w:tc>
      </w:tr>
      <w:tr w:rsidR="005E738F" w14:paraId="63D2C348" w14:textId="77777777">
        <w:trPr>
          <w:jc w:val="center"/>
        </w:trPr>
        <w:tc>
          <w:tcPr>
            <w:tcW w:w="1377" w:type="auto"/>
            <w:vMerge/>
          </w:tcPr>
          <w:p w14:paraId="69830438" w14:textId="77777777" w:rsidR="005E738F" w:rsidRDefault="005E738F"/>
        </w:tc>
        <w:tc>
          <w:tcPr>
            <w:tcW w:w="1377" w:type="auto"/>
          </w:tcPr>
          <w:p w14:paraId="6245D373" w14:textId="77777777" w:rsidR="005E738F" w:rsidRDefault="00000000">
            <w:pPr>
              <w:pStyle w:val="TAC"/>
            </w:pPr>
            <w:r>
              <w:t>c31</w:t>
            </w:r>
          </w:p>
        </w:tc>
        <w:tc>
          <w:tcPr>
            <w:tcW w:w="1377" w:type="auto"/>
          </w:tcPr>
          <w:p w14:paraId="2BCDCD54" w14:textId="77777777" w:rsidR="005E738F" w:rsidRDefault="00000000">
            <w:pPr>
              <w:pStyle w:val="TAC"/>
            </w:pPr>
            <w:r>
              <w:t>16.4</w:t>
            </w:r>
          </w:p>
        </w:tc>
        <w:tc>
          <w:tcPr>
            <w:tcW w:w="1377" w:type="auto"/>
          </w:tcPr>
          <w:p w14:paraId="114ACE3C" w14:textId="77777777" w:rsidR="005E738F" w:rsidRDefault="00000000">
            <w:pPr>
              <w:pStyle w:val="TAC"/>
            </w:pPr>
            <w:r>
              <w:t>Off</w:t>
            </w:r>
          </w:p>
        </w:tc>
        <w:tc>
          <w:tcPr>
            <w:tcW w:w="1377" w:type="auto"/>
          </w:tcPr>
          <w:p w14:paraId="7DD6888B" w14:textId="77777777" w:rsidR="005E738F" w:rsidRDefault="00000000">
            <w:pPr>
              <w:pStyle w:val="TAC"/>
            </w:pPr>
            <w:r>
              <w:t>5%</w:t>
            </w:r>
          </w:p>
        </w:tc>
        <w:tc>
          <w:tcPr>
            <w:tcW w:w="1377" w:type="auto"/>
          </w:tcPr>
          <w:p w14:paraId="2A4137E8" w14:textId="77777777" w:rsidR="005E738F" w:rsidRDefault="00000000">
            <w:pPr>
              <w:pStyle w:val="TAC"/>
            </w:pPr>
            <w:r>
              <w:t>NWT C18</w:t>
            </w:r>
          </w:p>
        </w:tc>
        <w:tc>
          <w:tcPr>
            <w:tcW w:w="1377" w:type="auto"/>
            <w:shd w:val="clear" w:color="auto" w:fill="FF474C"/>
          </w:tcPr>
          <w:p w14:paraId="230A790E" w14:textId="77777777" w:rsidR="005E738F" w:rsidRDefault="00000000">
            <w:pPr>
              <w:pStyle w:val="TAC"/>
            </w:pPr>
            <w:r>
              <w:t>FAIL</w:t>
            </w:r>
          </w:p>
        </w:tc>
      </w:tr>
      <w:tr w:rsidR="005E738F" w14:paraId="577E50A3" w14:textId="77777777">
        <w:trPr>
          <w:jc w:val="center"/>
        </w:trPr>
        <w:tc>
          <w:tcPr>
            <w:tcW w:w="1377" w:type="auto"/>
            <w:vMerge/>
          </w:tcPr>
          <w:p w14:paraId="279AA003" w14:textId="77777777" w:rsidR="005E738F" w:rsidRDefault="005E738F"/>
        </w:tc>
        <w:tc>
          <w:tcPr>
            <w:tcW w:w="1377" w:type="auto"/>
          </w:tcPr>
          <w:p w14:paraId="71F95A6B" w14:textId="77777777" w:rsidR="005E738F" w:rsidRDefault="00000000">
            <w:pPr>
              <w:pStyle w:val="TAC"/>
            </w:pPr>
            <w:r>
              <w:t>c32</w:t>
            </w:r>
          </w:p>
        </w:tc>
        <w:tc>
          <w:tcPr>
            <w:tcW w:w="1377" w:type="auto"/>
          </w:tcPr>
          <w:p w14:paraId="060EB815" w14:textId="77777777" w:rsidR="005E738F" w:rsidRDefault="00000000">
            <w:pPr>
              <w:pStyle w:val="TAC"/>
            </w:pPr>
            <w:r>
              <w:t>24.4</w:t>
            </w:r>
          </w:p>
        </w:tc>
        <w:tc>
          <w:tcPr>
            <w:tcW w:w="1377" w:type="auto"/>
          </w:tcPr>
          <w:p w14:paraId="7DB89ED2" w14:textId="77777777" w:rsidR="005E738F" w:rsidRDefault="00000000">
            <w:pPr>
              <w:pStyle w:val="TAC"/>
            </w:pPr>
            <w:r>
              <w:t>Off</w:t>
            </w:r>
          </w:p>
        </w:tc>
        <w:tc>
          <w:tcPr>
            <w:tcW w:w="1377" w:type="auto"/>
          </w:tcPr>
          <w:p w14:paraId="2EB1CA0A" w14:textId="77777777" w:rsidR="005E738F" w:rsidRDefault="00000000">
            <w:pPr>
              <w:pStyle w:val="TAC"/>
            </w:pPr>
            <w:r>
              <w:t>5%</w:t>
            </w:r>
          </w:p>
        </w:tc>
        <w:tc>
          <w:tcPr>
            <w:tcW w:w="1377" w:type="auto"/>
          </w:tcPr>
          <w:p w14:paraId="75A09CE6" w14:textId="77777777" w:rsidR="005E738F" w:rsidRDefault="00000000">
            <w:pPr>
              <w:pStyle w:val="TAC"/>
            </w:pPr>
            <w:r>
              <w:t>NWT C19</w:t>
            </w:r>
          </w:p>
        </w:tc>
        <w:tc>
          <w:tcPr>
            <w:tcW w:w="1377" w:type="auto"/>
          </w:tcPr>
          <w:p w14:paraId="2DB01765" w14:textId="77777777" w:rsidR="005E738F" w:rsidRDefault="00000000">
            <w:pPr>
              <w:pStyle w:val="TAC"/>
            </w:pPr>
            <w:r>
              <w:t>PASS</w:t>
            </w:r>
          </w:p>
        </w:tc>
      </w:tr>
      <w:tr w:rsidR="005E738F" w14:paraId="0FCCCF7D" w14:textId="77777777">
        <w:trPr>
          <w:jc w:val="center"/>
        </w:trPr>
        <w:tc>
          <w:tcPr>
            <w:tcW w:w="1377" w:type="auto"/>
            <w:vMerge/>
          </w:tcPr>
          <w:p w14:paraId="23E859FA" w14:textId="77777777" w:rsidR="005E738F" w:rsidRDefault="005E738F"/>
        </w:tc>
        <w:tc>
          <w:tcPr>
            <w:tcW w:w="1377" w:type="auto"/>
          </w:tcPr>
          <w:p w14:paraId="23D0A0B7" w14:textId="77777777" w:rsidR="005E738F" w:rsidRDefault="00000000">
            <w:pPr>
              <w:pStyle w:val="TAC"/>
            </w:pPr>
            <w:r>
              <w:t>c33</w:t>
            </w:r>
          </w:p>
        </w:tc>
        <w:tc>
          <w:tcPr>
            <w:tcW w:w="1377" w:type="auto"/>
          </w:tcPr>
          <w:p w14:paraId="15B25E9B" w14:textId="77777777" w:rsidR="005E738F" w:rsidRDefault="00000000">
            <w:pPr>
              <w:pStyle w:val="TAC"/>
            </w:pPr>
            <w:r>
              <w:t>32</w:t>
            </w:r>
          </w:p>
        </w:tc>
        <w:tc>
          <w:tcPr>
            <w:tcW w:w="1377" w:type="auto"/>
          </w:tcPr>
          <w:p w14:paraId="76E416C7" w14:textId="77777777" w:rsidR="005E738F" w:rsidRDefault="00000000">
            <w:pPr>
              <w:pStyle w:val="TAC"/>
            </w:pPr>
            <w:r>
              <w:t>Off</w:t>
            </w:r>
          </w:p>
        </w:tc>
        <w:tc>
          <w:tcPr>
            <w:tcW w:w="1377" w:type="auto"/>
          </w:tcPr>
          <w:p w14:paraId="274AD285" w14:textId="77777777" w:rsidR="005E738F" w:rsidRDefault="00000000">
            <w:pPr>
              <w:pStyle w:val="TAC"/>
            </w:pPr>
            <w:r>
              <w:t>5%</w:t>
            </w:r>
          </w:p>
        </w:tc>
        <w:tc>
          <w:tcPr>
            <w:tcW w:w="1377" w:type="auto"/>
          </w:tcPr>
          <w:p w14:paraId="7C7B0677" w14:textId="77777777" w:rsidR="005E738F" w:rsidRDefault="00000000">
            <w:pPr>
              <w:pStyle w:val="TAC"/>
            </w:pPr>
            <w:r>
              <w:t>NWT C20</w:t>
            </w:r>
          </w:p>
        </w:tc>
        <w:tc>
          <w:tcPr>
            <w:tcW w:w="1377" w:type="auto"/>
          </w:tcPr>
          <w:p w14:paraId="16B3EE61" w14:textId="77777777" w:rsidR="005E738F" w:rsidRDefault="00000000">
            <w:pPr>
              <w:pStyle w:val="TAC"/>
            </w:pPr>
            <w:r>
              <w:t>PASS</w:t>
            </w:r>
          </w:p>
        </w:tc>
      </w:tr>
      <w:tr w:rsidR="005E738F" w14:paraId="6A8943E1" w14:textId="77777777">
        <w:trPr>
          <w:jc w:val="center"/>
        </w:trPr>
        <w:tc>
          <w:tcPr>
            <w:tcW w:w="1377" w:type="auto"/>
            <w:vMerge/>
          </w:tcPr>
          <w:p w14:paraId="3F40B67E" w14:textId="77777777" w:rsidR="005E738F" w:rsidRDefault="005E738F"/>
        </w:tc>
        <w:tc>
          <w:tcPr>
            <w:tcW w:w="1377" w:type="auto"/>
          </w:tcPr>
          <w:p w14:paraId="30A5CF93" w14:textId="77777777" w:rsidR="005E738F" w:rsidRDefault="00000000">
            <w:pPr>
              <w:pStyle w:val="TAC"/>
            </w:pPr>
            <w:r>
              <w:t>c34</w:t>
            </w:r>
          </w:p>
        </w:tc>
        <w:tc>
          <w:tcPr>
            <w:tcW w:w="1377" w:type="auto"/>
          </w:tcPr>
          <w:p w14:paraId="6418FF09" w14:textId="77777777" w:rsidR="005E738F" w:rsidRDefault="00000000">
            <w:pPr>
              <w:pStyle w:val="TAC"/>
            </w:pPr>
            <w:r>
              <w:t>13.2</w:t>
            </w:r>
          </w:p>
        </w:tc>
        <w:tc>
          <w:tcPr>
            <w:tcW w:w="1377" w:type="auto"/>
          </w:tcPr>
          <w:p w14:paraId="2DFCE4CC" w14:textId="77777777" w:rsidR="005E738F" w:rsidRDefault="00000000">
            <w:pPr>
              <w:pStyle w:val="TAC"/>
            </w:pPr>
            <w:r>
              <w:t>On</w:t>
            </w:r>
          </w:p>
        </w:tc>
        <w:tc>
          <w:tcPr>
            <w:tcW w:w="1377" w:type="auto"/>
          </w:tcPr>
          <w:p w14:paraId="59E2287F" w14:textId="77777777" w:rsidR="005E738F" w:rsidRDefault="005E738F">
            <w:pPr>
              <w:pStyle w:val="TAC"/>
            </w:pPr>
          </w:p>
        </w:tc>
        <w:tc>
          <w:tcPr>
            <w:tcW w:w="1377" w:type="auto"/>
          </w:tcPr>
          <w:p w14:paraId="5438676D" w14:textId="77777777" w:rsidR="005E738F" w:rsidRDefault="00000000">
            <w:pPr>
              <w:pStyle w:val="TAC"/>
            </w:pPr>
            <w:r>
              <w:t>NWT C21</w:t>
            </w:r>
          </w:p>
        </w:tc>
        <w:tc>
          <w:tcPr>
            <w:tcW w:w="1377" w:type="auto"/>
          </w:tcPr>
          <w:p w14:paraId="12E4B1E4" w14:textId="77777777" w:rsidR="005E738F" w:rsidRDefault="00000000">
            <w:pPr>
              <w:pStyle w:val="TAC"/>
            </w:pPr>
            <w:r>
              <w:t>PASS</w:t>
            </w:r>
          </w:p>
        </w:tc>
      </w:tr>
      <w:tr w:rsidR="005E738F" w14:paraId="61FD3E2A" w14:textId="77777777">
        <w:trPr>
          <w:jc w:val="center"/>
        </w:trPr>
        <w:tc>
          <w:tcPr>
            <w:tcW w:w="1377" w:type="auto"/>
            <w:vMerge/>
          </w:tcPr>
          <w:p w14:paraId="2EFDF697" w14:textId="77777777" w:rsidR="005E738F" w:rsidRDefault="005E738F"/>
        </w:tc>
        <w:tc>
          <w:tcPr>
            <w:tcW w:w="1377" w:type="auto"/>
          </w:tcPr>
          <w:p w14:paraId="5FE9CF40" w14:textId="77777777" w:rsidR="005E738F" w:rsidRDefault="00000000">
            <w:pPr>
              <w:pStyle w:val="TAC"/>
            </w:pPr>
            <w:r>
              <w:t>c35</w:t>
            </w:r>
          </w:p>
        </w:tc>
        <w:tc>
          <w:tcPr>
            <w:tcW w:w="1377" w:type="auto"/>
          </w:tcPr>
          <w:p w14:paraId="27C0C6A2" w14:textId="77777777" w:rsidR="005E738F" w:rsidRDefault="00000000">
            <w:pPr>
              <w:pStyle w:val="TAC"/>
            </w:pPr>
            <w:r>
              <w:t>16.4</w:t>
            </w:r>
          </w:p>
        </w:tc>
        <w:tc>
          <w:tcPr>
            <w:tcW w:w="1377" w:type="auto"/>
          </w:tcPr>
          <w:p w14:paraId="2990FC69" w14:textId="77777777" w:rsidR="005E738F" w:rsidRDefault="00000000">
            <w:pPr>
              <w:pStyle w:val="TAC"/>
            </w:pPr>
            <w:r>
              <w:t>On</w:t>
            </w:r>
          </w:p>
        </w:tc>
        <w:tc>
          <w:tcPr>
            <w:tcW w:w="1377" w:type="auto"/>
          </w:tcPr>
          <w:p w14:paraId="3A300D87" w14:textId="77777777" w:rsidR="005E738F" w:rsidRDefault="005E738F">
            <w:pPr>
              <w:pStyle w:val="TAC"/>
            </w:pPr>
          </w:p>
        </w:tc>
        <w:tc>
          <w:tcPr>
            <w:tcW w:w="1377" w:type="auto"/>
          </w:tcPr>
          <w:p w14:paraId="6083D586" w14:textId="77777777" w:rsidR="005E738F" w:rsidRDefault="00000000">
            <w:pPr>
              <w:pStyle w:val="TAC"/>
            </w:pPr>
            <w:r>
              <w:t>NWT C22</w:t>
            </w:r>
          </w:p>
        </w:tc>
        <w:tc>
          <w:tcPr>
            <w:tcW w:w="1377" w:type="auto"/>
          </w:tcPr>
          <w:p w14:paraId="3CA35B95" w14:textId="77777777" w:rsidR="005E738F" w:rsidRDefault="00000000">
            <w:pPr>
              <w:pStyle w:val="TAC"/>
            </w:pPr>
            <w:r>
              <w:t>PASS</w:t>
            </w:r>
          </w:p>
        </w:tc>
      </w:tr>
      <w:tr w:rsidR="005E738F" w14:paraId="79C8991A" w14:textId="77777777">
        <w:trPr>
          <w:jc w:val="center"/>
        </w:trPr>
        <w:tc>
          <w:tcPr>
            <w:tcW w:w="1377" w:type="auto"/>
            <w:vMerge/>
          </w:tcPr>
          <w:p w14:paraId="4B46C5B2" w14:textId="77777777" w:rsidR="005E738F" w:rsidRDefault="005E738F"/>
        </w:tc>
        <w:tc>
          <w:tcPr>
            <w:tcW w:w="1377" w:type="auto"/>
          </w:tcPr>
          <w:p w14:paraId="751B21D7" w14:textId="77777777" w:rsidR="005E738F" w:rsidRDefault="00000000">
            <w:pPr>
              <w:pStyle w:val="TAC"/>
            </w:pPr>
            <w:r>
              <w:t>c36</w:t>
            </w:r>
          </w:p>
        </w:tc>
        <w:tc>
          <w:tcPr>
            <w:tcW w:w="1377" w:type="auto"/>
          </w:tcPr>
          <w:p w14:paraId="2CEE2FB1" w14:textId="77777777" w:rsidR="005E738F" w:rsidRDefault="00000000">
            <w:pPr>
              <w:pStyle w:val="TAC"/>
            </w:pPr>
            <w:r>
              <w:t>24.4</w:t>
            </w:r>
          </w:p>
        </w:tc>
        <w:tc>
          <w:tcPr>
            <w:tcW w:w="1377" w:type="auto"/>
          </w:tcPr>
          <w:p w14:paraId="48A85312" w14:textId="77777777" w:rsidR="005E738F" w:rsidRDefault="00000000">
            <w:pPr>
              <w:pStyle w:val="TAC"/>
            </w:pPr>
            <w:r>
              <w:t>On</w:t>
            </w:r>
          </w:p>
        </w:tc>
        <w:tc>
          <w:tcPr>
            <w:tcW w:w="1377" w:type="auto"/>
          </w:tcPr>
          <w:p w14:paraId="7C87B519" w14:textId="77777777" w:rsidR="005E738F" w:rsidRDefault="005E738F">
            <w:pPr>
              <w:pStyle w:val="TAC"/>
            </w:pPr>
          </w:p>
        </w:tc>
        <w:tc>
          <w:tcPr>
            <w:tcW w:w="1377" w:type="auto"/>
          </w:tcPr>
          <w:p w14:paraId="7D3B7EEF" w14:textId="77777777" w:rsidR="005E738F" w:rsidRDefault="00000000">
            <w:pPr>
              <w:pStyle w:val="TAC"/>
            </w:pPr>
            <w:r>
              <w:t>NWT C23</w:t>
            </w:r>
          </w:p>
        </w:tc>
        <w:tc>
          <w:tcPr>
            <w:tcW w:w="1377" w:type="auto"/>
            <w:shd w:val="clear" w:color="auto" w:fill="FF474C"/>
          </w:tcPr>
          <w:p w14:paraId="6E818497" w14:textId="77777777" w:rsidR="005E738F" w:rsidRDefault="00000000">
            <w:pPr>
              <w:pStyle w:val="TAC"/>
            </w:pPr>
            <w:r>
              <w:t>FAIL</w:t>
            </w:r>
          </w:p>
        </w:tc>
      </w:tr>
      <w:tr w:rsidR="005E738F" w14:paraId="4FE91104" w14:textId="77777777">
        <w:trPr>
          <w:jc w:val="center"/>
        </w:trPr>
        <w:tc>
          <w:tcPr>
            <w:tcW w:w="1377" w:type="auto"/>
            <w:vMerge w:val="restart"/>
          </w:tcPr>
          <w:p w14:paraId="1FA66B37" w14:textId="77777777" w:rsidR="005E738F" w:rsidRDefault="00000000">
            <w:pPr>
              <w:pStyle w:val="TAC"/>
            </w:pPr>
            <w:r>
              <w:t>c</w:t>
            </w:r>
          </w:p>
        </w:tc>
        <w:tc>
          <w:tcPr>
            <w:tcW w:w="1377" w:type="auto"/>
          </w:tcPr>
          <w:p w14:paraId="4E6BDEB1" w14:textId="77777777" w:rsidR="005E738F" w:rsidRDefault="00000000">
            <w:pPr>
              <w:pStyle w:val="TAC"/>
            </w:pPr>
            <w:r>
              <w:t>c24</w:t>
            </w:r>
          </w:p>
        </w:tc>
        <w:tc>
          <w:tcPr>
            <w:tcW w:w="1377" w:type="auto"/>
          </w:tcPr>
          <w:p w14:paraId="1B4B119B" w14:textId="77777777" w:rsidR="005E738F" w:rsidRDefault="00000000">
            <w:pPr>
              <w:pStyle w:val="TAC"/>
            </w:pPr>
            <w:r>
              <w:t>13.2</w:t>
            </w:r>
          </w:p>
        </w:tc>
        <w:tc>
          <w:tcPr>
            <w:tcW w:w="1377" w:type="auto"/>
          </w:tcPr>
          <w:p w14:paraId="29EF30F7" w14:textId="77777777" w:rsidR="005E738F" w:rsidRDefault="00000000">
            <w:pPr>
              <w:pStyle w:val="TAC"/>
            </w:pPr>
            <w:r>
              <w:t>Off</w:t>
            </w:r>
          </w:p>
        </w:tc>
        <w:tc>
          <w:tcPr>
            <w:tcW w:w="1377" w:type="auto"/>
          </w:tcPr>
          <w:p w14:paraId="58363C69" w14:textId="77777777" w:rsidR="005E738F" w:rsidRDefault="005E738F">
            <w:pPr>
              <w:pStyle w:val="TAC"/>
            </w:pPr>
          </w:p>
        </w:tc>
        <w:tc>
          <w:tcPr>
            <w:tcW w:w="1377" w:type="auto"/>
          </w:tcPr>
          <w:p w14:paraId="33B86954" w14:textId="77777777" w:rsidR="005E738F" w:rsidRDefault="00000000">
            <w:pPr>
              <w:pStyle w:val="TAC"/>
            </w:pPr>
            <w:r>
              <w:t>NWT C11</w:t>
            </w:r>
          </w:p>
        </w:tc>
        <w:tc>
          <w:tcPr>
            <w:tcW w:w="1377" w:type="auto"/>
          </w:tcPr>
          <w:p w14:paraId="44AD858B" w14:textId="77777777" w:rsidR="005E738F" w:rsidRDefault="00000000">
            <w:pPr>
              <w:pStyle w:val="TAC"/>
            </w:pPr>
            <w:r>
              <w:t>PASS</w:t>
            </w:r>
          </w:p>
        </w:tc>
      </w:tr>
      <w:tr w:rsidR="005E738F" w14:paraId="6EDA1213" w14:textId="77777777">
        <w:trPr>
          <w:jc w:val="center"/>
        </w:trPr>
        <w:tc>
          <w:tcPr>
            <w:tcW w:w="1377" w:type="auto"/>
            <w:vMerge/>
          </w:tcPr>
          <w:p w14:paraId="3B3EB965" w14:textId="77777777" w:rsidR="005E738F" w:rsidRDefault="005E738F"/>
        </w:tc>
        <w:tc>
          <w:tcPr>
            <w:tcW w:w="1377" w:type="auto"/>
          </w:tcPr>
          <w:p w14:paraId="705B2397" w14:textId="77777777" w:rsidR="005E738F" w:rsidRDefault="00000000">
            <w:pPr>
              <w:pStyle w:val="TAC"/>
            </w:pPr>
            <w:r>
              <w:t>c25</w:t>
            </w:r>
          </w:p>
        </w:tc>
        <w:tc>
          <w:tcPr>
            <w:tcW w:w="1377" w:type="auto"/>
          </w:tcPr>
          <w:p w14:paraId="73715821" w14:textId="77777777" w:rsidR="005E738F" w:rsidRDefault="00000000">
            <w:pPr>
              <w:pStyle w:val="TAC"/>
            </w:pPr>
            <w:r>
              <w:t>16.4</w:t>
            </w:r>
          </w:p>
        </w:tc>
        <w:tc>
          <w:tcPr>
            <w:tcW w:w="1377" w:type="auto"/>
          </w:tcPr>
          <w:p w14:paraId="5E4EE8FD" w14:textId="77777777" w:rsidR="005E738F" w:rsidRDefault="00000000">
            <w:pPr>
              <w:pStyle w:val="TAC"/>
            </w:pPr>
            <w:r>
              <w:t>Off</w:t>
            </w:r>
          </w:p>
        </w:tc>
        <w:tc>
          <w:tcPr>
            <w:tcW w:w="1377" w:type="auto"/>
          </w:tcPr>
          <w:p w14:paraId="144D2D9F" w14:textId="77777777" w:rsidR="005E738F" w:rsidRDefault="005E738F">
            <w:pPr>
              <w:pStyle w:val="TAC"/>
            </w:pPr>
          </w:p>
        </w:tc>
        <w:tc>
          <w:tcPr>
            <w:tcW w:w="1377" w:type="auto"/>
          </w:tcPr>
          <w:p w14:paraId="6FDBDBF7" w14:textId="77777777" w:rsidR="005E738F" w:rsidRDefault="00000000">
            <w:pPr>
              <w:pStyle w:val="TAC"/>
            </w:pPr>
            <w:r>
              <w:t>NWT C12</w:t>
            </w:r>
          </w:p>
        </w:tc>
        <w:tc>
          <w:tcPr>
            <w:tcW w:w="1377" w:type="auto"/>
          </w:tcPr>
          <w:p w14:paraId="60927D34" w14:textId="77777777" w:rsidR="005E738F" w:rsidRDefault="00000000">
            <w:pPr>
              <w:pStyle w:val="TAC"/>
            </w:pPr>
            <w:r>
              <w:t>PASS</w:t>
            </w:r>
          </w:p>
        </w:tc>
      </w:tr>
      <w:tr w:rsidR="005E738F" w14:paraId="10D23F4F" w14:textId="77777777">
        <w:trPr>
          <w:jc w:val="center"/>
        </w:trPr>
        <w:tc>
          <w:tcPr>
            <w:tcW w:w="1377" w:type="auto"/>
            <w:vMerge/>
          </w:tcPr>
          <w:p w14:paraId="3EF4491B" w14:textId="77777777" w:rsidR="005E738F" w:rsidRDefault="005E738F"/>
        </w:tc>
        <w:tc>
          <w:tcPr>
            <w:tcW w:w="1377" w:type="auto"/>
          </w:tcPr>
          <w:p w14:paraId="3CA5615B" w14:textId="77777777" w:rsidR="005E738F" w:rsidRDefault="00000000">
            <w:pPr>
              <w:pStyle w:val="TAC"/>
            </w:pPr>
            <w:r>
              <w:t>c26</w:t>
            </w:r>
          </w:p>
        </w:tc>
        <w:tc>
          <w:tcPr>
            <w:tcW w:w="1377" w:type="auto"/>
          </w:tcPr>
          <w:p w14:paraId="2F94C404" w14:textId="77777777" w:rsidR="005E738F" w:rsidRDefault="00000000">
            <w:pPr>
              <w:pStyle w:val="TAC"/>
            </w:pPr>
            <w:r>
              <w:t>24.4</w:t>
            </w:r>
          </w:p>
        </w:tc>
        <w:tc>
          <w:tcPr>
            <w:tcW w:w="1377" w:type="auto"/>
          </w:tcPr>
          <w:p w14:paraId="79308CC4" w14:textId="77777777" w:rsidR="005E738F" w:rsidRDefault="00000000">
            <w:pPr>
              <w:pStyle w:val="TAC"/>
            </w:pPr>
            <w:r>
              <w:t>Off</w:t>
            </w:r>
          </w:p>
        </w:tc>
        <w:tc>
          <w:tcPr>
            <w:tcW w:w="1377" w:type="auto"/>
          </w:tcPr>
          <w:p w14:paraId="569527B3" w14:textId="77777777" w:rsidR="005E738F" w:rsidRDefault="005E738F">
            <w:pPr>
              <w:pStyle w:val="TAC"/>
            </w:pPr>
          </w:p>
        </w:tc>
        <w:tc>
          <w:tcPr>
            <w:tcW w:w="1377" w:type="auto"/>
          </w:tcPr>
          <w:p w14:paraId="3320D878" w14:textId="77777777" w:rsidR="005E738F" w:rsidRDefault="00000000">
            <w:pPr>
              <w:pStyle w:val="TAC"/>
            </w:pPr>
            <w:r>
              <w:t>NWT C13</w:t>
            </w:r>
          </w:p>
        </w:tc>
        <w:tc>
          <w:tcPr>
            <w:tcW w:w="1377" w:type="auto"/>
          </w:tcPr>
          <w:p w14:paraId="0E1D304A" w14:textId="77777777" w:rsidR="005E738F" w:rsidRDefault="00000000">
            <w:pPr>
              <w:pStyle w:val="TAC"/>
            </w:pPr>
            <w:r>
              <w:t>PASS</w:t>
            </w:r>
          </w:p>
        </w:tc>
      </w:tr>
      <w:tr w:rsidR="005E738F" w14:paraId="61D499D9" w14:textId="77777777">
        <w:trPr>
          <w:jc w:val="center"/>
        </w:trPr>
        <w:tc>
          <w:tcPr>
            <w:tcW w:w="1377" w:type="auto"/>
            <w:vMerge/>
          </w:tcPr>
          <w:p w14:paraId="6CD3648E" w14:textId="77777777" w:rsidR="005E738F" w:rsidRDefault="005E738F"/>
        </w:tc>
        <w:tc>
          <w:tcPr>
            <w:tcW w:w="1377" w:type="auto"/>
          </w:tcPr>
          <w:p w14:paraId="04C597E5" w14:textId="77777777" w:rsidR="005E738F" w:rsidRDefault="00000000">
            <w:pPr>
              <w:pStyle w:val="TAC"/>
            </w:pPr>
            <w:r>
              <w:t>c27</w:t>
            </w:r>
          </w:p>
        </w:tc>
        <w:tc>
          <w:tcPr>
            <w:tcW w:w="1377" w:type="auto"/>
          </w:tcPr>
          <w:p w14:paraId="2B60ECDB" w14:textId="77777777" w:rsidR="005E738F" w:rsidRDefault="00000000">
            <w:pPr>
              <w:pStyle w:val="TAC"/>
            </w:pPr>
            <w:r>
              <w:t>32</w:t>
            </w:r>
          </w:p>
        </w:tc>
        <w:tc>
          <w:tcPr>
            <w:tcW w:w="1377" w:type="auto"/>
          </w:tcPr>
          <w:p w14:paraId="406B5E08" w14:textId="77777777" w:rsidR="005E738F" w:rsidRDefault="00000000">
            <w:pPr>
              <w:pStyle w:val="TAC"/>
            </w:pPr>
            <w:r>
              <w:t>Off</w:t>
            </w:r>
          </w:p>
        </w:tc>
        <w:tc>
          <w:tcPr>
            <w:tcW w:w="1377" w:type="auto"/>
          </w:tcPr>
          <w:p w14:paraId="720335E4" w14:textId="77777777" w:rsidR="005E738F" w:rsidRDefault="005E738F">
            <w:pPr>
              <w:pStyle w:val="TAC"/>
            </w:pPr>
          </w:p>
        </w:tc>
        <w:tc>
          <w:tcPr>
            <w:tcW w:w="1377" w:type="auto"/>
          </w:tcPr>
          <w:p w14:paraId="003755A2" w14:textId="77777777" w:rsidR="005E738F" w:rsidRDefault="00000000">
            <w:pPr>
              <w:pStyle w:val="TAC"/>
            </w:pPr>
            <w:r>
              <w:t>NWT C14</w:t>
            </w:r>
          </w:p>
        </w:tc>
        <w:tc>
          <w:tcPr>
            <w:tcW w:w="1377" w:type="auto"/>
          </w:tcPr>
          <w:p w14:paraId="65DCC73F" w14:textId="77777777" w:rsidR="005E738F" w:rsidRDefault="00000000">
            <w:pPr>
              <w:pStyle w:val="TAC"/>
            </w:pPr>
            <w:r>
              <w:t>PASS</w:t>
            </w:r>
          </w:p>
        </w:tc>
      </w:tr>
      <w:tr w:rsidR="005E738F" w14:paraId="5CB95868" w14:textId="77777777">
        <w:trPr>
          <w:jc w:val="center"/>
        </w:trPr>
        <w:tc>
          <w:tcPr>
            <w:tcW w:w="1377" w:type="auto"/>
            <w:vMerge/>
          </w:tcPr>
          <w:p w14:paraId="341EF984" w14:textId="77777777" w:rsidR="005E738F" w:rsidRDefault="005E738F"/>
        </w:tc>
        <w:tc>
          <w:tcPr>
            <w:tcW w:w="1377" w:type="auto"/>
          </w:tcPr>
          <w:p w14:paraId="23571512" w14:textId="77777777" w:rsidR="005E738F" w:rsidRDefault="00000000">
            <w:pPr>
              <w:pStyle w:val="TAC"/>
            </w:pPr>
            <w:r>
              <w:t>c28</w:t>
            </w:r>
          </w:p>
        </w:tc>
        <w:tc>
          <w:tcPr>
            <w:tcW w:w="1377" w:type="auto"/>
          </w:tcPr>
          <w:p w14:paraId="5ED01E64" w14:textId="77777777" w:rsidR="005E738F" w:rsidRDefault="00000000">
            <w:pPr>
              <w:pStyle w:val="TAC"/>
            </w:pPr>
            <w:r>
              <w:t>48</w:t>
            </w:r>
          </w:p>
        </w:tc>
        <w:tc>
          <w:tcPr>
            <w:tcW w:w="1377" w:type="auto"/>
          </w:tcPr>
          <w:p w14:paraId="712ACDC6" w14:textId="77777777" w:rsidR="005E738F" w:rsidRDefault="00000000">
            <w:pPr>
              <w:pStyle w:val="TAC"/>
            </w:pPr>
            <w:r>
              <w:t>Off</w:t>
            </w:r>
          </w:p>
        </w:tc>
        <w:tc>
          <w:tcPr>
            <w:tcW w:w="1377" w:type="auto"/>
          </w:tcPr>
          <w:p w14:paraId="122510E8" w14:textId="77777777" w:rsidR="005E738F" w:rsidRDefault="005E738F">
            <w:pPr>
              <w:pStyle w:val="TAC"/>
            </w:pPr>
          </w:p>
        </w:tc>
        <w:tc>
          <w:tcPr>
            <w:tcW w:w="1377" w:type="auto"/>
          </w:tcPr>
          <w:p w14:paraId="33063E04" w14:textId="77777777" w:rsidR="005E738F" w:rsidRDefault="00000000">
            <w:pPr>
              <w:pStyle w:val="TAC"/>
            </w:pPr>
            <w:r>
              <w:t>NWT C15</w:t>
            </w:r>
          </w:p>
        </w:tc>
        <w:tc>
          <w:tcPr>
            <w:tcW w:w="1377" w:type="auto"/>
            <w:shd w:val="clear" w:color="auto" w:fill="FF474C"/>
          </w:tcPr>
          <w:p w14:paraId="1185FFF7" w14:textId="77777777" w:rsidR="005E738F" w:rsidRDefault="00000000">
            <w:pPr>
              <w:pStyle w:val="TAC"/>
            </w:pPr>
            <w:r>
              <w:t>FAIL</w:t>
            </w:r>
          </w:p>
        </w:tc>
      </w:tr>
      <w:tr w:rsidR="005E738F" w14:paraId="24BCFCD0" w14:textId="77777777">
        <w:trPr>
          <w:jc w:val="center"/>
        </w:trPr>
        <w:tc>
          <w:tcPr>
            <w:tcW w:w="1377" w:type="auto"/>
            <w:vMerge/>
          </w:tcPr>
          <w:p w14:paraId="4D817807" w14:textId="77777777" w:rsidR="005E738F" w:rsidRDefault="005E738F"/>
        </w:tc>
        <w:tc>
          <w:tcPr>
            <w:tcW w:w="1377" w:type="auto"/>
          </w:tcPr>
          <w:p w14:paraId="7AE6941C" w14:textId="77777777" w:rsidR="005E738F" w:rsidRDefault="00000000">
            <w:pPr>
              <w:pStyle w:val="TAC"/>
            </w:pPr>
            <w:r>
              <w:t>c29</w:t>
            </w:r>
          </w:p>
        </w:tc>
        <w:tc>
          <w:tcPr>
            <w:tcW w:w="1377" w:type="auto"/>
          </w:tcPr>
          <w:p w14:paraId="7ACCE1C4" w14:textId="77777777" w:rsidR="005E738F" w:rsidRDefault="00000000">
            <w:pPr>
              <w:pStyle w:val="TAC"/>
            </w:pPr>
            <w:r>
              <w:t>64</w:t>
            </w:r>
          </w:p>
        </w:tc>
        <w:tc>
          <w:tcPr>
            <w:tcW w:w="1377" w:type="auto"/>
          </w:tcPr>
          <w:p w14:paraId="20FE161D" w14:textId="77777777" w:rsidR="005E738F" w:rsidRDefault="00000000">
            <w:pPr>
              <w:pStyle w:val="TAC"/>
            </w:pPr>
            <w:r>
              <w:t>Off</w:t>
            </w:r>
          </w:p>
        </w:tc>
        <w:tc>
          <w:tcPr>
            <w:tcW w:w="1377" w:type="auto"/>
          </w:tcPr>
          <w:p w14:paraId="4EA31E64" w14:textId="77777777" w:rsidR="005E738F" w:rsidRDefault="005E738F">
            <w:pPr>
              <w:pStyle w:val="TAC"/>
            </w:pPr>
          </w:p>
        </w:tc>
        <w:tc>
          <w:tcPr>
            <w:tcW w:w="1377" w:type="auto"/>
          </w:tcPr>
          <w:p w14:paraId="62D1C395" w14:textId="77777777" w:rsidR="005E738F" w:rsidRDefault="00000000">
            <w:pPr>
              <w:pStyle w:val="TAC"/>
            </w:pPr>
            <w:r>
              <w:t>NWT C16</w:t>
            </w:r>
          </w:p>
        </w:tc>
        <w:tc>
          <w:tcPr>
            <w:tcW w:w="1377" w:type="auto"/>
          </w:tcPr>
          <w:p w14:paraId="2449227E" w14:textId="77777777" w:rsidR="005E738F" w:rsidRDefault="00000000">
            <w:pPr>
              <w:pStyle w:val="TAC"/>
            </w:pPr>
            <w:r>
              <w:t>PASS</w:t>
            </w:r>
          </w:p>
        </w:tc>
      </w:tr>
      <w:tr w:rsidR="005E738F" w14:paraId="0FCA6CB1" w14:textId="77777777">
        <w:trPr>
          <w:jc w:val="center"/>
        </w:trPr>
        <w:tc>
          <w:tcPr>
            <w:tcW w:w="1377" w:type="auto"/>
            <w:vMerge/>
          </w:tcPr>
          <w:p w14:paraId="013B8485" w14:textId="77777777" w:rsidR="005E738F" w:rsidRDefault="005E738F"/>
        </w:tc>
        <w:tc>
          <w:tcPr>
            <w:tcW w:w="1377" w:type="auto"/>
          </w:tcPr>
          <w:p w14:paraId="63578455" w14:textId="77777777" w:rsidR="005E738F" w:rsidRDefault="00000000">
            <w:pPr>
              <w:pStyle w:val="TAC"/>
            </w:pPr>
            <w:r>
              <w:t>c30</w:t>
            </w:r>
          </w:p>
        </w:tc>
        <w:tc>
          <w:tcPr>
            <w:tcW w:w="1377" w:type="auto"/>
          </w:tcPr>
          <w:p w14:paraId="2F7C9C8E" w14:textId="77777777" w:rsidR="005E738F" w:rsidRDefault="00000000">
            <w:pPr>
              <w:pStyle w:val="TAC"/>
            </w:pPr>
            <w:r>
              <w:t>13.2</w:t>
            </w:r>
          </w:p>
        </w:tc>
        <w:tc>
          <w:tcPr>
            <w:tcW w:w="1377" w:type="auto"/>
          </w:tcPr>
          <w:p w14:paraId="5A8EB333" w14:textId="77777777" w:rsidR="005E738F" w:rsidRDefault="00000000">
            <w:pPr>
              <w:pStyle w:val="TAC"/>
            </w:pPr>
            <w:r>
              <w:t>Off</w:t>
            </w:r>
          </w:p>
        </w:tc>
        <w:tc>
          <w:tcPr>
            <w:tcW w:w="1377" w:type="auto"/>
          </w:tcPr>
          <w:p w14:paraId="2F7D8D89" w14:textId="77777777" w:rsidR="005E738F" w:rsidRDefault="00000000">
            <w:pPr>
              <w:pStyle w:val="TAC"/>
            </w:pPr>
            <w:r>
              <w:t>5%</w:t>
            </w:r>
          </w:p>
        </w:tc>
        <w:tc>
          <w:tcPr>
            <w:tcW w:w="1377" w:type="auto"/>
          </w:tcPr>
          <w:p w14:paraId="7EAB8AB8" w14:textId="77777777" w:rsidR="005E738F" w:rsidRDefault="00000000">
            <w:pPr>
              <w:pStyle w:val="TAC"/>
            </w:pPr>
            <w:r>
              <w:t>NWT C17</w:t>
            </w:r>
          </w:p>
        </w:tc>
        <w:tc>
          <w:tcPr>
            <w:tcW w:w="1377" w:type="auto"/>
          </w:tcPr>
          <w:p w14:paraId="15F5BFC4" w14:textId="77777777" w:rsidR="005E738F" w:rsidRDefault="00000000">
            <w:pPr>
              <w:pStyle w:val="TAC"/>
            </w:pPr>
            <w:r>
              <w:t>PASS</w:t>
            </w:r>
          </w:p>
        </w:tc>
      </w:tr>
      <w:tr w:rsidR="005E738F" w14:paraId="42E82F51" w14:textId="77777777">
        <w:trPr>
          <w:jc w:val="center"/>
        </w:trPr>
        <w:tc>
          <w:tcPr>
            <w:tcW w:w="1377" w:type="auto"/>
            <w:vMerge/>
          </w:tcPr>
          <w:p w14:paraId="63B87566" w14:textId="77777777" w:rsidR="005E738F" w:rsidRDefault="005E738F"/>
        </w:tc>
        <w:tc>
          <w:tcPr>
            <w:tcW w:w="1377" w:type="auto"/>
          </w:tcPr>
          <w:p w14:paraId="367CC59D" w14:textId="77777777" w:rsidR="005E738F" w:rsidRDefault="00000000">
            <w:pPr>
              <w:pStyle w:val="TAC"/>
            </w:pPr>
            <w:r>
              <w:t>c31</w:t>
            </w:r>
          </w:p>
        </w:tc>
        <w:tc>
          <w:tcPr>
            <w:tcW w:w="1377" w:type="auto"/>
          </w:tcPr>
          <w:p w14:paraId="6BB5DFAA" w14:textId="77777777" w:rsidR="005E738F" w:rsidRDefault="00000000">
            <w:pPr>
              <w:pStyle w:val="TAC"/>
            </w:pPr>
            <w:r>
              <w:t>16.4</w:t>
            </w:r>
          </w:p>
        </w:tc>
        <w:tc>
          <w:tcPr>
            <w:tcW w:w="1377" w:type="auto"/>
          </w:tcPr>
          <w:p w14:paraId="3B526F79" w14:textId="77777777" w:rsidR="005E738F" w:rsidRDefault="00000000">
            <w:pPr>
              <w:pStyle w:val="TAC"/>
            </w:pPr>
            <w:r>
              <w:t>Off</w:t>
            </w:r>
          </w:p>
        </w:tc>
        <w:tc>
          <w:tcPr>
            <w:tcW w:w="1377" w:type="auto"/>
          </w:tcPr>
          <w:p w14:paraId="648B5264" w14:textId="77777777" w:rsidR="005E738F" w:rsidRDefault="00000000">
            <w:pPr>
              <w:pStyle w:val="TAC"/>
            </w:pPr>
            <w:r>
              <w:t>5%</w:t>
            </w:r>
          </w:p>
        </w:tc>
        <w:tc>
          <w:tcPr>
            <w:tcW w:w="1377" w:type="auto"/>
          </w:tcPr>
          <w:p w14:paraId="4FE4B393" w14:textId="77777777" w:rsidR="005E738F" w:rsidRDefault="00000000">
            <w:pPr>
              <w:pStyle w:val="TAC"/>
            </w:pPr>
            <w:r>
              <w:t>NWT C18</w:t>
            </w:r>
          </w:p>
        </w:tc>
        <w:tc>
          <w:tcPr>
            <w:tcW w:w="1377" w:type="auto"/>
          </w:tcPr>
          <w:p w14:paraId="13C9E1CD" w14:textId="77777777" w:rsidR="005E738F" w:rsidRDefault="00000000">
            <w:pPr>
              <w:pStyle w:val="TAC"/>
            </w:pPr>
            <w:r>
              <w:t>PASS</w:t>
            </w:r>
          </w:p>
        </w:tc>
      </w:tr>
      <w:tr w:rsidR="005E738F" w14:paraId="24ECDA11" w14:textId="77777777">
        <w:trPr>
          <w:jc w:val="center"/>
        </w:trPr>
        <w:tc>
          <w:tcPr>
            <w:tcW w:w="1377" w:type="auto"/>
            <w:vMerge/>
          </w:tcPr>
          <w:p w14:paraId="606C18F4" w14:textId="77777777" w:rsidR="005E738F" w:rsidRDefault="005E738F"/>
        </w:tc>
        <w:tc>
          <w:tcPr>
            <w:tcW w:w="1377" w:type="auto"/>
          </w:tcPr>
          <w:p w14:paraId="2E064360" w14:textId="77777777" w:rsidR="005E738F" w:rsidRDefault="00000000">
            <w:pPr>
              <w:pStyle w:val="TAC"/>
            </w:pPr>
            <w:r>
              <w:t>c32</w:t>
            </w:r>
          </w:p>
        </w:tc>
        <w:tc>
          <w:tcPr>
            <w:tcW w:w="1377" w:type="auto"/>
          </w:tcPr>
          <w:p w14:paraId="41538195" w14:textId="77777777" w:rsidR="005E738F" w:rsidRDefault="00000000">
            <w:pPr>
              <w:pStyle w:val="TAC"/>
            </w:pPr>
            <w:r>
              <w:t>24.4</w:t>
            </w:r>
          </w:p>
        </w:tc>
        <w:tc>
          <w:tcPr>
            <w:tcW w:w="1377" w:type="auto"/>
          </w:tcPr>
          <w:p w14:paraId="3B9F0473" w14:textId="77777777" w:rsidR="005E738F" w:rsidRDefault="00000000">
            <w:pPr>
              <w:pStyle w:val="TAC"/>
            </w:pPr>
            <w:r>
              <w:t>Off</w:t>
            </w:r>
          </w:p>
        </w:tc>
        <w:tc>
          <w:tcPr>
            <w:tcW w:w="1377" w:type="auto"/>
          </w:tcPr>
          <w:p w14:paraId="5E7A8904" w14:textId="77777777" w:rsidR="005E738F" w:rsidRDefault="00000000">
            <w:pPr>
              <w:pStyle w:val="TAC"/>
            </w:pPr>
            <w:r>
              <w:t>5%</w:t>
            </w:r>
          </w:p>
        </w:tc>
        <w:tc>
          <w:tcPr>
            <w:tcW w:w="1377" w:type="auto"/>
          </w:tcPr>
          <w:p w14:paraId="1DE7451B" w14:textId="77777777" w:rsidR="005E738F" w:rsidRDefault="00000000">
            <w:pPr>
              <w:pStyle w:val="TAC"/>
            </w:pPr>
            <w:r>
              <w:t>NWT C19</w:t>
            </w:r>
          </w:p>
        </w:tc>
        <w:tc>
          <w:tcPr>
            <w:tcW w:w="1377" w:type="auto"/>
          </w:tcPr>
          <w:p w14:paraId="4C52F0CE" w14:textId="77777777" w:rsidR="005E738F" w:rsidRDefault="00000000">
            <w:pPr>
              <w:pStyle w:val="TAC"/>
            </w:pPr>
            <w:r>
              <w:t>PASS</w:t>
            </w:r>
          </w:p>
        </w:tc>
      </w:tr>
      <w:tr w:rsidR="005E738F" w14:paraId="53C2C664" w14:textId="77777777">
        <w:trPr>
          <w:jc w:val="center"/>
        </w:trPr>
        <w:tc>
          <w:tcPr>
            <w:tcW w:w="1377" w:type="auto"/>
            <w:vMerge/>
          </w:tcPr>
          <w:p w14:paraId="2D767FBD" w14:textId="77777777" w:rsidR="005E738F" w:rsidRDefault="005E738F"/>
        </w:tc>
        <w:tc>
          <w:tcPr>
            <w:tcW w:w="1377" w:type="auto"/>
          </w:tcPr>
          <w:p w14:paraId="360F4D07" w14:textId="77777777" w:rsidR="005E738F" w:rsidRDefault="00000000">
            <w:pPr>
              <w:pStyle w:val="TAC"/>
            </w:pPr>
            <w:r>
              <w:t>c33</w:t>
            </w:r>
          </w:p>
        </w:tc>
        <w:tc>
          <w:tcPr>
            <w:tcW w:w="1377" w:type="auto"/>
          </w:tcPr>
          <w:p w14:paraId="040AD772" w14:textId="77777777" w:rsidR="005E738F" w:rsidRDefault="00000000">
            <w:pPr>
              <w:pStyle w:val="TAC"/>
            </w:pPr>
            <w:r>
              <w:t>32</w:t>
            </w:r>
          </w:p>
        </w:tc>
        <w:tc>
          <w:tcPr>
            <w:tcW w:w="1377" w:type="auto"/>
          </w:tcPr>
          <w:p w14:paraId="2EF7D1FC" w14:textId="77777777" w:rsidR="005E738F" w:rsidRDefault="00000000">
            <w:pPr>
              <w:pStyle w:val="TAC"/>
            </w:pPr>
            <w:r>
              <w:t>Off</w:t>
            </w:r>
          </w:p>
        </w:tc>
        <w:tc>
          <w:tcPr>
            <w:tcW w:w="1377" w:type="auto"/>
          </w:tcPr>
          <w:p w14:paraId="743F7268" w14:textId="77777777" w:rsidR="005E738F" w:rsidRDefault="00000000">
            <w:pPr>
              <w:pStyle w:val="TAC"/>
            </w:pPr>
            <w:r>
              <w:t>5%</w:t>
            </w:r>
          </w:p>
        </w:tc>
        <w:tc>
          <w:tcPr>
            <w:tcW w:w="1377" w:type="auto"/>
          </w:tcPr>
          <w:p w14:paraId="4114F305" w14:textId="77777777" w:rsidR="005E738F" w:rsidRDefault="00000000">
            <w:pPr>
              <w:pStyle w:val="TAC"/>
            </w:pPr>
            <w:r>
              <w:t>NWT C20</w:t>
            </w:r>
          </w:p>
        </w:tc>
        <w:tc>
          <w:tcPr>
            <w:tcW w:w="1377" w:type="auto"/>
          </w:tcPr>
          <w:p w14:paraId="5BBBEEBE" w14:textId="77777777" w:rsidR="005E738F" w:rsidRDefault="00000000">
            <w:pPr>
              <w:pStyle w:val="TAC"/>
            </w:pPr>
            <w:r>
              <w:t>PASS</w:t>
            </w:r>
          </w:p>
        </w:tc>
      </w:tr>
      <w:tr w:rsidR="005E738F" w14:paraId="68E0F015" w14:textId="77777777">
        <w:trPr>
          <w:jc w:val="center"/>
        </w:trPr>
        <w:tc>
          <w:tcPr>
            <w:tcW w:w="1377" w:type="auto"/>
            <w:vMerge/>
          </w:tcPr>
          <w:p w14:paraId="7241BC39" w14:textId="77777777" w:rsidR="005E738F" w:rsidRDefault="005E738F"/>
        </w:tc>
        <w:tc>
          <w:tcPr>
            <w:tcW w:w="1377" w:type="auto"/>
          </w:tcPr>
          <w:p w14:paraId="5EDEC500" w14:textId="77777777" w:rsidR="005E738F" w:rsidRDefault="00000000">
            <w:pPr>
              <w:pStyle w:val="TAC"/>
            </w:pPr>
            <w:r>
              <w:t>c34</w:t>
            </w:r>
          </w:p>
        </w:tc>
        <w:tc>
          <w:tcPr>
            <w:tcW w:w="1377" w:type="auto"/>
          </w:tcPr>
          <w:p w14:paraId="2338793A" w14:textId="77777777" w:rsidR="005E738F" w:rsidRDefault="00000000">
            <w:pPr>
              <w:pStyle w:val="TAC"/>
            </w:pPr>
            <w:r>
              <w:t>13.2</w:t>
            </w:r>
          </w:p>
        </w:tc>
        <w:tc>
          <w:tcPr>
            <w:tcW w:w="1377" w:type="auto"/>
          </w:tcPr>
          <w:p w14:paraId="488F72F2" w14:textId="77777777" w:rsidR="005E738F" w:rsidRDefault="00000000">
            <w:pPr>
              <w:pStyle w:val="TAC"/>
            </w:pPr>
            <w:r>
              <w:t>On</w:t>
            </w:r>
          </w:p>
        </w:tc>
        <w:tc>
          <w:tcPr>
            <w:tcW w:w="1377" w:type="auto"/>
          </w:tcPr>
          <w:p w14:paraId="423995B1" w14:textId="77777777" w:rsidR="005E738F" w:rsidRDefault="005E738F">
            <w:pPr>
              <w:pStyle w:val="TAC"/>
            </w:pPr>
          </w:p>
        </w:tc>
        <w:tc>
          <w:tcPr>
            <w:tcW w:w="1377" w:type="auto"/>
          </w:tcPr>
          <w:p w14:paraId="363070BB" w14:textId="77777777" w:rsidR="005E738F" w:rsidRDefault="00000000">
            <w:pPr>
              <w:pStyle w:val="TAC"/>
            </w:pPr>
            <w:r>
              <w:t>NWT C21</w:t>
            </w:r>
          </w:p>
        </w:tc>
        <w:tc>
          <w:tcPr>
            <w:tcW w:w="1377" w:type="auto"/>
          </w:tcPr>
          <w:p w14:paraId="7B619012" w14:textId="77777777" w:rsidR="005E738F" w:rsidRDefault="00000000">
            <w:pPr>
              <w:pStyle w:val="TAC"/>
            </w:pPr>
            <w:r>
              <w:t>PASS</w:t>
            </w:r>
          </w:p>
        </w:tc>
      </w:tr>
      <w:tr w:rsidR="005E738F" w14:paraId="17B563D9" w14:textId="77777777">
        <w:trPr>
          <w:jc w:val="center"/>
        </w:trPr>
        <w:tc>
          <w:tcPr>
            <w:tcW w:w="1377" w:type="auto"/>
            <w:vMerge/>
          </w:tcPr>
          <w:p w14:paraId="1867450D" w14:textId="77777777" w:rsidR="005E738F" w:rsidRDefault="005E738F"/>
        </w:tc>
        <w:tc>
          <w:tcPr>
            <w:tcW w:w="1377" w:type="auto"/>
          </w:tcPr>
          <w:p w14:paraId="4CD0BB05" w14:textId="77777777" w:rsidR="005E738F" w:rsidRDefault="00000000">
            <w:pPr>
              <w:pStyle w:val="TAC"/>
            </w:pPr>
            <w:r>
              <w:t>c35</w:t>
            </w:r>
          </w:p>
        </w:tc>
        <w:tc>
          <w:tcPr>
            <w:tcW w:w="1377" w:type="auto"/>
          </w:tcPr>
          <w:p w14:paraId="7EA38A9A" w14:textId="77777777" w:rsidR="005E738F" w:rsidRDefault="00000000">
            <w:pPr>
              <w:pStyle w:val="TAC"/>
            </w:pPr>
            <w:r>
              <w:t>16.4</w:t>
            </w:r>
          </w:p>
        </w:tc>
        <w:tc>
          <w:tcPr>
            <w:tcW w:w="1377" w:type="auto"/>
          </w:tcPr>
          <w:p w14:paraId="63092357" w14:textId="77777777" w:rsidR="005E738F" w:rsidRDefault="00000000">
            <w:pPr>
              <w:pStyle w:val="TAC"/>
            </w:pPr>
            <w:r>
              <w:t>On</w:t>
            </w:r>
          </w:p>
        </w:tc>
        <w:tc>
          <w:tcPr>
            <w:tcW w:w="1377" w:type="auto"/>
          </w:tcPr>
          <w:p w14:paraId="709DA1EF" w14:textId="77777777" w:rsidR="005E738F" w:rsidRDefault="005E738F">
            <w:pPr>
              <w:pStyle w:val="TAC"/>
            </w:pPr>
          </w:p>
        </w:tc>
        <w:tc>
          <w:tcPr>
            <w:tcW w:w="1377" w:type="auto"/>
          </w:tcPr>
          <w:p w14:paraId="6A5A4C27" w14:textId="77777777" w:rsidR="005E738F" w:rsidRDefault="00000000">
            <w:pPr>
              <w:pStyle w:val="TAC"/>
            </w:pPr>
            <w:r>
              <w:t>NWT C22</w:t>
            </w:r>
          </w:p>
        </w:tc>
        <w:tc>
          <w:tcPr>
            <w:tcW w:w="1377" w:type="auto"/>
            <w:shd w:val="clear" w:color="auto" w:fill="ADD8E6"/>
          </w:tcPr>
          <w:p w14:paraId="2528579A" w14:textId="77777777" w:rsidR="005E738F" w:rsidRDefault="00000000">
            <w:pPr>
              <w:pStyle w:val="TAC"/>
            </w:pPr>
            <w:r>
              <w:t>EXCEED</w:t>
            </w:r>
          </w:p>
        </w:tc>
      </w:tr>
      <w:tr w:rsidR="005E738F" w14:paraId="033278EA" w14:textId="77777777">
        <w:trPr>
          <w:jc w:val="center"/>
        </w:trPr>
        <w:tc>
          <w:tcPr>
            <w:tcW w:w="1377" w:type="auto"/>
            <w:vMerge/>
          </w:tcPr>
          <w:p w14:paraId="24C43873" w14:textId="77777777" w:rsidR="005E738F" w:rsidRDefault="005E738F"/>
        </w:tc>
        <w:tc>
          <w:tcPr>
            <w:tcW w:w="1377" w:type="auto"/>
          </w:tcPr>
          <w:p w14:paraId="16B66B99" w14:textId="77777777" w:rsidR="005E738F" w:rsidRDefault="00000000">
            <w:pPr>
              <w:pStyle w:val="TAC"/>
            </w:pPr>
            <w:r>
              <w:t>c36</w:t>
            </w:r>
          </w:p>
        </w:tc>
        <w:tc>
          <w:tcPr>
            <w:tcW w:w="1377" w:type="auto"/>
          </w:tcPr>
          <w:p w14:paraId="6F4A7B8F" w14:textId="77777777" w:rsidR="005E738F" w:rsidRDefault="00000000">
            <w:pPr>
              <w:pStyle w:val="TAC"/>
            </w:pPr>
            <w:r>
              <w:t>24.4</w:t>
            </w:r>
          </w:p>
        </w:tc>
        <w:tc>
          <w:tcPr>
            <w:tcW w:w="1377" w:type="auto"/>
          </w:tcPr>
          <w:p w14:paraId="177318E2" w14:textId="77777777" w:rsidR="005E738F" w:rsidRDefault="00000000">
            <w:pPr>
              <w:pStyle w:val="TAC"/>
            </w:pPr>
            <w:r>
              <w:t>On</w:t>
            </w:r>
          </w:p>
        </w:tc>
        <w:tc>
          <w:tcPr>
            <w:tcW w:w="1377" w:type="auto"/>
          </w:tcPr>
          <w:p w14:paraId="358E5A5D" w14:textId="77777777" w:rsidR="005E738F" w:rsidRDefault="005E738F">
            <w:pPr>
              <w:pStyle w:val="TAC"/>
            </w:pPr>
          </w:p>
        </w:tc>
        <w:tc>
          <w:tcPr>
            <w:tcW w:w="1377" w:type="auto"/>
          </w:tcPr>
          <w:p w14:paraId="312D6778" w14:textId="77777777" w:rsidR="005E738F" w:rsidRDefault="00000000">
            <w:pPr>
              <w:pStyle w:val="TAC"/>
            </w:pPr>
            <w:r>
              <w:t>NWT C23</w:t>
            </w:r>
          </w:p>
        </w:tc>
        <w:tc>
          <w:tcPr>
            <w:tcW w:w="1377" w:type="auto"/>
          </w:tcPr>
          <w:p w14:paraId="35E73D96" w14:textId="77777777" w:rsidR="005E738F" w:rsidRDefault="00000000">
            <w:pPr>
              <w:pStyle w:val="TAC"/>
            </w:pPr>
            <w:r>
              <w:t>PASS</w:t>
            </w:r>
          </w:p>
        </w:tc>
      </w:tr>
    </w:tbl>
    <w:p w14:paraId="42555F2E" w14:textId="77777777" w:rsidR="005E738F" w:rsidRDefault="005E738F"/>
    <w:p w14:paraId="60314E10" w14:textId="77777777" w:rsidR="005E738F" w:rsidRDefault="00000000">
      <w:r>
        <w:lastRenderedPageBreak/>
        <w:t>The relation between the results for the two different languages and listening laboratories is illustrated by the following scatter plot. In this plot, only the test and not the anchor conditions are depicted.</w:t>
      </w:r>
    </w:p>
    <w:p w14:paraId="5E8CB14C" w14:textId="77777777" w:rsidR="005E738F" w:rsidRDefault="00000000">
      <w:pPr>
        <w:pStyle w:val="TH"/>
      </w:pPr>
      <w:r>
        <w:rPr>
          <w:noProof/>
        </w:rPr>
        <w:drawing>
          <wp:inline distT="0" distB="0" distL="0" distR="0" wp14:anchorId="64282EED" wp14:editId="749D30EE">
            <wp:extent cx="3240000" cy="324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6 Condition (no anchors).png"/>
                    <pic:cNvPicPr/>
                  </pic:nvPicPr>
                  <pic:blipFill>
                    <a:blip r:embed="rId14"/>
                    <a:stretch>
                      <a:fillRect/>
                    </a:stretch>
                  </pic:blipFill>
                  <pic:spPr>
                    <a:xfrm>
                      <a:off x="0" y="0"/>
                      <a:ext cx="3240000" cy="3240000"/>
                    </a:xfrm>
                    <a:prstGeom prst="rect">
                      <a:avLst/>
                    </a:prstGeom>
                  </pic:spPr>
                </pic:pic>
              </a:graphicData>
            </a:graphic>
          </wp:inline>
        </w:drawing>
      </w:r>
    </w:p>
    <w:p w14:paraId="567AA99E" w14:textId="23EAFAB3" w:rsidR="005E738F" w:rsidRDefault="00000000">
      <w:pPr>
        <w:pStyle w:val="TF"/>
      </w:pPr>
      <w:r>
        <w:t xml:space="preserve">Figure </w:t>
      </w:r>
      <w:r>
        <w:fldChar w:fldCharType="begin"/>
      </w:r>
      <w:r>
        <w:instrText>SEQ Figure \* ARABIC</w:instrText>
      </w:r>
      <w:r w:rsidR="001216E8">
        <w:fldChar w:fldCharType="separate"/>
      </w:r>
      <w:r w:rsidR="001216E8">
        <w:rPr>
          <w:noProof/>
        </w:rPr>
        <w:t>6</w:t>
      </w:r>
      <w:r>
        <w:fldChar w:fldCharType="end"/>
      </w:r>
      <w:r>
        <w:t>: Scatter plot of averaged test condition ratings for the two listening laboratories/languages of experiment P800-6</w:t>
      </w:r>
    </w:p>
    <w:p w14:paraId="3AC9F9A6" w14:textId="77777777" w:rsidR="005E738F" w:rsidRDefault="00000000">
      <w:r>
        <w:br w:type="page"/>
      </w:r>
    </w:p>
    <w:p w14:paraId="717B3AAE" w14:textId="77777777" w:rsidR="00A07CFB" w:rsidRDefault="00A07CFB" w:rsidP="00A07CFB">
      <w:pPr>
        <w:pStyle w:val="Heading2"/>
      </w:pPr>
      <w:r>
        <w:lastRenderedPageBreak/>
        <w:t>P800-7 (2 Objects, Clean speech)</w:t>
      </w:r>
    </w:p>
    <w:p w14:paraId="1F871C33" w14:textId="77777777" w:rsidR="005E738F" w:rsidRDefault="00000000">
      <w:r>
        <w:t>The complete statistical evaluation of the requirement ToR tests for experiment P800-7 is given in the following table. The evaluation is done separately for the data from the two listening laboratories.</w:t>
      </w:r>
    </w:p>
    <w:p w14:paraId="1D519517" w14:textId="44704CCB" w:rsidR="005E738F" w:rsidRDefault="00000000">
      <w:pPr>
        <w:pStyle w:val="TH"/>
      </w:pPr>
      <w:r>
        <w:t xml:space="preserve">Table </w:t>
      </w:r>
      <w:r>
        <w:fldChar w:fldCharType="begin"/>
      </w:r>
      <w:r>
        <w:instrText>SEQ Table \* ARABIC</w:instrText>
      </w:r>
      <w:r w:rsidR="001216E8">
        <w:fldChar w:fldCharType="separate"/>
      </w:r>
      <w:r w:rsidR="001216E8">
        <w:rPr>
          <w:noProof/>
        </w:rPr>
        <w:t>16</w:t>
      </w:r>
      <w:r>
        <w:fldChar w:fldCharType="end"/>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5E738F" w14:paraId="4309DF8F" w14:textId="77777777">
        <w:trPr>
          <w:jc w:val="center"/>
        </w:trPr>
        <w:tc>
          <w:tcPr>
            <w:tcW w:w="603" w:type="auto"/>
            <w:gridSpan w:val="2"/>
            <w:vMerge w:val="restart"/>
          </w:tcPr>
          <w:p w14:paraId="5DD14E8C" w14:textId="77777777" w:rsidR="005E738F" w:rsidRDefault="005E738F">
            <w:pPr>
              <w:pStyle w:val="TAH6"/>
            </w:pPr>
          </w:p>
        </w:tc>
        <w:tc>
          <w:tcPr>
            <w:tcW w:w="603" w:type="auto"/>
          </w:tcPr>
          <w:p w14:paraId="41BF3DBB" w14:textId="77777777" w:rsidR="005E738F" w:rsidRDefault="00000000">
            <w:pPr>
              <w:pStyle w:val="TAH6"/>
            </w:pPr>
            <w:r>
              <w:t>Type</w:t>
            </w:r>
          </w:p>
        </w:tc>
        <w:tc>
          <w:tcPr>
            <w:tcW w:w="603" w:type="auto"/>
            <w:gridSpan w:val="6"/>
          </w:tcPr>
          <w:p w14:paraId="60B005D9" w14:textId="77777777" w:rsidR="005E738F" w:rsidRDefault="00000000">
            <w:pPr>
              <w:pStyle w:val="TAH6"/>
            </w:pPr>
            <w:r>
              <w:t>CuT</w:t>
            </w:r>
          </w:p>
        </w:tc>
        <w:tc>
          <w:tcPr>
            <w:tcW w:w="603" w:type="auto"/>
            <w:gridSpan w:val="4"/>
          </w:tcPr>
          <w:p w14:paraId="5BDD4AA5" w14:textId="77777777" w:rsidR="005E738F" w:rsidRDefault="00000000">
            <w:pPr>
              <w:pStyle w:val="TAH6"/>
            </w:pPr>
            <w:r>
              <w:t>EVS Reference</w:t>
            </w:r>
          </w:p>
        </w:tc>
        <w:tc>
          <w:tcPr>
            <w:tcW w:w="603" w:type="auto"/>
            <w:gridSpan w:val="3"/>
          </w:tcPr>
          <w:p w14:paraId="53857C99" w14:textId="77777777" w:rsidR="005E738F" w:rsidRDefault="00000000">
            <w:pPr>
              <w:pStyle w:val="TAH6"/>
            </w:pPr>
            <w:r>
              <w:t>Evaluation</w:t>
            </w:r>
          </w:p>
        </w:tc>
      </w:tr>
      <w:tr w:rsidR="005E738F" w14:paraId="0FBC11E4" w14:textId="77777777">
        <w:trPr>
          <w:jc w:val="center"/>
        </w:trPr>
        <w:tc>
          <w:tcPr>
            <w:tcW w:w="603" w:type="auto"/>
            <w:gridSpan w:val="2"/>
            <w:vMerge/>
          </w:tcPr>
          <w:p w14:paraId="6CD252F4" w14:textId="77777777" w:rsidR="005E738F" w:rsidRDefault="005E738F"/>
        </w:tc>
        <w:tc>
          <w:tcPr>
            <w:tcW w:w="603" w:type="auto"/>
          </w:tcPr>
          <w:p w14:paraId="5BC54AF5" w14:textId="77777777" w:rsidR="005E738F" w:rsidRDefault="00000000">
            <w:pPr>
              <w:pStyle w:val="TAH6"/>
            </w:pPr>
            <w:r>
              <w:t>Value</w:t>
            </w:r>
          </w:p>
        </w:tc>
        <w:tc>
          <w:tcPr>
            <w:tcW w:w="603" w:type="auto"/>
          </w:tcPr>
          <w:p w14:paraId="3AD97DA2" w14:textId="77777777" w:rsidR="005E738F" w:rsidRDefault="00000000">
            <w:pPr>
              <w:pStyle w:val="TAH6"/>
            </w:pPr>
            <w:r>
              <w:t>Bitrate</w:t>
            </w:r>
          </w:p>
        </w:tc>
        <w:tc>
          <w:tcPr>
            <w:tcW w:w="603" w:type="auto"/>
          </w:tcPr>
          <w:p w14:paraId="44B58785" w14:textId="77777777" w:rsidR="005E738F" w:rsidRDefault="00000000">
            <w:pPr>
              <w:pStyle w:val="TAH6"/>
            </w:pPr>
            <w:r>
              <w:t>DTX</w:t>
            </w:r>
          </w:p>
        </w:tc>
        <w:tc>
          <w:tcPr>
            <w:tcW w:w="603" w:type="auto"/>
          </w:tcPr>
          <w:p w14:paraId="031CC0BA" w14:textId="77777777" w:rsidR="005E738F" w:rsidRDefault="00000000">
            <w:pPr>
              <w:pStyle w:val="TAH6"/>
            </w:pPr>
            <w:r>
              <w:t>FER</w:t>
            </w:r>
          </w:p>
        </w:tc>
        <w:tc>
          <w:tcPr>
            <w:tcW w:w="603" w:type="auto"/>
          </w:tcPr>
          <w:p w14:paraId="011A5705" w14:textId="77777777" w:rsidR="005E738F" w:rsidRDefault="00000000">
            <w:pPr>
              <w:pStyle w:val="TAH6"/>
            </w:pPr>
            <w:r>
              <w:t>Req.</w:t>
            </w:r>
          </w:p>
        </w:tc>
        <w:tc>
          <w:tcPr>
            <w:tcW w:w="603" w:type="auto"/>
          </w:tcPr>
          <w:p w14:paraId="6A891E2D" w14:textId="77777777" w:rsidR="005E738F" w:rsidRDefault="00000000">
            <w:pPr>
              <w:pStyle w:val="TAH6"/>
            </w:pPr>
            <w:r>
              <w:t>MOS</w:t>
            </w:r>
          </w:p>
        </w:tc>
        <w:tc>
          <w:tcPr>
            <w:tcW w:w="603" w:type="auto"/>
          </w:tcPr>
          <w:p w14:paraId="2957A080" w14:textId="77777777" w:rsidR="005E738F" w:rsidRDefault="00000000">
            <w:pPr>
              <w:pStyle w:val="TAH6"/>
            </w:pPr>
            <w:r>
              <w:t>Std.</w:t>
            </w:r>
          </w:p>
        </w:tc>
        <w:tc>
          <w:tcPr>
            <w:tcW w:w="603" w:type="auto"/>
          </w:tcPr>
          <w:p w14:paraId="21B51469" w14:textId="77777777" w:rsidR="005E738F" w:rsidRDefault="00000000">
            <w:pPr>
              <w:pStyle w:val="TAH6"/>
            </w:pPr>
            <w:r>
              <w:t>Cond.</w:t>
            </w:r>
          </w:p>
        </w:tc>
        <w:tc>
          <w:tcPr>
            <w:tcW w:w="603" w:type="auto"/>
          </w:tcPr>
          <w:p w14:paraId="3ADCC5AE" w14:textId="77777777" w:rsidR="005E738F" w:rsidRDefault="00000000">
            <w:pPr>
              <w:pStyle w:val="TAH6"/>
            </w:pPr>
            <w:r>
              <w:t>Bitrate</w:t>
            </w:r>
          </w:p>
        </w:tc>
        <w:tc>
          <w:tcPr>
            <w:tcW w:w="603" w:type="auto"/>
          </w:tcPr>
          <w:p w14:paraId="42986D44" w14:textId="77777777" w:rsidR="005E738F" w:rsidRDefault="00000000">
            <w:pPr>
              <w:pStyle w:val="TAH6"/>
            </w:pPr>
            <w:r>
              <w:t>MOS</w:t>
            </w:r>
          </w:p>
        </w:tc>
        <w:tc>
          <w:tcPr>
            <w:tcW w:w="603" w:type="auto"/>
          </w:tcPr>
          <w:p w14:paraId="6CA4A75C" w14:textId="77777777" w:rsidR="005E738F" w:rsidRDefault="00000000">
            <w:pPr>
              <w:pStyle w:val="TAH6"/>
            </w:pPr>
            <w:r>
              <w:t>Std.</w:t>
            </w:r>
          </w:p>
        </w:tc>
        <w:tc>
          <w:tcPr>
            <w:tcW w:w="603" w:type="auto"/>
          </w:tcPr>
          <w:p w14:paraId="03B57694" w14:textId="77777777" w:rsidR="005E738F" w:rsidRDefault="00000000">
            <w:pPr>
              <w:pStyle w:val="TAH6"/>
            </w:pPr>
            <w:r>
              <w:t>T-Stat</w:t>
            </w:r>
          </w:p>
        </w:tc>
        <w:tc>
          <w:tcPr>
            <w:tcW w:w="603" w:type="auto"/>
          </w:tcPr>
          <w:p w14:paraId="6392AC82" w14:textId="77777777" w:rsidR="005E738F" w:rsidRDefault="00000000">
            <w:pPr>
              <w:pStyle w:val="TAH6"/>
            </w:pPr>
            <w:r>
              <w:t>Result</w:t>
            </w:r>
          </w:p>
        </w:tc>
        <w:tc>
          <w:tcPr>
            <w:tcW w:w="603" w:type="auto"/>
          </w:tcPr>
          <w:p w14:paraId="0CF0DF88" w14:textId="77777777" w:rsidR="005E738F" w:rsidRDefault="00000000">
            <w:pPr>
              <w:pStyle w:val="TAH6"/>
            </w:pPr>
            <w:r>
              <w:t>State</w:t>
            </w:r>
          </w:p>
        </w:tc>
      </w:tr>
      <w:tr w:rsidR="005E738F" w14:paraId="0DAF20B8" w14:textId="77777777">
        <w:trPr>
          <w:jc w:val="center"/>
        </w:trPr>
        <w:tc>
          <w:tcPr>
            <w:tcW w:w="603" w:type="auto"/>
          </w:tcPr>
          <w:p w14:paraId="3D07151F" w14:textId="77777777" w:rsidR="005E738F" w:rsidRDefault="00000000">
            <w:pPr>
              <w:pStyle w:val="TAH6"/>
            </w:pPr>
            <w:r>
              <w:t>Lab</w:t>
            </w:r>
          </w:p>
        </w:tc>
        <w:tc>
          <w:tcPr>
            <w:tcW w:w="603" w:type="auto"/>
          </w:tcPr>
          <w:p w14:paraId="53C21011" w14:textId="77777777" w:rsidR="005E738F" w:rsidRDefault="00000000">
            <w:pPr>
              <w:pStyle w:val="TAH6"/>
            </w:pPr>
            <w:r>
              <w:t>Cond.</w:t>
            </w:r>
          </w:p>
        </w:tc>
        <w:tc>
          <w:tcPr>
            <w:tcW w:w="603" w:type="auto"/>
          </w:tcPr>
          <w:p w14:paraId="56EF32CB" w14:textId="77777777" w:rsidR="005E738F" w:rsidRDefault="00000000">
            <w:pPr>
              <w:pStyle w:val="TAH6"/>
            </w:pPr>
            <w:r>
              <w:t>ToR#</w:t>
            </w:r>
          </w:p>
        </w:tc>
        <w:tc>
          <w:tcPr>
            <w:tcW w:w="603" w:type="auto"/>
            <w:gridSpan w:val="13"/>
          </w:tcPr>
          <w:p w14:paraId="317C6EB0" w14:textId="77777777" w:rsidR="005E738F" w:rsidRDefault="005E738F">
            <w:pPr>
              <w:pStyle w:val="TAH6"/>
            </w:pPr>
          </w:p>
        </w:tc>
      </w:tr>
      <w:tr w:rsidR="005E738F" w14:paraId="48FEEEE1" w14:textId="77777777">
        <w:trPr>
          <w:jc w:val="center"/>
        </w:trPr>
        <w:tc>
          <w:tcPr>
            <w:tcW w:w="603" w:type="auto"/>
            <w:vMerge w:val="restart"/>
          </w:tcPr>
          <w:p w14:paraId="1286F0F6" w14:textId="77777777" w:rsidR="005E738F" w:rsidRDefault="00000000">
            <w:pPr>
              <w:pStyle w:val="TAC6"/>
            </w:pPr>
            <w:r>
              <w:t>a</w:t>
            </w:r>
          </w:p>
        </w:tc>
        <w:tc>
          <w:tcPr>
            <w:tcW w:w="603" w:type="auto"/>
          </w:tcPr>
          <w:p w14:paraId="5DD6D718" w14:textId="77777777" w:rsidR="005E738F" w:rsidRDefault="00000000">
            <w:pPr>
              <w:pStyle w:val="TAC6"/>
            </w:pPr>
            <w:r>
              <w:t>c24</w:t>
            </w:r>
          </w:p>
        </w:tc>
        <w:tc>
          <w:tcPr>
            <w:tcW w:w="603" w:type="auto"/>
          </w:tcPr>
          <w:p w14:paraId="1606A9BC" w14:textId="77777777" w:rsidR="005E738F" w:rsidRDefault="00000000">
            <w:pPr>
              <w:pStyle w:val="TAC6"/>
            </w:pPr>
            <w:r>
              <w:t>1</w:t>
            </w:r>
          </w:p>
        </w:tc>
        <w:tc>
          <w:tcPr>
            <w:tcW w:w="603" w:type="auto"/>
          </w:tcPr>
          <w:p w14:paraId="18AA47FF" w14:textId="77777777" w:rsidR="005E738F" w:rsidRDefault="00000000">
            <w:pPr>
              <w:pStyle w:val="TAC6"/>
            </w:pPr>
            <w:r>
              <w:t>16.4</w:t>
            </w:r>
          </w:p>
        </w:tc>
        <w:tc>
          <w:tcPr>
            <w:tcW w:w="603" w:type="auto"/>
          </w:tcPr>
          <w:p w14:paraId="5798CC0A" w14:textId="77777777" w:rsidR="005E738F" w:rsidRDefault="00000000">
            <w:pPr>
              <w:pStyle w:val="TAC6"/>
            </w:pPr>
            <w:r>
              <w:t>Off</w:t>
            </w:r>
          </w:p>
        </w:tc>
        <w:tc>
          <w:tcPr>
            <w:tcW w:w="603" w:type="auto"/>
          </w:tcPr>
          <w:p w14:paraId="1BD883A3" w14:textId="77777777" w:rsidR="005E738F" w:rsidRDefault="005E738F">
            <w:pPr>
              <w:pStyle w:val="TAC6"/>
            </w:pPr>
          </w:p>
        </w:tc>
        <w:tc>
          <w:tcPr>
            <w:tcW w:w="603" w:type="auto"/>
          </w:tcPr>
          <w:p w14:paraId="5C3EBC2F" w14:textId="77777777" w:rsidR="005E738F" w:rsidRDefault="00000000">
            <w:pPr>
              <w:pStyle w:val="TAC6"/>
            </w:pPr>
            <w:r>
              <w:t>NWT</w:t>
            </w:r>
          </w:p>
        </w:tc>
        <w:tc>
          <w:tcPr>
            <w:tcW w:w="603" w:type="auto"/>
          </w:tcPr>
          <w:p w14:paraId="6DC64B36" w14:textId="77777777" w:rsidR="005E738F" w:rsidRDefault="00000000">
            <w:pPr>
              <w:pStyle w:val="TAC6"/>
            </w:pPr>
            <w:r>
              <w:t>3.08</w:t>
            </w:r>
          </w:p>
        </w:tc>
        <w:tc>
          <w:tcPr>
            <w:tcW w:w="603" w:type="auto"/>
          </w:tcPr>
          <w:p w14:paraId="6B404549" w14:textId="77777777" w:rsidR="005E738F" w:rsidRDefault="00000000">
            <w:pPr>
              <w:pStyle w:val="TAC6"/>
            </w:pPr>
            <w:r>
              <w:t>1.14</w:t>
            </w:r>
          </w:p>
        </w:tc>
        <w:tc>
          <w:tcPr>
            <w:tcW w:w="603" w:type="auto"/>
          </w:tcPr>
          <w:p w14:paraId="1BAEE64D" w14:textId="77777777" w:rsidR="005E738F" w:rsidRDefault="00000000">
            <w:pPr>
              <w:pStyle w:val="TAC6"/>
            </w:pPr>
            <w:r>
              <w:t>c11</w:t>
            </w:r>
          </w:p>
        </w:tc>
        <w:tc>
          <w:tcPr>
            <w:tcW w:w="603" w:type="auto"/>
          </w:tcPr>
          <w:p w14:paraId="1FC5D74A" w14:textId="77777777" w:rsidR="005E738F" w:rsidRDefault="00000000">
            <w:pPr>
              <w:pStyle w:val="TAC6"/>
            </w:pPr>
            <w:r>
              <w:t>2 x 8.0</w:t>
            </w:r>
          </w:p>
        </w:tc>
        <w:tc>
          <w:tcPr>
            <w:tcW w:w="603" w:type="auto"/>
          </w:tcPr>
          <w:p w14:paraId="03E0F805" w14:textId="77777777" w:rsidR="005E738F" w:rsidRDefault="00000000">
            <w:pPr>
              <w:pStyle w:val="TAC6"/>
            </w:pPr>
            <w:r>
              <w:t>2.63</w:t>
            </w:r>
          </w:p>
        </w:tc>
        <w:tc>
          <w:tcPr>
            <w:tcW w:w="603" w:type="auto"/>
          </w:tcPr>
          <w:p w14:paraId="68978BE4" w14:textId="77777777" w:rsidR="005E738F" w:rsidRDefault="00000000">
            <w:pPr>
              <w:pStyle w:val="TAC6"/>
            </w:pPr>
            <w:r>
              <w:t>1.06</w:t>
            </w:r>
          </w:p>
        </w:tc>
        <w:tc>
          <w:tcPr>
            <w:tcW w:w="603" w:type="auto"/>
          </w:tcPr>
          <w:p w14:paraId="18DE8CE3" w14:textId="77777777" w:rsidR="005E738F" w:rsidRDefault="00000000">
            <w:pPr>
              <w:pStyle w:val="TAC6"/>
            </w:pPr>
            <w:r>
              <w:t>3.87</w:t>
            </w:r>
          </w:p>
        </w:tc>
        <w:tc>
          <w:tcPr>
            <w:tcW w:w="603" w:type="auto"/>
          </w:tcPr>
          <w:p w14:paraId="2CCF98E3" w14:textId="77777777" w:rsidR="005E738F" w:rsidRDefault="00000000">
            <w:pPr>
              <w:pStyle w:val="TAC6"/>
            </w:pPr>
            <w:r>
              <w:t>BT</w:t>
            </w:r>
          </w:p>
        </w:tc>
        <w:tc>
          <w:tcPr>
            <w:tcW w:w="603" w:type="auto"/>
            <w:shd w:val="clear" w:color="auto" w:fill="ADD8E6"/>
          </w:tcPr>
          <w:p w14:paraId="33290DB0" w14:textId="77777777" w:rsidR="005E738F" w:rsidRDefault="00000000">
            <w:pPr>
              <w:pStyle w:val="TAC6"/>
            </w:pPr>
            <w:r>
              <w:t>EXCEED</w:t>
            </w:r>
          </w:p>
        </w:tc>
      </w:tr>
      <w:tr w:rsidR="005E738F" w14:paraId="2479F461" w14:textId="77777777">
        <w:trPr>
          <w:jc w:val="center"/>
        </w:trPr>
        <w:tc>
          <w:tcPr>
            <w:tcW w:w="603" w:type="auto"/>
            <w:vMerge/>
          </w:tcPr>
          <w:p w14:paraId="771F14B0" w14:textId="77777777" w:rsidR="005E738F" w:rsidRDefault="005E738F"/>
        </w:tc>
        <w:tc>
          <w:tcPr>
            <w:tcW w:w="603" w:type="auto"/>
          </w:tcPr>
          <w:p w14:paraId="7E6993CD" w14:textId="77777777" w:rsidR="005E738F" w:rsidRDefault="00000000">
            <w:pPr>
              <w:pStyle w:val="TAC6"/>
            </w:pPr>
            <w:r>
              <w:t>c25</w:t>
            </w:r>
          </w:p>
        </w:tc>
        <w:tc>
          <w:tcPr>
            <w:tcW w:w="603" w:type="auto"/>
          </w:tcPr>
          <w:p w14:paraId="33582705" w14:textId="77777777" w:rsidR="005E738F" w:rsidRDefault="00000000">
            <w:pPr>
              <w:pStyle w:val="TAC6"/>
            </w:pPr>
            <w:r>
              <w:t>1</w:t>
            </w:r>
          </w:p>
        </w:tc>
        <w:tc>
          <w:tcPr>
            <w:tcW w:w="603" w:type="auto"/>
          </w:tcPr>
          <w:p w14:paraId="57DDB4EB" w14:textId="77777777" w:rsidR="005E738F" w:rsidRDefault="00000000">
            <w:pPr>
              <w:pStyle w:val="TAC6"/>
            </w:pPr>
            <w:r>
              <w:t>24.4</w:t>
            </w:r>
          </w:p>
        </w:tc>
        <w:tc>
          <w:tcPr>
            <w:tcW w:w="603" w:type="auto"/>
          </w:tcPr>
          <w:p w14:paraId="6F728DDC" w14:textId="77777777" w:rsidR="005E738F" w:rsidRDefault="00000000">
            <w:pPr>
              <w:pStyle w:val="TAC6"/>
            </w:pPr>
            <w:r>
              <w:t>Off</w:t>
            </w:r>
          </w:p>
        </w:tc>
        <w:tc>
          <w:tcPr>
            <w:tcW w:w="603" w:type="auto"/>
          </w:tcPr>
          <w:p w14:paraId="18B91FBE" w14:textId="77777777" w:rsidR="005E738F" w:rsidRDefault="005E738F">
            <w:pPr>
              <w:pStyle w:val="TAC6"/>
            </w:pPr>
          </w:p>
        </w:tc>
        <w:tc>
          <w:tcPr>
            <w:tcW w:w="603" w:type="auto"/>
          </w:tcPr>
          <w:p w14:paraId="11038861" w14:textId="77777777" w:rsidR="005E738F" w:rsidRDefault="00000000">
            <w:pPr>
              <w:pStyle w:val="TAC6"/>
            </w:pPr>
            <w:r>
              <w:t>NWT</w:t>
            </w:r>
          </w:p>
        </w:tc>
        <w:tc>
          <w:tcPr>
            <w:tcW w:w="603" w:type="auto"/>
          </w:tcPr>
          <w:p w14:paraId="4F93A83C" w14:textId="77777777" w:rsidR="005E738F" w:rsidRDefault="00000000">
            <w:pPr>
              <w:pStyle w:val="TAC6"/>
            </w:pPr>
            <w:r>
              <w:t>4.42</w:t>
            </w:r>
          </w:p>
        </w:tc>
        <w:tc>
          <w:tcPr>
            <w:tcW w:w="603" w:type="auto"/>
          </w:tcPr>
          <w:p w14:paraId="6EA9EC12" w14:textId="77777777" w:rsidR="005E738F" w:rsidRDefault="00000000">
            <w:pPr>
              <w:pStyle w:val="TAC6"/>
            </w:pPr>
            <w:r>
              <w:t>0.68</w:t>
            </w:r>
          </w:p>
        </w:tc>
        <w:tc>
          <w:tcPr>
            <w:tcW w:w="603" w:type="auto"/>
          </w:tcPr>
          <w:p w14:paraId="07D26C6C" w14:textId="77777777" w:rsidR="005E738F" w:rsidRDefault="00000000">
            <w:pPr>
              <w:pStyle w:val="TAC6"/>
            </w:pPr>
            <w:r>
              <w:t>c12</w:t>
            </w:r>
          </w:p>
        </w:tc>
        <w:tc>
          <w:tcPr>
            <w:tcW w:w="603" w:type="auto"/>
          </w:tcPr>
          <w:p w14:paraId="2E9624B5" w14:textId="77777777" w:rsidR="005E738F" w:rsidRDefault="00000000">
            <w:pPr>
              <w:pStyle w:val="TAC6"/>
            </w:pPr>
            <w:r>
              <w:t>2 x 13.2</w:t>
            </w:r>
          </w:p>
        </w:tc>
        <w:tc>
          <w:tcPr>
            <w:tcW w:w="603" w:type="auto"/>
          </w:tcPr>
          <w:p w14:paraId="510AF371" w14:textId="77777777" w:rsidR="005E738F" w:rsidRDefault="00000000">
            <w:pPr>
              <w:pStyle w:val="TAC6"/>
            </w:pPr>
            <w:r>
              <w:t>4.41</w:t>
            </w:r>
          </w:p>
        </w:tc>
        <w:tc>
          <w:tcPr>
            <w:tcW w:w="603" w:type="auto"/>
          </w:tcPr>
          <w:p w14:paraId="2C2A1F07" w14:textId="77777777" w:rsidR="005E738F" w:rsidRDefault="00000000">
            <w:pPr>
              <w:pStyle w:val="TAC6"/>
            </w:pPr>
            <w:r>
              <w:t>0.73</w:t>
            </w:r>
          </w:p>
        </w:tc>
        <w:tc>
          <w:tcPr>
            <w:tcW w:w="603" w:type="auto"/>
          </w:tcPr>
          <w:p w14:paraId="66F51560" w14:textId="77777777" w:rsidR="005E738F" w:rsidRDefault="00000000">
            <w:pPr>
              <w:pStyle w:val="TAC6"/>
            </w:pPr>
            <w:r>
              <w:t>0.15</w:t>
            </w:r>
          </w:p>
        </w:tc>
        <w:tc>
          <w:tcPr>
            <w:tcW w:w="603" w:type="auto"/>
          </w:tcPr>
          <w:p w14:paraId="6341E8CD" w14:textId="77777777" w:rsidR="005E738F" w:rsidRDefault="00000000">
            <w:pPr>
              <w:pStyle w:val="TAC6"/>
            </w:pPr>
            <w:r>
              <w:t>NWT</w:t>
            </w:r>
          </w:p>
        </w:tc>
        <w:tc>
          <w:tcPr>
            <w:tcW w:w="603" w:type="auto"/>
          </w:tcPr>
          <w:p w14:paraId="728CF402" w14:textId="77777777" w:rsidR="005E738F" w:rsidRDefault="00000000">
            <w:pPr>
              <w:pStyle w:val="TAC6"/>
            </w:pPr>
            <w:r>
              <w:t>PASS</w:t>
            </w:r>
          </w:p>
        </w:tc>
      </w:tr>
      <w:tr w:rsidR="005E738F" w14:paraId="3DCF5270" w14:textId="77777777">
        <w:trPr>
          <w:jc w:val="center"/>
        </w:trPr>
        <w:tc>
          <w:tcPr>
            <w:tcW w:w="603" w:type="auto"/>
            <w:vMerge/>
          </w:tcPr>
          <w:p w14:paraId="75A0E641" w14:textId="77777777" w:rsidR="005E738F" w:rsidRDefault="005E738F"/>
        </w:tc>
        <w:tc>
          <w:tcPr>
            <w:tcW w:w="603" w:type="auto"/>
          </w:tcPr>
          <w:p w14:paraId="38AE5495" w14:textId="77777777" w:rsidR="005E738F" w:rsidRDefault="00000000">
            <w:pPr>
              <w:pStyle w:val="TAC6"/>
            </w:pPr>
            <w:r>
              <w:t>c26</w:t>
            </w:r>
          </w:p>
        </w:tc>
        <w:tc>
          <w:tcPr>
            <w:tcW w:w="603" w:type="auto"/>
          </w:tcPr>
          <w:p w14:paraId="12EFB378" w14:textId="77777777" w:rsidR="005E738F" w:rsidRDefault="00000000">
            <w:pPr>
              <w:pStyle w:val="TAC6"/>
            </w:pPr>
            <w:r>
              <w:t>1</w:t>
            </w:r>
          </w:p>
        </w:tc>
        <w:tc>
          <w:tcPr>
            <w:tcW w:w="603" w:type="auto"/>
          </w:tcPr>
          <w:p w14:paraId="10C4C62F" w14:textId="77777777" w:rsidR="005E738F" w:rsidRDefault="00000000">
            <w:pPr>
              <w:pStyle w:val="TAC6"/>
            </w:pPr>
            <w:r>
              <w:t>32</w:t>
            </w:r>
          </w:p>
        </w:tc>
        <w:tc>
          <w:tcPr>
            <w:tcW w:w="603" w:type="auto"/>
          </w:tcPr>
          <w:p w14:paraId="67F3A667" w14:textId="77777777" w:rsidR="005E738F" w:rsidRDefault="00000000">
            <w:pPr>
              <w:pStyle w:val="TAC6"/>
            </w:pPr>
            <w:r>
              <w:t>Off</w:t>
            </w:r>
          </w:p>
        </w:tc>
        <w:tc>
          <w:tcPr>
            <w:tcW w:w="603" w:type="auto"/>
          </w:tcPr>
          <w:p w14:paraId="0943B981" w14:textId="77777777" w:rsidR="005E738F" w:rsidRDefault="005E738F">
            <w:pPr>
              <w:pStyle w:val="TAC6"/>
            </w:pPr>
          </w:p>
        </w:tc>
        <w:tc>
          <w:tcPr>
            <w:tcW w:w="603" w:type="auto"/>
          </w:tcPr>
          <w:p w14:paraId="0630358D" w14:textId="77777777" w:rsidR="005E738F" w:rsidRDefault="00000000">
            <w:pPr>
              <w:pStyle w:val="TAC6"/>
            </w:pPr>
            <w:r>
              <w:t>NWT</w:t>
            </w:r>
          </w:p>
        </w:tc>
        <w:tc>
          <w:tcPr>
            <w:tcW w:w="603" w:type="auto"/>
          </w:tcPr>
          <w:p w14:paraId="028311BB" w14:textId="77777777" w:rsidR="005E738F" w:rsidRDefault="00000000">
            <w:pPr>
              <w:pStyle w:val="TAC6"/>
            </w:pPr>
            <w:r>
              <w:t>4.59</w:t>
            </w:r>
          </w:p>
        </w:tc>
        <w:tc>
          <w:tcPr>
            <w:tcW w:w="603" w:type="auto"/>
          </w:tcPr>
          <w:p w14:paraId="794BEC8D" w14:textId="77777777" w:rsidR="005E738F" w:rsidRDefault="00000000">
            <w:pPr>
              <w:pStyle w:val="TAC6"/>
            </w:pPr>
            <w:r>
              <w:t>0.59</w:t>
            </w:r>
          </w:p>
        </w:tc>
        <w:tc>
          <w:tcPr>
            <w:tcW w:w="603" w:type="auto"/>
          </w:tcPr>
          <w:p w14:paraId="70BED136" w14:textId="77777777" w:rsidR="005E738F" w:rsidRDefault="00000000">
            <w:pPr>
              <w:pStyle w:val="TAC6"/>
            </w:pPr>
            <w:r>
              <w:t>c13</w:t>
            </w:r>
          </w:p>
        </w:tc>
        <w:tc>
          <w:tcPr>
            <w:tcW w:w="603" w:type="auto"/>
          </w:tcPr>
          <w:p w14:paraId="636CFC6D" w14:textId="77777777" w:rsidR="005E738F" w:rsidRDefault="00000000">
            <w:pPr>
              <w:pStyle w:val="TAC6"/>
            </w:pPr>
            <w:r>
              <w:t>2 x 16.4</w:t>
            </w:r>
          </w:p>
        </w:tc>
        <w:tc>
          <w:tcPr>
            <w:tcW w:w="603" w:type="auto"/>
          </w:tcPr>
          <w:p w14:paraId="671CCC85" w14:textId="77777777" w:rsidR="005E738F" w:rsidRDefault="00000000">
            <w:pPr>
              <w:pStyle w:val="TAC6"/>
            </w:pPr>
            <w:r>
              <w:t>4.51</w:t>
            </w:r>
          </w:p>
        </w:tc>
        <w:tc>
          <w:tcPr>
            <w:tcW w:w="603" w:type="auto"/>
          </w:tcPr>
          <w:p w14:paraId="56DEEBDF" w14:textId="77777777" w:rsidR="005E738F" w:rsidRDefault="00000000">
            <w:pPr>
              <w:pStyle w:val="TAC6"/>
            </w:pPr>
            <w:r>
              <w:t>0.72</w:t>
            </w:r>
          </w:p>
        </w:tc>
        <w:tc>
          <w:tcPr>
            <w:tcW w:w="603" w:type="auto"/>
          </w:tcPr>
          <w:p w14:paraId="410BB6E2" w14:textId="77777777" w:rsidR="005E738F" w:rsidRDefault="00000000">
            <w:pPr>
              <w:pStyle w:val="TAC6"/>
            </w:pPr>
            <w:r>
              <w:t>1.2</w:t>
            </w:r>
          </w:p>
        </w:tc>
        <w:tc>
          <w:tcPr>
            <w:tcW w:w="603" w:type="auto"/>
          </w:tcPr>
          <w:p w14:paraId="7973D304" w14:textId="77777777" w:rsidR="005E738F" w:rsidRDefault="00000000">
            <w:pPr>
              <w:pStyle w:val="TAC6"/>
            </w:pPr>
            <w:r>
              <w:t>NWT</w:t>
            </w:r>
          </w:p>
        </w:tc>
        <w:tc>
          <w:tcPr>
            <w:tcW w:w="603" w:type="auto"/>
          </w:tcPr>
          <w:p w14:paraId="6B733544" w14:textId="77777777" w:rsidR="005E738F" w:rsidRDefault="00000000">
            <w:pPr>
              <w:pStyle w:val="TAC6"/>
            </w:pPr>
            <w:r>
              <w:t>PASS</w:t>
            </w:r>
          </w:p>
        </w:tc>
      </w:tr>
      <w:tr w:rsidR="005E738F" w14:paraId="6D006DC9" w14:textId="77777777">
        <w:trPr>
          <w:jc w:val="center"/>
        </w:trPr>
        <w:tc>
          <w:tcPr>
            <w:tcW w:w="603" w:type="auto"/>
            <w:vMerge/>
          </w:tcPr>
          <w:p w14:paraId="559A5958" w14:textId="77777777" w:rsidR="005E738F" w:rsidRDefault="005E738F"/>
        </w:tc>
        <w:tc>
          <w:tcPr>
            <w:tcW w:w="603" w:type="auto"/>
          </w:tcPr>
          <w:p w14:paraId="1D6269D3" w14:textId="77777777" w:rsidR="005E738F" w:rsidRDefault="00000000">
            <w:pPr>
              <w:pStyle w:val="TAC6"/>
            </w:pPr>
            <w:r>
              <w:t>c27</w:t>
            </w:r>
          </w:p>
        </w:tc>
        <w:tc>
          <w:tcPr>
            <w:tcW w:w="603" w:type="auto"/>
          </w:tcPr>
          <w:p w14:paraId="638289DC" w14:textId="77777777" w:rsidR="005E738F" w:rsidRDefault="00000000">
            <w:pPr>
              <w:pStyle w:val="TAC6"/>
            </w:pPr>
            <w:r>
              <w:t>1</w:t>
            </w:r>
          </w:p>
        </w:tc>
        <w:tc>
          <w:tcPr>
            <w:tcW w:w="603" w:type="auto"/>
          </w:tcPr>
          <w:p w14:paraId="21EF9E55" w14:textId="77777777" w:rsidR="005E738F" w:rsidRDefault="00000000">
            <w:pPr>
              <w:pStyle w:val="TAC6"/>
            </w:pPr>
            <w:r>
              <w:t>48</w:t>
            </w:r>
          </w:p>
        </w:tc>
        <w:tc>
          <w:tcPr>
            <w:tcW w:w="603" w:type="auto"/>
          </w:tcPr>
          <w:p w14:paraId="0099DB74" w14:textId="77777777" w:rsidR="005E738F" w:rsidRDefault="00000000">
            <w:pPr>
              <w:pStyle w:val="TAC6"/>
            </w:pPr>
            <w:r>
              <w:t>Off</w:t>
            </w:r>
          </w:p>
        </w:tc>
        <w:tc>
          <w:tcPr>
            <w:tcW w:w="603" w:type="auto"/>
          </w:tcPr>
          <w:p w14:paraId="2984A9F0" w14:textId="77777777" w:rsidR="005E738F" w:rsidRDefault="005E738F">
            <w:pPr>
              <w:pStyle w:val="TAC6"/>
            </w:pPr>
          </w:p>
        </w:tc>
        <w:tc>
          <w:tcPr>
            <w:tcW w:w="603" w:type="auto"/>
          </w:tcPr>
          <w:p w14:paraId="617829E3" w14:textId="77777777" w:rsidR="005E738F" w:rsidRDefault="00000000">
            <w:pPr>
              <w:pStyle w:val="TAC6"/>
            </w:pPr>
            <w:r>
              <w:t>NWT</w:t>
            </w:r>
          </w:p>
        </w:tc>
        <w:tc>
          <w:tcPr>
            <w:tcW w:w="603" w:type="auto"/>
          </w:tcPr>
          <w:p w14:paraId="59EBDCAA" w14:textId="77777777" w:rsidR="005E738F" w:rsidRDefault="00000000">
            <w:pPr>
              <w:pStyle w:val="TAC6"/>
            </w:pPr>
            <w:r>
              <w:t>4.57</w:t>
            </w:r>
          </w:p>
        </w:tc>
        <w:tc>
          <w:tcPr>
            <w:tcW w:w="603" w:type="auto"/>
          </w:tcPr>
          <w:p w14:paraId="487D5D31" w14:textId="77777777" w:rsidR="005E738F" w:rsidRDefault="00000000">
            <w:pPr>
              <w:pStyle w:val="TAC6"/>
            </w:pPr>
            <w:r>
              <w:t>0.58</w:t>
            </w:r>
          </w:p>
        </w:tc>
        <w:tc>
          <w:tcPr>
            <w:tcW w:w="603" w:type="auto"/>
          </w:tcPr>
          <w:p w14:paraId="0C6D0F2C" w14:textId="77777777" w:rsidR="005E738F" w:rsidRDefault="00000000">
            <w:pPr>
              <w:pStyle w:val="TAC6"/>
            </w:pPr>
            <w:r>
              <w:t>c14</w:t>
            </w:r>
          </w:p>
        </w:tc>
        <w:tc>
          <w:tcPr>
            <w:tcW w:w="603" w:type="auto"/>
          </w:tcPr>
          <w:p w14:paraId="4EEBD3D0" w14:textId="77777777" w:rsidR="005E738F" w:rsidRDefault="00000000">
            <w:pPr>
              <w:pStyle w:val="TAC6"/>
            </w:pPr>
            <w:r>
              <w:t>2 x 24.4</w:t>
            </w:r>
          </w:p>
        </w:tc>
        <w:tc>
          <w:tcPr>
            <w:tcW w:w="603" w:type="auto"/>
          </w:tcPr>
          <w:p w14:paraId="4829C1AE" w14:textId="77777777" w:rsidR="005E738F" w:rsidRDefault="00000000">
            <w:pPr>
              <w:pStyle w:val="TAC6"/>
            </w:pPr>
            <w:r>
              <w:t>4.58</w:t>
            </w:r>
          </w:p>
        </w:tc>
        <w:tc>
          <w:tcPr>
            <w:tcW w:w="603" w:type="auto"/>
          </w:tcPr>
          <w:p w14:paraId="04F8185D" w14:textId="77777777" w:rsidR="005E738F" w:rsidRDefault="00000000">
            <w:pPr>
              <w:pStyle w:val="TAC6"/>
            </w:pPr>
            <w:r>
              <w:t>0.66</w:t>
            </w:r>
          </w:p>
        </w:tc>
        <w:tc>
          <w:tcPr>
            <w:tcW w:w="603" w:type="auto"/>
          </w:tcPr>
          <w:p w14:paraId="3CCB6DB2" w14:textId="77777777" w:rsidR="005E738F" w:rsidRDefault="00000000">
            <w:pPr>
              <w:pStyle w:val="TAC6"/>
            </w:pPr>
            <w:r>
              <w:t>-0.17</w:t>
            </w:r>
          </w:p>
        </w:tc>
        <w:tc>
          <w:tcPr>
            <w:tcW w:w="603" w:type="auto"/>
          </w:tcPr>
          <w:p w14:paraId="633C0B32" w14:textId="77777777" w:rsidR="005E738F" w:rsidRDefault="00000000">
            <w:pPr>
              <w:pStyle w:val="TAC6"/>
            </w:pPr>
            <w:r>
              <w:t>NWT</w:t>
            </w:r>
          </w:p>
        </w:tc>
        <w:tc>
          <w:tcPr>
            <w:tcW w:w="603" w:type="auto"/>
          </w:tcPr>
          <w:p w14:paraId="11866C96" w14:textId="77777777" w:rsidR="005E738F" w:rsidRDefault="00000000">
            <w:pPr>
              <w:pStyle w:val="TAC6"/>
            </w:pPr>
            <w:r>
              <w:t>PASS</w:t>
            </w:r>
          </w:p>
        </w:tc>
      </w:tr>
      <w:tr w:rsidR="005E738F" w14:paraId="48F63803" w14:textId="77777777">
        <w:trPr>
          <w:jc w:val="center"/>
        </w:trPr>
        <w:tc>
          <w:tcPr>
            <w:tcW w:w="603" w:type="auto"/>
            <w:vMerge/>
          </w:tcPr>
          <w:p w14:paraId="4480BA2C" w14:textId="77777777" w:rsidR="005E738F" w:rsidRDefault="005E738F"/>
        </w:tc>
        <w:tc>
          <w:tcPr>
            <w:tcW w:w="603" w:type="auto"/>
          </w:tcPr>
          <w:p w14:paraId="1972F118" w14:textId="77777777" w:rsidR="005E738F" w:rsidRDefault="00000000">
            <w:pPr>
              <w:pStyle w:val="TAC6"/>
            </w:pPr>
            <w:r>
              <w:t>c28</w:t>
            </w:r>
          </w:p>
        </w:tc>
        <w:tc>
          <w:tcPr>
            <w:tcW w:w="603" w:type="auto"/>
          </w:tcPr>
          <w:p w14:paraId="6997E7A7" w14:textId="77777777" w:rsidR="005E738F" w:rsidRDefault="00000000">
            <w:pPr>
              <w:pStyle w:val="TAC6"/>
            </w:pPr>
            <w:r>
              <w:t>1</w:t>
            </w:r>
          </w:p>
        </w:tc>
        <w:tc>
          <w:tcPr>
            <w:tcW w:w="603" w:type="auto"/>
          </w:tcPr>
          <w:p w14:paraId="039EEBE1" w14:textId="77777777" w:rsidR="005E738F" w:rsidRDefault="00000000">
            <w:pPr>
              <w:pStyle w:val="TAC6"/>
            </w:pPr>
            <w:r>
              <w:t>64</w:t>
            </w:r>
          </w:p>
        </w:tc>
        <w:tc>
          <w:tcPr>
            <w:tcW w:w="603" w:type="auto"/>
          </w:tcPr>
          <w:p w14:paraId="02CBD409" w14:textId="77777777" w:rsidR="005E738F" w:rsidRDefault="00000000">
            <w:pPr>
              <w:pStyle w:val="TAC6"/>
            </w:pPr>
            <w:r>
              <w:t>Off</w:t>
            </w:r>
          </w:p>
        </w:tc>
        <w:tc>
          <w:tcPr>
            <w:tcW w:w="603" w:type="auto"/>
          </w:tcPr>
          <w:p w14:paraId="609200B5" w14:textId="77777777" w:rsidR="005E738F" w:rsidRDefault="005E738F">
            <w:pPr>
              <w:pStyle w:val="TAC6"/>
            </w:pPr>
          </w:p>
        </w:tc>
        <w:tc>
          <w:tcPr>
            <w:tcW w:w="603" w:type="auto"/>
          </w:tcPr>
          <w:p w14:paraId="5C321CBC" w14:textId="77777777" w:rsidR="005E738F" w:rsidRDefault="00000000">
            <w:pPr>
              <w:pStyle w:val="TAC6"/>
            </w:pPr>
            <w:r>
              <w:t>NWT</w:t>
            </w:r>
          </w:p>
        </w:tc>
        <w:tc>
          <w:tcPr>
            <w:tcW w:w="603" w:type="auto"/>
          </w:tcPr>
          <w:p w14:paraId="0985483E" w14:textId="77777777" w:rsidR="005E738F" w:rsidRDefault="00000000">
            <w:pPr>
              <w:pStyle w:val="TAC6"/>
            </w:pPr>
            <w:r>
              <w:t>4.55</w:t>
            </w:r>
          </w:p>
        </w:tc>
        <w:tc>
          <w:tcPr>
            <w:tcW w:w="603" w:type="auto"/>
          </w:tcPr>
          <w:p w14:paraId="5931343C" w14:textId="77777777" w:rsidR="005E738F" w:rsidRDefault="00000000">
            <w:pPr>
              <w:pStyle w:val="TAC6"/>
            </w:pPr>
            <w:r>
              <w:t>0.66</w:t>
            </w:r>
          </w:p>
        </w:tc>
        <w:tc>
          <w:tcPr>
            <w:tcW w:w="603" w:type="auto"/>
          </w:tcPr>
          <w:p w14:paraId="4FADC719" w14:textId="77777777" w:rsidR="005E738F" w:rsidRDefault="00000000">
            <w:pPr>
              <w:pStyle w:val="TAC6"/>
            </w:pPr>
            <w:r>
              <w:t>c15</w:t>
            </w:r>
          </w:p>
        </w:tc>
        <w:tc>
          <w:tcPr>
            <w:tcW w:w="603" w:type="auto"/>
          </w:tcPr>
          <w:p w14:paraId="58BBFA19" w14:textId="77777777" w:rsidR="005E738F" w:rsidRDefault="00000000">
            <w:pPr>
              <w:pStyle w:val="TAC6"/>
            </w:pPr>
            <w:r>
              <w:t>2 x 32</w:t>
            </w:r>
          </w:p>
        </w:tc>
        <w:tc>
          <w:tcPr>
            <w:tcW w:w="603" w:type="auto"/>
          </w:tcPr>
          <w:p w14:paraId="3E768020" w14:textId="77777777" w:rsidR="005E738F" w:rsidRDefault="00000000">
            <w:pPr>
              <w:pStyle w:val="TAC6"/>
            </w:pPr>
            <w:r>
              <w:t>4.5</w:t>
            </w:r>
          </w:p>
        </w:tc>
        <w:tc>
          <w:tcPr>
            <w:tcW w:w="603" w:type="auto"/>
          </w:tcPr>
          <w:p w14:paraId="631E2CCE" w14:textId="77777777" w:rsidR="005E738F" w:rsidRDefault="00000000">
            <w:pPr>
              <w:pStyle w:val="TAC6"/>
            </w:pPr>
            <w:r>
              <w:t>0.74</w:t>
            </w:r>
          </w:p>
        </w:tc>
        <w:tc>
          <w:tcPr>
            <w:tcW w:w="603" w:type="auto"/>
          </w:tcPr>
          <w:p w14:paraId="17A9CB3B" w14:textId="77777777" w:rsidR="005E738F" w:rsidRDefault="00000000">
            <w:pPr>
              <w:pStyle w:val="TAC6"/>
            </w:pPr>
            <w:r>
              <w:t>0.67</w:t>
            </w:r>
          </w:p>
        </w:tc>
        <w:tc>
          <w:tcPr>
            <w:tcW w:w="603" w:type="auto"/>
          </w:tcPr>
          <w:p w14:paraId="67E65B97" w14:textId="77777777" w:rsidR="005E738F" w:rsidRDefault="00000000">
            <w:pPr>
              <w:pStyle w:val="TAC6"/>
            </w:pPr>
            <w:r>
              <w:t>NWT</w:t>
            </w:r>
          </w:p>
        </w:tc>
        <w:tc>
          <w:tcPr>
            <w:tcW w:w="603" w:type="auto"/>
          </w:tcPr>
          <w:p w14:paraId="0B54A2CD" w14:textId="77777777" w:rsidR="005E738F" w:rsidRDefault="00000000">
            <w:pPr>
              <w:pStyle w:val="TAC6"/>
            </w:pPr>
            <w:r>
              <w:t>PASS</w:t>
            </w:r>
          </w:p>
        </w:tc>
      </w:tr>
      <w:tr w:rsidR="005E738F" w14:paraId="1D59377A" w14:textId="77777777">
        <w:trPr>
          <w:jc w:val="center"/>
        </w:trPr>
        <w:tc>
          <w:tcPr>
            <w:tcW w:w="603" w:type="auto"/>
            <w:vMerge/>
          </w:tcPr>
          <w:p w14:paraId="28CFA501" w14:textId="77777777" w:rsidR="005E738F" w:rsidRDefault="005E738F"/>
        </w:tc>
        <w:tc>
          <w:tcPr>
            <w:tcW w:w="603" w:type="auto"/>
          </w:tcPr>
          <w:p w14:paraId="40F9F001" w14:textId="77777777" w:rsidR="005E738F" w:rsidRDefault="00000000">
            <w:pPr>
              <w:pStyle w:val="TAC6"/>
            </w:pPr>
            <w:r>
              <w:t>c29</w:t>
            </w:r>
          </w:p>
        </w:tc>
        <w:tc>
          <w:tcPr>
            <w:tcW w:w="603" w:type="auto"/>
          </w:tcPr>
          <w:p w14:paraId="4F792BA2" w14:textId="77777777" w:rsidR="005E738F" w:rsidRDefault="00000000">
            <w:pPr>
              <w:pStyle w:val="TAC6"/>
            </w:pPr>
            <w:r>
              <w:t>1</w:t>
            </w:r>
          </w:p>
        </w:tc>
        <w:tc>
          <w:tcPr>
            <w:tcW w:w="603" w:type="auto"/>
          </w:tcPr>
          <w:p w14:paraId="768BB473" w14:textId="77777777" w:rsidR="005E738F" w:rsidRDefault="00000000">
            <w:pPr>
              <w:pStyle w:val="TAC6"/>
            </w:pPr>
            <w:r>
              <w:t>16.4</w:t>
            </w:r>
          </w:p>
        </w:tc>
        <w:tc>
          <w:tcPr>
            <w:tcW w:w="603" w:type="auto"/>
          </w:tcPr>
          <w:p w14:paraId="68968E5F" w14:textId="77777777" w:rsidR="005E738F" w:rsidRDefault="00000000">
            <w:pPr>
              <w:pStyle w:val="TAC6"/>
            </w:pPr>
            <w:r>
              <w:t>Off</w:t>
            </w:r>
          </w:p>
        </w:tc>
        <w:tc>
          <w:tcPr>
            <w:tcW w:w="603" w:type="auto"/>
          </w:tcPr>
          <w:p w14:paraId="72E0B03F" w14:textId="77777777" w:rsidR="005E738F" w:rsidRDefault="00000000">
            <w:pPr>
              <w:pStyle w:val="TAC6"/>
            </w:pPr>
            <w:r>
              <w:t>5%</w:t>
            </w:r>
          </w:p>
        </w:tc>
        <w:tc>
          <w:tcPr>
            <w:tcW w:w="603" w:type="auto"/>
          </w:tcPr>
          <w:p w14:paraId="30D643A5" w14:textId="77777777" w:rsidR="005E738F" w:rsidRDefault="00000000">
            <w:pPr>
              <w:pStyle w:val="TAC6"/>
            </w:pPr>
            <w:r>
              <w:t>NWT</w:t>
            </w:r>
          </w:p>
        </w:tc>
        <w:tc>
          <w:tcPr>
            <w:tcW w:w="603" w:type="auto"/>
          </w:tcPr>
          <w:p w14:paraId="26EDD401" w14:textId="77777777" w:rsidR="005E738F" w:rsidRDefault="00000000">
            <w:pPr>
              <w:pStyle w:val="TAC6"/>
            </w:pPr>
            <w:r>
              <w:t>2.79</w:t>
            </w:r>
          </w:p>
        </w:tc>
        <w:tc>
          <w:tcPr>
            <w:tcW w:w="603" w:type="auto"/>
          </w:tcPr>
          <w:p w14:paraId="0CEAF3A6" w14:textId="77777777" w:rsidR="005E738F" w:rsidRDefault="00000000">
            <w:pPr>
              <w:pStyle w:val="TAC6"/>
            </w:pPr>
            <w:r>
              <w:t>1.16</w:t>
            </w:r>
          </w:p>
        </w:tc>
        <w:tc>
          <w:tcPr>
            <w:tcW w:w="603" w:type="auto"/>
          </w:tcPr>
          <w:p w14:paraId="2C91CD25" w14:textId="77777777" w:rsidR="005E738F" w:rsidRDefault="00000000">
            <w:pPr>
              <w:pStyle w:val="TAC6"/>
            </w:pPr>
            <w:r>
              <w:t>c16</w:t>
            </w:r>
          </w:p>
        </w:tc>
        <w:tc>
          <w:tcPr>
            <w:tcW w:w="603" w:type="auto"/>
          </w:tcPr>
          <w:p w14:paraId="7077D3DD" w14:textId="77777777" w:rsidR="005E738F" w:rsidRDefault="00000000">
            <w:pPr>
              <w:pStyle w:val="TAC6"/>
            </w:pPr>
            <w:r>
              <w:t>2 x 8.0</w:t>
            </w:r>
          </w:p>
        </w:tc>
        <w:tc>
          <w:tcPr>
            <w:tcW w:w="603" w:type="auto"/>
          </w:tcPr>
          <w:p w14:paraId="4007B3CE" w14:textId="77777777" w:rsidR="005E738F" w:rsidRDefault="00000000">
            <w:pPr>
              <w:pStyle w:val="TAC6"/>
            </w:pPr>
            <w:r>
              <w:t>2.46</w:t>
            </w:r>
          </w:p>
        </w:tc>
        <w:tc>
          <w:tcPr>
            <w:tcW w:w="603" w:type="auto"/>
          </w:tcPr>
          <w:p w14:paraId="0289BCAF" w14:textId="77777777" w:rsidR="005E738F" w:rsidRDefault="00000000">
            <w:pPr>
              <w:pStyle w:val="TAC6"/>
            </w:pPr>
            <w:r>
              <w:t>1.09</w:t>
            </w:r>
          </w:p>
        </w:tc>
        <w:tc>
          <w:tcPr>
            <w:tcW w:w="603" w:type="auto"/>
          </w:tcPr>
          <w:p w14:paraId="791826B0" w14:textId="77777777" w:rsidR="005E738F" w:rsidRDefault="00000000">
            <w:pPr>
              <w:pStyle w:val="TAC6"/>
            </w:pPr>
            <w:r>
              <w:t>2.76</w:t>
            </w:r>
          </w:p>
        </w:tc>
        <w:tc>
          <w:tcPr>
            <w:tcW w:w="603" w:type="auto"/>
          </w:tcPr>
          <w:p w14:paraId="2E913915" w14:textId="77777777" w:rsidR="005E738F" w:rsidRDefault="00000000">
            <w:pPr>
              <w:pStyle w:val="TAC6"/>
            </w:pPr>
            <w:r>
              <w:t>BT</w:t>
            </w:r>
          </w:p>
        </w:tc>
        <w:tc>
          <w:tcPr>
            <w:tcW w:w="603" w:type="auto"/>
            <w:shd w:val="clear" w:color="auto" w:fill="ADD8E6"/>
          </w:tcPr>
          <w:p w14:paraId="1447B0E0" w14:textId="77777777" w:rsidR="005E738F" w:rsidRDefault="00000000">
            <w:pPr>
              <w:pStyle w:val="TAC6"/>
            </w:pPr>
            <w:r>
              <w:t>EXCEED</w:t>
            </w:r>
          </w:p>
        </w:tc>
      </w:tr>
      <w:tr w:rsidR="005E738F" w14:paraId="55859B29" w14:textId="77777777">
        <w:trPr>
          <w:jc w:val="center"/>
        </w:trPr>
        <w:tc>
          <w:tcPr>
            <w:tcW w:w="603" w:type="auto"/>
            <w:vMerge/>
          </w:tcPr>
          <w:p w14:paraId="02B1FC58" w14:textId="77777777" w:rsidR="005E738F" w:rsidRDefault="005E738F"/>
        </w:tc>
        <w:tc>
          <w:tcPr>
            <w:tcW w:w="603" w:type="auto"/>
          </w:tcPr>
          <w:p w14:paraId="012A7837" w14:textId="77777777" w:rsidR="005E738F" w:rsidRDefault="00000000">
            <w:pPr>
              <w:pStyle w:val="TAC6"/>
            </w:pPr>
            <w:r>
              <w:t>c30</w:t>
            </w:r>
          </w:p>
        </w:tc>
        <w:tc>
          <w:tcPr>
            <w:tcW w:w="603" w:type="auto"/>
          </w:tcPr>
          <w:p w14:paraId="55528AF5" w14:textId="77777777" w:rsidR="005E738F" w:rsidRDefault="00000000">
            <w:pPr>
              <w:pStyle w:val="TAC6"/>
            </w:pPr>
            <w:r>
              <w:t>1</w:t>
            </w:r>
          </w:p>
        </w:tc>
        <w:tc>
          <w:tcPr>
            <w:tcW w:w="603" w:type="auto"/>
          </w:tcPr>
          <w:p w14:paraId="5AA9B396" w14:textId="77777777" w:rsidR="005E738F" w:rsidRDefault="00000000">
            <w:pPr>
              <w:pStyle w:val="TAC6"/>
            </w:pPr>
            <w:r>
              <w:t>24.4</w:t>
            </w:r>
          </w:p>
        </w:tc>
        <w:tc>
          <w:tcPr>
            <w:tcW w:w="603" w:type="auto"/>
          </w:tcPr>
          <w:p w14:paraId="3B5B5F61" w14:textId="77777777" w:rsidR="005E738F" w:rsidRDefault="00000000">
            <w:pPr>
              <w:pStyle w:val="TAC6"/>
            </w:pPr>
            <w:r>
              <w:t>Off</w:t>
            </w:r>
          </w:p>
        </w:tc>
        <w:tc>
          <w:tcPr>
            <w:tcW w:w="603" w:type="auto"/>
          </w:tcPr>
          <w:p w14:paraId="3B66D691" w14:textId="77777777" w:rsidR="005E738F" w:rsidRDefault="00000000">
            <w:pPr>
              <w:pStyle w:val="TAC6"/>
            </w:pPr>
            <w:r>
              <w:t>5%</w:t>
            </w:r>
          </w:p>
        </w:tc>
        <w:tc>
          <w:tcPr>
            <w:tcW w:w="603" w:type="auto"/>
          </w:tcPr>
          <w:p w14:paraId="734259B5" w14:textId="77777777" w:rsidR="005E738F" w:rsidRDefault="00000000">
            <w:pPr>
              <w:pStyle w:val="TAC6"/>
            </w:pPr>
            <w:r>
              <w:t>NWT</w:t>
            </w:r>
          </w:p>
        </w:tc>
        <w:tc>
          <w:tcPr>
            <w:tcW w:w="603" w:type="auto"/>
          </w:tcPr>
          <w:p w14:paraId="53785735" w14:textId="77777777" w:rsidR="005E738F" w:rsidRDefault="00000000">
            <w:pPr>
              <w:pStyle w:val="TAC6"/>
            </w:pPr>
            <w:r>
              <w:t>3.92</w:t>
            </w:r>
          </w:p>
        </w:tc>
        <w:tc>
          <w:tcPr>
            <w:tcW w:w="603" w:type="auto"/>
          </w:tcPr>
          <w:p w14:paraId="4AB6802B" w14:textId="77777777" w:rsidR="005E738F" w:rsidRDefault="00000000">
            <w:pPr>
              <w:pStyle w:val="TAC6"/>
            </w:pPr>
            <w:r>
              <w:t>1.04</w:t>
            </w:r>
          </w:p>
        </w:tc>
        <w:tc>
          <w:tcPr>
            <w:tcW w:w="603" w:type="auto"/>
          </w:tcPr>
          <w:p w14:paraId="565FCB62" w14:textId="77777777" w:rsidR="005E738F" w:rsidRDefault="00000000">
            <w:pPr>
              <w:pStyle w:val="TAC6"/>
            </w:pPr>
            <w:r>
              <w:t>c17</w:t>
            </w:r>
          </w:p>
        </w:tc>
        <w:tc>
          <w:tcPr>
            <w:tcW w:w="603" w:type="auto"/>
          </w:tcPr>
          <w:p w14:paraId="340A5FAB" w14:textId="77777777" w:rsidR="005E738F" w:rsidRDefault="00000000">
            <w:pPr>
              <w:pStyle w:val="TAC6"/>
            </w:pPr>
            <w:r>
              <w:t>2 x 13.2</w:t>
            </w:r>
          </w:p>
        </w:tc>
        <w:tc>
          <w:tcPr>
            <w:tcW w:w="603" w:type="auto"/>
          </w:tcPr>
          <w:p w14:paraId="0D0500A3" w14:textId="77777777" w:rsidR="005E738F" w:rsidRDefault="00000000">
            <w:pPr>
              <w:pStyle w:val="TAC6"/>
            </w:pPr>
            <w:r>
              <w:t>3.87</w:t>
            </w:r>
          </w:p>
        </w:tc>
        <w:tc>
          <w:tcPr>
            <w:tcW w:w="603" w:type="auto"/>
          </w:tcPr>
          <w:p w14:paraId="13F614B4" w14:textId="77777777" w:rsidR="005E738F" w:rsidRDefault="00000000">
            <w:pPr>
              <w:pStyle w:val="TAC6"/>
            </w:pPr>
            <w:r>
              <w:t>0.91</w:t>
            </w:r>
          </w:p>
        </w:tc>
        <w:tc>
          <w:tcPr>
            <w:tcW w:w="603" w:type="auto"/>
          </w:tcPr>
          <w:p w14:paraId="62850CAA" w14:textId="77777777" w:rsidR="005E738F" w:rsidRDefault="00000000">
            <w:pPr>
              <w:pStyle w:val="TAC6"/>
            </w:pPr>
            <w:r>
              <w:t>0.54</w:t>
            </w:r>
          </w:p>
        </w:tc>
        <w:tc>
          <w:tcPr>
            <w:tcW w:w="603" w:type="auto"/>
          </w:tcPr>
          <w:p w14:paraId="2543B658" w14:textId="77777777" w:rsidR="005E738F" w:rsidRDefault="00000000">
            <w:pPr>
              <w:pStyle w:val="TAC6"/>
            </w:pPr>
            <w:r>
              <w:t>NWT</w:t>
            </w:r>
          </w:p>
        </w:tc>
        <w:tc>
          <w:tcPr>
            <w:tcW w:w="603" w:type="auto"/>
          </w:tcPr>
          <w:p w14:paraId="31B7069E" w14:textId="77777777" w:rsidR="005E738F" w:rsidRDefault="00000000">
            <w:pPr>
              <w:pStyle w:val="TAC6"/>
            </w:pPr>
            <w:r>
              <w:t>PASS</w:t>
            </w:r>
          </w:p>
        </w:tc>
      </w:tr>
      <w:tr w:rsidR="005E738F" w14:paraId="35562F35" w14:textId="77777777">
        <w:trPr>
          <w:jc w:val="center"/>
        </w:trPr>
        <w:tc>
          <w:tcPr>
            <w:tcW w:w="603" w:type="auto"/>
            <w:vMerge/>
          </w:tcPr>
          <w:p w14:paraId="019E63D7" w14:textId="77777777" w:rsidR="005E738F" w:rsidRDefault="005E738F"/>
        </w:tc>
        <w:tc>
          <w:tcPr>
            <w:tcW w:w="603" w:type="auto"/>
          </w:tcPr>
          <w:p w14:paraId="3468F0D2" w14:textId="77777777" w:rsidR="005E738F" w:rsidRDefault="00000000">
            <w:pPr>
              <w:pStyle w:val="TAC6"/>
            </w:pPr>
            <w:r>
              <w:t>c31</w:t>
            </w:r>
          </w:p>
        </w:tc>
        <w:tc>
          <w:tcPr>
            <w:tcW w:w="603" w:type="auto"/>
          </w:tcPr>
          <w:p w14:paraId="38EB673B" w14:textId="77777777" w:rsidR="005E738F" w:rsidRDefault="00000000">
            <w:pPr>
              <w:pStyle w:val="TAC6"/>
            </w:pPr>
            <w:r>
              <w:t>1</w:t>
            </w:r>
          </w:p>
        </w:tc>
        <w:tc>
          <w:tcPr>
            <w:tcW w:w="603" w:type="auto"/>
          </w:tcPr>
          <w:p w14:paraId="39E41797" w14:textId="77777777" w:rsidR="005E738F" w:rsidRDefault="00000000">
            <w:pPr>
              <w:pStyle w:val="TAC6"/>
            </w:pPr>
            <w:r>
              <w:t>32</w:t>
            </w:r>
          </w:p>
        </w:tc>
        <w:tc>
          <w:tcPr>
            <w:tcW w:w="603" w:type="auto"/>
          </w:tcPr>
          <w:p w14:paraId="7E69D338" w14:textId="77777777" w:rsidR="005E738F" w:rsidRDefault="00000000">
            <w:pPr>
              <w:pStyle w:val="TAC6"/>
            </w:pPr>
            <w:r>
              <w:t>Off</w:t>
            </w:r>
          </w:p>
        </w:tc>
        <w:tc>
          <w:tcPr>
            <w:tcW w:w="603" w:type="auto"/>
          </w:tcPr>
          <w:p w14:paraId="3CD9039B" w14:textId="77777777" w:rsidR="005E738F" w:rsidRDefault="00000000">
            <w:pPr>
              <w:pStyle w:val="TAC6"/>
            </w:pPr>
            <w:r>
              <w:t>5%</w:t>
            </w:r>
          </w:p>
        </w:tc>
        <w:tc>
          <w:tcPr>
            <w:tcW w:w="603" w:type="auto"/>
          </w:tcPr>
          <w:p w14:paraId="6C6C1950" w14:textId="77777777" w:rsidR="005E738F" w:rsidRDefault="00000000">
            <w:pPr>
              <w:pStyle w:val="TAC6"/>
            </w:pPr>
            <w:r>
              <w:t>NWT</w:t>
            </w:r>
          </w:p>
        </w:tc>
        <w:tc>
          <w:tcPr>
            <w:tcW w:w="603" w:type="auto"/>
          </w:tcPr>
          <w:p w14:paraId="0A140142" w14:textId="77777777" w:rsidR="005E738F" w:rsidRDefault="00000000">
            <w:pPr>
              <w:pStyle w:val="TAC6"/>
            </w:pPr>
            <w:r>
              <w:t>4.05</w:t>
            </w:r>
          </w:p>
        </w:tc>
        <w:tc>
          <w:tcPr>
            <w:tcW w:w="603" w:type="auto"/>
          </w:tcPr>
          <w:p w14:paraId="3C8109BC" w14:textId="77777777" w:rsidR="005E738F" w:rsidRDefault="00000000">
            <w:pPr>
              <w:pStyle w:val="TAC6"/>
            </w:pPr>
            <w:r>
              <w:t>0.84</w:t>
            </w:r>
          </w:p>
        </w:tc>
        <w:tc>
          <w:tcPr>
            <w:tcW w:w="603" w:type="auto"/>
          </w:tcPr>
          <w:p w14:paraId="3D5F3316" w14:textId="77777777" w:rsidR="005E738F" w:rsidRDefault="00000000">
            <w:pPr>
              <w:pStyle w:val="TAC6"/>
            </w:pPr>
            <w:r>
              <w:t>c18</w:t>
            </w:r>
          </w:p>
        </w:tc>
        <w:tc>
          <w:tcPr>
            <w:tcW w:w="603" w:type="auto"/>
          </w:tcPr>
          <w:p w14:paraId="083798E7" w14:textId="77777777" w:rsidR="005E738F" w:rsidRDefault="00000000">
            <w:pPr>
              <w:pStyle w:val="TAC6"/>
            </w:pPr>
            <w:r>
              <w:t>2 x 16.4</w:t>
            </w:r>
          </w:p>
        </w:tc>
        <w:tc>
          <w:tcPr>
            <w:tcW w:w="603" w:type="auto"/>
          </w:tcPr>
          <w:p w14:paraId="57F19B73" w14:textId="77777777" w:rsidR="005E738F" w:rsidRDefault="00000000">
            <w:pPr>
              <w:pStyle w:val="TAC6"/>
            </w:pPr>
            <w:r>
              <w:t>3.94</w:t>
            </w:r>
          </w:p>
        </w:tc>
        <w:tc>
          <w:tcPr>
            <w:tcW w:w="603" w:type="auto"/>
          </w:tcPr>
          <w:p w14:paraId="6AE57A32" w14:textId="77777777" w:rsidR="005E738F" w:rsidRDefault="00000000">
            <w:pPr>
              <w:pStyle w:val="TAC6"/>
            </w:pPr>
            <w:r>
              <w:t>0.91</w:t>
            </w:r>
          </w:p>
        </w:tc>
        <w:tc>
          <w:tcPr>
            <w:tcW w:w="603" w:type="auto"/>
          </w:tcPr>
          <w:p w14:paraId="008DADD4" w14:textId="77777777" w:rsidR="005E738F" w:rsidRDefault="00000000">
            <w:pPr>
              <w:pStyle w:val="TAC6"/>
            </w:pPr>
            <w:r>
              <w:t>1.2</w:t>
            </w:r>
          </w:p>
        </w:tc>
        <w:tc>
          <w:tcPr>
            <w:tcW w:w="603" w:type="auto"/>
          </w:tcPr>
          <w:p w14:paraId="56525397" w14:textId="77777777" w:rsidR="005E738F" w:rsidRDefault="00000000">
            <w:pPr>
              <w:pStyle w:val="TAC6"/>
            </w:pPr>
            <w:r>
              <w:t>NWT</w:t>
            </w:r>
          </w:p>
        </w:tc>
        <w:tc>
          <w:tcPr>
            <w:tcW w:w="603" w:type="auto"/>
          </w:tcPr>
          <w:p w14:paraId="2F5D9CD4" w14:textId="77777777" w:rsidR="005E738F" w:rsidRDefault="00000000">
            <w:pPr>
              <w:pStyle w:val="TAC6"/>
            </w:pPr>
            <w:r>
              <w:t>PASS</w:t>
            </w:r>
          </w:p>
        </w:tc>
      </w:tr>
      <w:tr w:rsidR="005E738F" w14:paraId="03DB2CB4" w14:textId="77777777">
        <w:trPr>
          <w:jc w:val="center"/>
        </w:trPr>
        <w:tc>
          <w:tcPr>
            <w:tcW w:w="603" w:type="auto"/>
            <w:vMerge/>
          </w:tcPr>
          <w:p w14:paraId="465DD4F4" w14:textId="77777777" w:rsidR="005E738F" w:rsidRDefault="005E738F"/>
        </w:tc>
        <w:tc>
          <w:tcPr>
            <w:tcW w:w="603" w:type="auto"/>
          </w:tcPr>
          <w:p w14:paraId="18BF602C" w14:textId="77777777" w:rsidR="005E738F" w:rsidRDefault="00000000">
            <w:pPr>
              <w:pStyle w:val="TAC6"/>
            </w:pPr>
            <w:r>
              <w:t>c32</w:t>
            </w:r>
          </w:p>
        </w:tc>
        <w:tc>
          <w:tcPr>
            <w:tcW w:w="603" w:type="auto"/>
          </w:tcPr>
          <w:p w14:paraId="00D92F10" w14:textId="77777777" w:rsidR="005E738F" w:rsidRDefault="00000000">
            <w:pPr>
              <w:pStyle w:val="TAC6"/>
            </w:pPr>
            <w:r>
              <w:t>1</w:t>
            </w:r>
          </w:p>
        </w:tc>
        <w:tc>
          <w:tcPr>
            <w:tcW w:w="603" w:type="auto"/>
          </w:tcPr>
          <w:p w14:paraId="26EF1955" w14:textId="77777777" w:rsidR="005E738F" w:rsidRDefault="00000000">
            <w:pPr>
              <w:pStyle w:val="TAC6"/>
            </w:pPr>
            <w:r>
              <w:t>48</w:t>
            </w:r>
          </w:p>
        </w:tc>
        <w:tc>
          <w:tcPr>
            <w:tcW w:w="603" w:type="auto"/>
          </w:tcPr>
          <w:p w14:paraId="3DABA547" w14:textId="77777777" w:rsidR="005E738F" w:rsidRDefault="00000000">
            <w:pPr>
              <w:pStyle w:val="TAC6"/>
            </w:pPr>
            <w:r>
              <w:t>Off</w:t>
            </w:r>
          </w:p>
        </w:tc>
        <w:tc>
          <w:tcPr>
            <w:tcW w:w="603" w:type="auto"/>
          </w:tcPr>
          <w:p w14:paraId="7CF05A23" w14:textId="77777777" w:rsidR="005E738F" w:rsidRDefault="00000000">
            <w:pPr>
              <w:pStyle w:val="TAC6"/>
            </w:pPr>
            <w:r>
              <w:t>5%</w:t>
            </w:r>
          </w:p>
        </w:tc>
        <w:tc>
          <w:tcPr>
            <w:tcW w:w="603" w:type="auto"/>
          </w:tcPr>
          <w:p w14:paraId="2BBEE1DC" w14:textId="77777777" w:rsidR="005E738F" w:rsidRDefault="00000000">
            <w:pPr>
              <w:pStyle w:val="TAC6"/>
            </w:pPr>
            <w:r>
              <w:t>NWT</w:t>
            </w:r>
          </w:p>
        </w:tc>
        <w:tc>
          <w:tcPr>
            <w:tcW w:w="603" w:type="auto"/>
          </w:tcPr>
          <w:p w14:paraId="54EB7330" w14:textId="77777777" w:rsidR="005E738F" w:rsidRDefault="00000000">
            <w:pPr>
              <w:pStyle w:val="TAC6"/>
            </w:pPr>
            <w:r>
              <w:t>4.07</w:t>
            </w:r>
          </w:p>
        </w:tc>
        <w:tc>
          <w:tcPr>
            <w:tcW w:w="603" w:type="auto"/>
          </w:tcPr>
          <w:p w14:paraId="67AED01A" w14:textId="77777777" w:rsidR="005E738F" w:rsidRDefault="00000000">
            <w:pPr>
              <w:pStyle w:val="TAC6"/>
            </w:pPr>
            <w:r>
              <w:t>0.83</w:t>
            </w:r>
          </w:p>
        </w:tc>
        <w:tc>
          <w:tcPr>
            <w:tcW w:w="603" w:type="auto"/>
          </w:tcPr>
          <w:p w14:paraId="38726337" w14:textId="77777777" w:rsidR="005E738F" w:rsidRDefault="00000000">
            <w:pPr>
              <w:pStyle w:val="TAC6"/>
            </w:pPr>
            <w:r>
              <w:t>c19</w:t>
            </w:r>
          </w:p>
        </w:tc>
        <w:tc>
          <w:tcPr>
            <w:tcW w:w="603" w:type="auto"/>
          </w:tcPr>
          <w:p w14:paraId="175512CB" w14:textId="77777777" w:rsidR="005E738F" w:rsidRDefault="00000000">
            <w:pPr>
              <w:pStyle w:val="TAC6"/>
            </w:pPr>
            <w:r>
              <w:t>2 x 24.4</w:t>
            </w:r>
          </w:p>
        </w:tc>
        <w:tc>
          <w:tcPr>
            <w:tcW w:w="603" w:type="auto"/>
          </w:tcPr>
          <w:p w14:paraId="35BEB91C" w14:textId="77777777" w:rsidR="005E738F" w:rsidRDefault="00000000">
            <w:pPr>
              <w:pStyle w:val="TAC6"/>
            </w:pPr>
            <w:r>
              <w:t>4.07</w:t>
            </w:r>
          </w:p>
        </w:tc>
        <w:tc>
          <w:tcPr>
            <w:tcW w:w="603" w:type="auto"/>
          </w:tcPr>
          <w:p w14:paraId="70D025F6" w14:textId="77777777" w:rsidR="005E738F" w:rsidRDefault="00000000">
            <w:pPr>
              <w:pStyle w:val="TAC6"/>
            </w:pPr>
            <w:r>
              <w:t>0.89</w:t>
            </w:r>
          </w:p>
        </w:tc>
        <w:tc>
          <w:tcPr>
            <w:tcW w:w="603" w:type="auto"/>
          </w:tcPr>
          <w:p w14:paraId="7C4D3072" w14:textId="77777777" w:rsidR="005E738F" w:rsidRDefault="00000000">
            <w:pPr>
              <w:pStyle w:val="TAC6"/>
            </w:pPr>
            <w:r>
              <w:t>0.06</w:t>
            </w:r>
          </w:p>
        </w:tc>
        <w:tc>
          <w:tcPr>
            <w:tcW w:w="603" w:type="auto"/>
          </w:tcPr>
          <w:p w14:paraId="38487CC7" w14:textId="77777777" w:rsidR="005E738F" w:rsidRDefault="00000000">
            <w:pPr>
              <w:pStyle w:val="TAC6"/>
            </w:pPr>
            <w:r>
              <w:t>NWT</w:t>
            </w:r>
          </w:p>
        </w:tc>
        <w:tc>
          <w:tcPr>
            <w:tcW w:w="603" w:type="auto"/>
          </w:tcPr>
          <w:p w14:paraId="4FE79F68" w14:textId="77777777" w:rsidR="005E738F" w:rsidRDefault="00000000">
            <w:pPr>
              <w:pStyle w:val="TAC6"/>
            </w:pPr>
            <w:r>
              <w:t>PASS</w:t>
            </w:r>
          </w:p>
        </w:tc>
      </w:tr>
      <w:tr w:rsidR="005E738F" w14:paraId="35E97AC5" w14:textId="77777777">
        <w:trPr>
          <w:jc w:val="center"/>
        </w:trPr>
        <w:tc>
          <w:tcPr>
            <w:tcW w:w="603" w:type="auto"/>
            <w:vMerge/>
          </w:tcPr>
          <w:p w14:paraId="0A4EB9A7" w14:textId="77777777" w:rsidR="005E738F" w:rsidRDefault="005E738F"/>
        </w:tc>
        <w:tc>
          <w:tcPr>
            <w:tcW w:w="603" w:type="auto"/>
          </w:tcPr>
          <w:p w14:paraId="0935015B" w14:textId="77777777" w:rsidR="005E738F" w:rsidRDefault="00000000">
            <w:pPr>
              <w:pStyle w:val="TAC6"/>
            </w:pPr>
            <w:r>
              <w:t>c33</w:t>
            </w:r>
          </w:p>
        </w:tc>
        <w:tc>
          <w:tcPr>
            <w:tcW w:w="603" w:type="auto"/>
          </w:tcPr>
          <w:p w14:paraId="5181B0B0" w14:textId="77777777" w:rsidR="005E738F" w:rsidRDefault="00000000">
            <w:pPr>
              <w:pStyle w:val="TAC6"/>
            </w:pPr>
            <w:r>
              <w:t>1</w:t>
            </w:r>
          </w:p>
        </w:tc>
        <w:tc>
          <w:tcPr>
            <w:tcW w:w="603" w:type="auto"/>
          </w:tcPr>
          <w:p w14:paraId="7764255A" w14:textId="77777777" w:rsidR="005E738F" w:rsidRDefault="00000000">
            <w:pPr>
              <w:pStyle w:val="TAC6"/>
            </w:pPr>
            <w:r>
              <w:t>16.4</w:t>
            </w:r>
          </w:p>
        </w:tc>
        <w:tc>
          <w:tcPr>
            <w:tcW w:w="603" w:type="auto"/>
          </w:tcPr>
          <w:p w14:paraId="57F9F098" w14:textId="77777777" w:rsidR="005E738F" w:rsidRDefault="00000000">
            <w:pPr>
              <w:pStyle w:val="TAC6"/>
            </w:pPr>
            <w:r>
              <w:t>On</w:t>
            </w:r>
          </w:p>
        </w:tc>
        <w:tc>
          <w:tcPr>
            <w:tcW w:w="603" w:type="auto"/>
          </w:tcPr>
          <w:p w14:paraId="2A8FDDA6" w14:textId="77777777" w:rsidR="005E738F" w:rsidRDefault="005E738F">
            <w:pPr>
              <w:pStyle w:val="TAC6"/>
            </w:pPr>
          </w:p>
        </w:tc>
        <w:tc>
          <w:tcPr>
            <w:tcW w:w="603" w:type="auto"/>
          </w:tcPr>
          <w:p w14:paraId="6C36E864" w14:textId="77777777" w:rsidR="005E738F" w:rsidRDefault="00000000">
            <w:pPr>
              <w:pStyle w:val="TAC6"/>
            </w:pPr>
            <w:r>
              <w:t>NWT</w:t>
            </w:r>
          </w:p>
        </w:tc>
        <w:tc>
          <w:tcPr>
            <w:tcW w:w="603" w:type="auto"/>
          </w:tcPr>
          <w:p w14:paraId="117E4249" w14:textId="77777777" w:rsidR="005E738F" w:rsidRDefault="00000000">
            <w:pPr>
              <w:pStyle w:val="TAC6"/>
            </w:pPr>
            <w:r>
              <w:t>3.03</w:t>
            </w:r>
          </w:p>
        </w:tc>
        <w:tc>
          <w:tcPr>
            <w:tcW w:w="603" w:type="auto"/>
          </w:tcPr>
          <w:p w14:paraId="33C1AB09" w14:textId="77777777" w:rsidR="005E738F" w:rsidRDefault="00000000">
            <w:pPr>
              <w:pStyle w:val="TAC6"/>
            </w:pPr>
            <w:r>
              <w:t>1.13</w:t>
            </w:r>
          </w:p>
        </w:tc>
        <w:tc>
          <w:tcPr>
            <w:tcW w:w="603" w:type="auto"/>
          </w:tcPr>
          <w:p w14:paraId="27CB3ACF" w14:textId="77777777" w:rsidR="005E738F" w:rsidRDefault="00000000">
            <w:pPr>
              <w:pStyle w:val="TAC6"/>
            </w:pPr>
            <w:r>
              <w:t>c20</w:t>
            </w:r>
          </w:p>
        </w:tc>
        <w:tc>
          <w:tcPr>
            <w:tcW w:w="603" w:type="auto"/>
          </w:tcPr>
          <w:p w14:paraId="3A9BD611" w14:textId="77777777" w:rsidR="005E738F" w:rsidRDefault="00000000">
            <w:pPr>
              <w:pStyle w:val="TAC6"/>
            </w:pPr>
            <w:r>
              <w:t>2 x 8.0</w:t>
            </w:r>
          </w:p>
        </w:tc>
        <w:tc>
          <w:tcPr>
            <w:tcW w:w="603" w:type="auto"/>
          </w:tcPr>
          <w:p w14:paraId="07700CDE" w14:textId="77777777" w:rsidR="005E738F" w:rsidRDefault="00000000">
            <w:pPr>
              <w:pStyle w:val="TAC6"/>
            </w:pPr>
            <w:r>
              <w:t>2.76</w:t>
            </w:r>
          </w:p>
        </w:tc>
        <w:tc>
          <w:tcPr>
            <w:tcW w:w="603" w:type="auto"/>
          </w:tcPr>
          <w:p w14:paraId="70AA4716" w14:textId="77777777" w:rsidR="005E738F" w:rsidRDefault="00000000">
            <w:pPr>
              <w:pStyle w:val="TAC6"/>
            </w:pPr>
            <w:r>
              <w:t>1.12</w:t>
            </w:r>
          </w:p>
        </w:tc>
        <w:tc>
          <w:tcPr>
            <w:tcW w:w="603" w:type="auto"/>
          </w:tcPr>
          <w:p w14:paraId="4F75F7CD" w14:textId="77777777" w:rsidR="005E738F" w:rsidRDefault="00000000">
            <w:pPr>
              <w:pStyle w:val="TAC6"/>
            </w:pPr>
            <w:r>
              <w:t>2.3</w:t>
            </w:r>
          </w:p>
        </w:tc>
        <w:tc>
          <w:tcPr>
            <w:tcW w:w="603" w:type="auto"/>
          </w:tcPr>
          <w:p w14:paraId="7BB04105" w14:textId="77777777" w:rsidR="005E738F" w:rsidRDefault="00000000">
            <w:pPr>
              <w:pStyle w:val="TAC6"/>
            </w:pPr>
            <w:r>
              <w:t>BT</w:t>
            </w:r>
          </w:p>
        </w:tc>
        <w:tc>
          <w:tcPr>
            <w:tcW w:w="603" w:type="auto"/>
            <w:shd w:val="clear" w:color="auto" w:fill="ADD8E6"/>
          </w:tcPr>
          <w:p w14:paraId="33BB5CF2" w14:textId="77777777" w:rsidR="005E738F" w:rsidRDefault="00000000">
            <w:pPr>
              <w:pStyle w:val="TAC6"/>
            </w:pPr>
            <w:r>
              <w:t>EXCEED</w:t>
            </w:r>
          </w:p>
        </w:tc>
      </w:tr>
      <w:tr w:rsidR="005E738F" w14:paraId="084E3B77" w14:textId="77777777">
        <w:trPr>
          <w:jc w:val="center"/>
        </w:trPr>
        <w:tc>
          <w:tcPr>
            <w:tcW w:w="603" w:type="auto"/>
            <w:vMerge/>
          </w:tcPr>
          <w:p w14:paraId="59179CA6" w14:textId="77777777" w:rsidR="005E738F" w:rsidRDefault="005E738F"/>
        </w:tc>
        <w:tc>
          <w:tcPr>
            <w:tcW w:w="603" w:type="auto"/>
          </w:tcPr>
          <w:p w14:paraId="79E17846" w14:textId="77777777" w:rsidR="005E738F" w:rsidRDefault="00000000">
            <w:pPr>
              <w:pStyle w:val="TAC6"/>
            </w:pPr>
            <w:r>
              <w:t>c34</w:t>
            </w:r>
          </w:p>
        </w:tc>
        <w:tc>
          <w:tcPr>
            <w:tcW w:w="603" w:type="auto"/>
          </w:tcPr>
          <w:p w14:paraId="59D00BD1" w14:textId="77777777" w:rsidR="005E738F" w:rsidRDefault="00000000">
            <w:pPr>
              <w:pStyle w:val="TAC6"/>
            </w:pPr>
            <w:r>
              <w:t>1</w:t>
            </w:r>
          </w:p>
        </w:tc>
        <w:tc>
          <w:tcPr>
            <w:tcW w:w="603" w:type="auto"/>
          </w:tcPr>
          <w:p w14:paraId="1D622A78" w14:textId="77777777" w:rsidR="005E738F" w:rsidRDefault="00000000">
            <w:pPr>
              <w:pStyle w:val="TAC6"/>
            </w:pPr>
            <w:r>
              <w:t>24.4</w:t>
            </w:r>
          </w:p>
        </w:tc>
        <w:tc>
          <w:tcPr>
            <w:tcW w:w="603" w:type="auto"/>
          </w:tcPr>
          <w:p w14:paraId="5A03F364" w14:textId="77777777" w:rsidR="005E738F" w:rsidRDefault="00000000">
            <w:pPr>
              <w:pStyle w:val="TAC6"/>
            </w:pPr>
            <w:r>
              <w:t>On</w:t>
            </w:r>
          </w:p>
        </w:tc>
        <w:tc>
          <w:tcPr>
            <w:tcW w:w="603" w:type="auto"/>
          </w:tcPr>
          <w:p w14:paraId="649D2D33" w14:textId="77777777" w:rsidR="005E738F" w:rsidRDefault="005E738F">
            <w:pPr>
              <w:pStyle w:val="TAC6"/>
            </w:pPr>
          </w:p>
        </w:tc>
        <w:tc>
          <w:tcPr>
            <w:tcW w:w="603" w:type="auto"/>
          </w:tcPr>
          <w:p w14:paraId="7CDBF09D" w14:textId="77777777" w:rsidR="005E738F" w:rsidRDefault="00000000">
            <w:pPr>
              <w:pStyle w:val="TAC6"/>
            </w:pPr>
            <w:r>
              <w:t>NWT</w:t>
            </w:r>
          </w:p>
        </w:tc>
        <w:tc>
          <w:tcPr>
            <w:tcW w:w="603" w:type="auto"/>
          </w:tcPr>
          <w:p w14:paraId="1CAAB73D" w14:textId="77777777" w:rsidR="005E738F" w:rsidRDefault="00000000">
            <w:pPr>
              <w:pStyle w:val="TAC6"/>
            </w:pPr>
            <w:r>
              <w:t>4.45</w:t>
            </w:r>
          </w:p>
        </w:tc>
        <w:tc>
          <w:tcPr>
            <w:tcW w:w="603" w:type="auto"/>
          </w:tcPr>
          <w:p w14:paraId="5C4470E8" w14:textId="77777777" w:rsidR="005E738F" w:rsidRDefault="00000000">
            <w:pPr>
              <w:pStyle w:val="TAC6"/>
            </w:pPr>
            <w:r>
              <w:t>0.69</w:t>
            </w:r>
          </w:p>
        </w:tc>
        <w:tc>
          <w:tcPr>
            <w:tcW w:w="603" w:type="auto"/>
          </w:tcPr>
          <w:p w14:paraId="48AC54A4" w14:textId="77777777" w:rsidR="005E738F" w:rsidRDefault="00000000">
            <w:pPr>
              <w:pStyle w:val="TAC6"/>
            </w:pPr>
            <w:r>
              <w:t>c21</w:t>
            </w:r>
          </w:p>
        </w:tc>
        <w:tc>
          <w:tcPr>
            <w:tcW w:w="603" w:type="auto"/>
          </w:tcPr>
          <w:p w14:paraId="1637E1AF" w14:textId="77777777" w:rsidR="005E738F" w:rsidRDefault="00000000">
            <w:pPr>
              <w:pStyle w:val="TAC6"/>
            </w:pPr>
            <w:r>
              <w:t>2 x 13.2</w:t>
            </w:r>
          </w:p>
        </w:tc>
        <w:tc>
          <w:tcPr>
            <w:tcW w:w="603" w:type="auto"/>
          </w:tcPr>
          <w:p w14:paraId="78D9C2B3" w14:textId="77777777" w:rsidR="005E738F" w:rsidRDefault="00000000">
            <w:pPr>
              <w:pStyle w:val="TAC6"/>
            </w:pPr>
            <w:r>
              <w:t>4.36</w:t>
            </w:r>
          </w:p>
        </w:tc>
        <w:tc>
          <w:tcPr>
            <w:tcW w:w="603" w:type="auto"/>
          </w:tcPr>
          <w:p w14:paraId="550F3BD8" w14:textId="77777777" w:rsidR="005E738F" w:rsidRDefault="00000000">
            <w:pPr>
              <w:pStyle w:val="TAC6"/>
            </w:pPr>
            <w:r>
              <w:t>0.74</w:t>
            </w:r>
          </w:p>
        </w:tc>
        <w:tc>
          <w:tcPr>
            <w:tcW w:w="603" w:type="auto"/>
          </w:tcPr>
          <w:p w14:paraId="4477C02F" w14:textId="77777777" w:rsidR="005E738F" w:rsidRDefault="00000000">
            <w:pPr>
              <w:pStyle w:val="TAC6"/>
            </w:pPr>
            <w:r>
              <w:t>1.25</w:t>
            </w:r>
          </w:p>
        </w:tc>
        <w:tc>
          <w:tcPr>
            <w:tcW w:w="603" w:type="auto"/>
          </w:tcPr>
          <w:p w14:paraId="4114A86F" w14:textId="77777777" w:rsidR="005E738F" w:rsidRDefault="00000000">
            <w:pPr>
              <w:pStyle w:val="TAC6"/>
            </w:pPr>
            <w:r>
              <w:t>NWT</w:t>
            </w:r>
          </w:p>
        </w:tc>
        <w:tc>
          <w:tcPr>
            <w:tcW w:w="603" w:type="auto"/>
          </w:tcPr>
          <w:p w14:paraId="508E909A" w14:textId="77777777" w:rsidR="005E738F" w:rsidRDefault="00000000">
            <w:pPr>
              <w:pStyle w:val="TAC6"/>
            </w:pPr>
            <w:r>
              <w:t>PASS</w:t>
            </w:r>
          </w:p>
        </w:tc>
      </w:tr>
      <w:tr w:rsidR="005E738F" w14:paraId="6025F46D" w14:textId="77777777">
        <w:trPr>
          <w:jc w:val="center"/>
        </w:trPr>
        <w:tc>
          <w:tcPr>
            <w:tcW w:w="603" w:type="auto"/>
            <w:vMerge/>
          </w:tcPr>
          <w:p w14:paraId="3C4BFDB3" w14:textId="77777777" w:rsidR="005E738F" w:rsidRDefault="005E738F"/>
        </w:tc>
        <w:tc>
          <w:tcPr>
            <w:tcW w:w="603" w:type="auto"/>
          </w:tcPr>
          <w:p w14:paraId="4A50A214" w14:textId="77777777" w:rsidR="005E738F" w:rsidRDefault="00000000">
            <w:pPr>
              <w:pStyle w:val="TAC6"/>
            </w:pPr>
            <w:r>
              <w:t>c35</w:t>
            </w:r>
          </w:p>
        </w:tc>
        <w:tc>
          <w:tcPr>
            <w:tcW w:w="603" w:type="auto"/>
          </w:tcPr>
          <w:p w14:paraId="1266C23E" w14:textId="77777777" w:rsidR="005E738F" w:rsidRDefault="00000000">
            <w:pPr>
              <w:pStyle w:val="TAC6"/>
            </w:pPr>
            <w:r>
              <w:t>1</w:t>
            </w:r>
          </w:p>
        </w:tc>
        <w:tc>
          <w:tcPr>
            <w:tcW w:w="603" w:type="auto"/>
          </w:tcPr>
          <w:p w14:paraId="0B368A5C" w14:textId="77777777" w:rsidR="005E738F" w:rsidRDefault="00000000">
            <w:pPr>
              <w:pStyle w:val="TAC6"/>
            </w:pPr>
            <w:r>
              <w:t>32</w:t>
            </w:r>
          </w:p>
        </w:tc>
        <w:tc>
          <w:tcPr>
            <w:tcW w:w="603" w:type="auto"/>
          </w:tcPr>
          <w:p w14:paraId="4666A9FD" w14:textId="77777777" w:rsidR="005E738F" w:rsidRDefault="00000000">
            <w:pPr>
              <w:pStyle w:val="TAC6"/>
            </w:pPr>
            <w:r>
              <w:t>On</w:t>
            </w:r>
          </w:p>
        </w:tc>
        <w:tc>
          <w:tcPr>
            <w:tcW w:w="603" w:type="auto"/>
          </w:tcPr>
          <w:p w14:paraId="6B941C15" w14:textId="77777777" w:rsidR="005E738F" w:rsidRDefault="005E738F">
            <w:pPr>
              <w:pStyle w:val="TAC6"/>
            </w:pPr>
          </w:p>
        </w:tc>
        <w:tc>
          <w:tcPr>
            <w:tcW w:w="603" w:type="auto"/>
          </w:tcPr>
          <w:p w14:paraId="2C065548" w14:textId="77777777" w:rsidR="005E738F" w:rsidRDefault="00000000">
            <w:pPr>
              <w:pStyle w:val="TAC6"/>
            </w:pPr>
            <w:r>
              <w:t>NWT</w:t>
            </w:r>
          </w:p>
        </w:tc>
        <w:tc>
          <w:tcPr>
            <w:tcW w:w="603" w:type="auto"/>
          </w:tcPr>
          <w:p w14:paraId="0A02642E" w14:textId="77777777" w:rsidR="005E738F" w:rsidRDefault="00000000">
            <w:pPr>
              <w:pStyle w:val="TAC6"/>
            </w:pPr>
            <w:r>
              <w:t>4.58</w:t>
            </w:r>
          </w:p>
        </w:tc>
        <w:tc>
          <w:tcPr>
            <w:tcW w:w="603" w:type="auto"/>
          </w:tcPr>
          <w:p w14:paraId="18C9F4F5" w14:textId="77777777" w:rsidR="005E738F" w:rsidRDefault="00000000">
            <w:pPr>
              <w:pStyle w:val="TAC6"/>
            </w:pPr>
            <w:r>
              <w:t>0.67</w:t>
            </w:r>
          </w:p>
        </w:tc>
        <w:tc>
          <w:tcPr>
            <w:tcW w:w="603" w:type="auto"/>
          </w:tcPr>
          <w:p w14:paraId="16C70FFB" w14:textId="77777777" w:rsidR="005E738F" w:rsidRDefault="00000000">
            <w:pPr>
              <w:pStyle w:val="TAC6"/>
            </w:pPr>
            <w:r>
              <w:t>c22</w:t>
            </w:r>
          </w:p>
        </w:tc>
        <w:tc>
          <w:tcPr>
            <w:tcW w:w="603" w:type="auto"/>
          </w:tcPr>
          <w:p w14:paraId="6DBCD3C4" w14:textId="77777777" w:rsidR="005E738F" w:rsidRDefault="00000000">
            <w:pPr>
              <w:pStyle w:val="TAC6"/>
            </w:pPr>
            <w:r>
              <w:t>2 x 16.4</w:t>
            </w:r>
          </w:p>
        </w:tc>
        <w:tc>
          <w:tcPr>
            <w:tcW w:w="603" w:type="auto"/>
          </w:tcPr>
          <w:p w14:paraId="00150044" w14:textId="77777777" w:rsidR="005E738F" w:rsidRDefault="00000000">
            <w:pPr>
              <w:pStyle w:val="TAC6"/>
            </w:pPr>
            <w:r>
              <w:t>4.47</w:t>
            </w:r>
          </w:p>
        </w:tc>
        <w:tc>
          <w:tcPr>
            <w:tcW w:w="603" w:type="auto"/>
          </w:tcPr>
          <w:p w14:paraId="40B7E022" w14:textId="77777777" w:rsidR="005E738F" w:rsidRDefault="00000000">
            <w:pPr>
              <w:pStyle w:val="TAC6"/>
            </w:pPr>
            <w:r>
              <w:t>0.7</w:t>
            </w:r>
          </w:p>
        </w:tc>
        <w:tc>
          <w:tcPr>
            <w:tcW w:w="603" w:type="auto"/>
          </w:tcPr>
          <w:p w14:paraId="691E515E" w14:textId="77777777" w:rsidR="005E738F" w:rsidRDefault="00000000">
            <w:pPr>
              <w:pStyle w:val="TAC6"/>
            </w:pPr>
            <w:r>
              <w:t>1.47</w:t>
            </w:r>
          </w:p>
        </w:tc>
        <w:tc>
          <w:tcPr>
            <w:tcW w:w="603" w:type="auto"/>
          </w:tcPr>
          <w:p w14:paraId="4B246288" w14:textId="77777777" w:rsidR="005E738F" w:rsidRDefault="00000000">
            <w:pPr>
              <w:pStyle w:val="TAC6"/>
            </w:pPr>
            <w:r>
              <w:t>NWT</w:t>
            </w:r>
          </w:p>
        </w:tc>
        <w:tc>
          <w:tcPr>
            <w:tcW w:w="603" w:type="auto"/>
          </w:tcPr>
          <w:p w14:paraId="4DE4DE03" w14:textId="77777777" w:rsidR="005E738F" w:rsidRDefault="00000000">
            <w:pPr>
              <w:pStyle w:val="TAC6"/>
            </w:pPr>
            <w:r>
              <w:t>PASS</w:t>
            </w:r>
          </w:p>
        </w:tc>
      </w:tr>
      <w:tr w:rsidR="005E738F" w14:paraId="01771DBF" w14:textId="77777777">
        <w:trPr>
          <w:jc w:val="center"/>
        </w:trPr>
        <w:tc>
          <w:tcPr>
            <w:tcW w:w="603" w:type="auto"/>
            <w:vMerge/>
          </w:tcPr>
          <w:p w14:paraId="2B1EE38C" w14:textId="77777777" w:rsidR="005E738F" w:rsidRDefault="005E738F"/>
        </w:tc>
        <w:tc>
          <w:tcPr>
            <w:tcW w:w="603" w:type="auto"/>
          </w:tcPr>
          <w:p w14:paraId="5B0C458E" w14:textId="77777777" w:rsidR="005E738F" w:rsidRDefault="00000000">
            <w:pPr>
              <w:pStyle w:val="TAC6"/>
            </w:pPr>
            <w:r>
              <w:t>c36</w:t>
            </w:r>
          </w:p>
        </w:tc>
        <w:tc>
          <w:tcPr>
            <w:tcW w:w="603" w:type="auto"/>
          </w:tcPr>
          <w:p w14:paraId="00D52E4F" w14:textId="77777777" w:rsidR="005E738F" w:rsidRDefault="00000000">
            <w:pPr>
              <w:pStyle w:val="TAC6"/>
            </w:pPr>
            <w:r>
              <w:t>1</w:t>
            </w:r>
          </w:p>
        </w:tc>
        <w:tc>
          <w:tcPr>
            <w:tcW w:w="603" w:type="auto"/>
          </w:tcPr>
          <w:p w14:paraId="0D5E3863" w14:textId="77777777" w:rsidR="005E738F" w:rsidRDefault="00000000">
            <w:pPr>
              <w:pStyle w:val="TAC6"/>
            </w:pPr>
            <w:r>
              <w:t>48</w:t>
            </w:r>
          </w:p>
        </w:tc>
        <w:tc>
          <w:tcPr>
            <w:tcW w:w="603" w:type="auto"/>
          </w:tcPr>
          <w:p w14:paraId="72A5DD78" w14:textId="77777777" w:rsidR="005E738F" w:rsidRDefault="00000000">
            <w:pPr>
              <w:pStyle w:val="TAC6"/>
            </w:pPr>
            <w:r>
              <w:t>On</w:t>
            </w:r>
          </w:p>
        </w:tc>
        <w:tc>
          <w:tcPr>
            <w:tcW w:w="603" w:type="auto"/>
          </w:tcPr>
          <w:p w14:paraId="602E3014" w14:textId="77777777" w:rsidR="005E738F" w:rsidRDefault="005E738F">
            <w:pPr>
              <w:pStyle w:val="TAC6"/>
            </w:pPr>
          </w:p>
        </w:tc>
        <w:tc>
          <w:tcPr>
            <w:tcW w:w="603" w:type="auto"/>
          </w:tcPr>
          <w:p w14:paraId="66F74BA6" w14:textId="77777777" w:rsidR="005E738F" w:rsidRDefault="00000000">
            <w:pPr>
              <w:pStyle w:val="TAC6"/>
            </w:pPr>
            <w:r>
              <w:t>NWT</w:t>
            </w:r>
          </w:p>
        </w:tc>
        <w:tc>
          <w:tcPr>
            <w:tcW w:w="603" w:type="auto"/>
          </w:tcPr>
          <w:p w14:paraId="381E1E16" w14:textId="77777777" w:rsidR="005E738F" w:rsidRDefault="00000000">
            <w:pPr>
              <w:pStyle w:val="TAC6"/>
            </w:pPr>
            <w:r>
              <w:t>4.54</w:t>
            </w:r>
          </w:p>
        </w:tc>
        <w:tc>
          <w:tcPr>
            <w:tcW w:w="603" w:type="auto"/>
          </w:tcPr>
          <w:p w14:paraId="7674F25A" w14:textId="77777777" w:rsidR="005E738F" w:rsidRDefault="00000000">
            <w:pPr>
              <w:pStyle w:val="TAC6"/>
            </w:pPr>
            <w:r>
              <w:t>0.65</w:t>
            </w:r>
          </w:p>
        </w:tc>
        <w:tc>
          <w:tcPr>
            <w:tcW w:w="603" w:type="auto"/>
          </w:tcPr>
          <w:p w14:paraId="7F826805" w14:textId="77777777" w:rsidR="005E738F" w:rsidRDefault="00000000">
            <w:pPr>
              <w:pStyle w:val="TAC6"/>
            </w:pPr>
            <w:r>
              <w:t>c23</w:t>
            </w:r>
          </w:p>
        </w:tc>
        <w:tc>
          <w:tcPr>
            <w:tcW w:w="603" w:type="auto"/>
          </w:tcPr>
          <w:p w14:paraId="48DD7570" w14:textId="77777777" w:rsidR="005E738F" w:rsidRDefault="00000000">
            <w:pPr>
              <w:pStyle w:val="TAC6"/>
            </w:pPr>
            <w:r>
              <w:t>2 x 24.4</w:t>
            </w:r>
          </w:p>
        </w:tc>
        <w:tc>
          <w:tcPr>
            <w:tcW w:w="603" w:type="auto"/>
          </w:tcPr>
          <w:p w14:paraId="72EF19A2" w14:textId="77777777" w:rsidR="005E738F" w:rsidRDefault="00000000">
            <w:pPr>
              <w:pStyle w:val="TAC6"/>
            </w:pPr>
            <w:r>
              <w:t>4.54</w:t>
            </w:r>
          </w:p>
        </w:tc>
        <w:tc>
          <w:tcPr>
            <w:tcW w:w="603" w:type="auto"/>
          </w:tcPr>
          <w:p w14:paraId="59B754C9" w14:textId="77777777" w:rsidR="005E738F" w:rsidRDefault="00000000">
            <w:pPr>
              <w:pStyle w:val="TAC6"/>
            </w:pPr>
            <w:r>
              <w:t>0.6</w:t>
            </w:r>
          </w:p>
        </w:tc>
        <w:tc>
          <w:tcPr>
            <w:tcW w:w="603" w:type="auto"/>
          </w:tcPr>
          <w:p w14:paraId="693C8373" w14:textId="77777777" w:rsidR="005E738F" w:rsidRDefault="00000000">
            <w:pPr>
              <w:pStyle w:val="TAC6"/>
            </w:pPr>
            <w:r>
              <w:t>0.08</w:t>
            </w:r>
          </w:p>
        </w:tc>
        <w:tc>
          <w:tcPr>
            <w:tcW w:w="603" w:type="auto"/>
          </w:tcPr>
          <w:p w14:paraId="518BCA36" w14:textId="77777777" w:rsidR="005E738F" w:rsidRDefault="00000000">
            <w:pPr>
              <w:pStyle w:val="TAC6"/>
            </w:pPr>
            <w:r>
              <w:t>NWT</w:t>
            </w:r>
          </w:p>
        </w:tc>
        <w:tc>
          <w:tcPr>
            <w:tcW w:w="603" w:type="auto"/>
          </w:tcPr>
          <w:p w14:paraId="7AD967FC" w14:textId="77777777" w:rsidR="005E738F" w:rsidRDefault="00000000">
            <w:pPr>
              <w:pStyle w:val="TAC6"/>
            </w:pPr>
            <w:r>
              <w:t>PASS</w:t>
            </w:r>
          </w:p>
        </w:tc>
      </w:tr>
      <w:tr w:rsidR="005E738F" w14:paraId="6147A3A8" w14:textId="77777777">
        <w:trPr>
          <w:jc w:val="center"/>
        </w:trPr>
        <w:tc>
          <w:tcPr>
            <w:tcW w:w="603" w:type="auto"/>
            <w:vMerge w:val="restart"/>
          </w:tcPr>
          <w:p w14:paraId="51BCCAC7" w14:textId="77777777" w:rsidR="005E738F" w:rsidRDefault="00000000">
            <w:pPr>
              <w:pStyle w:val="TAC6"/>
            </w:pPr>
            <w:r>
              <w:t>d</w:t>
            </w:r>
          </w:p>
        </w:tc>
        <w:tc>
          <w:tcPr>
            <w:tcW w:w="603" w:type="auto"/>
          </w:tcPr>
          <w:p w14:paraId="52BC1C72" w14:textId="77777777" w:rsidR="005E738F" w:rsidRDefault="00000000">
            <w:pPr>
              <w:pStyle w:val="TAC6"/>
            </w:pPr>
            <w:r>
              <w:t>c24</w:t>
            </w:r>
          </w:p>
        </w:tc>
        <w:tc>
          <w:tcPr>
            <w:tcW w:w="603" w:type="auto"/>
          </w:tcPr>
          <w:p w14:paraId="159C12CA" w14:textId="77777777" w:rsidR="005E738F" w:rsidRDefault="00000000">
            <w:pPr>
              <w:pStyle w:val="TAC6"/>
            </w:pPr>
            <w:r>
              <w:t>1</w:t>
            </w:r>
          </w:p>
        </w:tc>
        <w:tc>
          <w:tcPr>
            <w:tcW w:w="603" w:type="auto"/>
          </w:tcPr>
          <w:p w14:paraId="1F898CE7" w14:textId="77777777" w:rsidR="005E738F" w:rsidRDefault="00000000">
            <w:pPr>
              <w:pStyle w:val="TAC6"/>
            </w:pPr>
            <w:r>
              <w:t>16.4</w:t>
            </w:r>
          </w:p>
        </w:tc>
        <w:tc>
          <w:tcPr>
            <w:tcW w:w="603" w:type="auto"/>
          </w:tcPr>
          <w:p w14:paraId="7AEF3243" w14:textId="77777777" w:rsidR="005E738F" w:rsidRDefault="00000000">
            <w:pPr>
              <w:pStyle w:val="TAC6"/>
            </w:pPr>
            <w:r>
              <w:t>Off</w:t>
            </w:r>
          </w:p>
        </w:tc>
        <w:tc>
          <w:tcPr>
            <w:tcW w:w="603" w:type="auto"/>
          </w:tcPr>
          <w:p w14:paraId="456824F5" w14:textId="77777777" w:rsidR="005E738F" w:rsidRDefault="005E738F">
            <w:pPr>
              <w:pStyle w:val="TAC6"/>
            </w:pPr>
          </w:p>
        </w:tc>
        <w:tc>
          <w:tcPr>
            <w:tcW w:w="603" w:type="auto"/>
          </w:tcPr>
          <w:p w14:paraId="475EA524" w14:textId="77777777" w:rsidR="005E738F" w:rsidRDefault="00000000">
            <w:pPr>
              <w:pStyle w:val="TAC6"/>
            </w:pPr>
            <w:r>
              <w:t>NWT</w:t>
            </w:r>
          </w:p>
        </w:tc>
        <w:tc>
          <w:tcPr>
            <w:tcW w:w="603" w:type="auto"/>
          </w:tcPr>
          <w:p w14:paraId="14F243A0" w14:textId="77777777" w:rsidR="005E738F" w:rsidRDefault="00000000">
            <w:pPr>
              <w:pStyle w:val="TAC6"/>
            </w:pPr>
            <w:r>
              <w:t>3.96</w:t>
            </w:r>
          </w:p>
        </w:tc>
        <w:tc>
          <w:tcPr>
            <w:tcW w:w="603" w:type="auto"/>
          </w:tcPr>
          <w:p w14:paraId="2D191A08" w14:textId="77777777" w:rsidR="005E738F" w:rsidRDefault="00000000">
            <w:pPr>
              <w:pStyle w:val="TAC6"/>
            </w:pPr>
            <w:r>
              <w:t>0.89</w:t>
            </w:r>
          </w:p>
        </w:tc>
        <w:tc>
          <w:tcPr>
            <w:tcW w:w="603" w:type="auto"/>
          </w:tcPr>
          <w:p w14:paraId="370874A1" w14:textId="77777777" w:rsidR="005E738F" w:rsidRDefault="00000000">
            <w:pPr>
              <w:pStyle w:val="TAC6"/>
            </w:pPr>
            <w:r>
              <w:t>c11</w:t>
            </w:r>
          </w:p>
        </w:tc>
        <w:tc>
          <w:tcPr>
            <w:tcW w:w="603" w:type="auto"/>
          </w:tcPr>
          <w:p w14:paraId="5A6F2884" w14:textId="77777777" w:rsidR="005E738F" w:rsidRDefault="00000000">
            <w:pPr>
              <w:pStyle w:val="TAC6"/>
            </w:pPr>
            <w:r>
              <w:t>2 x 8.0</w:t>
            </w:r>
          </w:p>
        </w:tc>
        <w:tc>
          <w:tcPr>
            <w:tcW w:w="603" w:type="auto"/>
          </w:tcPr>
          <w:p w14:paraId="75723C99" w14:textId="77777777" w:rsidR="005E738F" w:rsidRDefault="00000000">
            <w:pPr>
              <w:pStyle w:val="TAC6"/>
            </w:pPr>
            <w:r>
              <w:t>3.19</w:t>
            </w:r>
          </w:p>
        </w:tc>
        <w:tc>
          <w:tcPr>
            <w:tcW w:w="603" w:type="auto"/>
          </w:tcPr>
          <w:p w14:paraId="3A8BA1F5" w14:textId="77777777" w:rsidR="005E738F" w:rsidRDefault="00000000">
            <w:pPr>
              <w:pStyle w:val="TAC6"/>
            </w:pPr>
            <w:r>
              <w:t>0.96</w:t>
            </w:r>
          </w:p>
        </w:tc>
        <w:tc>
          <w:tcPr>
            <w:tcW w:w="603" w:type="auto"/>
          </w:tcPr>
          <w:p w14:paraId="19D10EE5" w14:textId="77777777" w:rsidR="005E738F" w:rsidRDefault="00000000">
            <w:pPr>
              <w:pStyle w:val="TAC6"/>
            </w:pPr>
            <w:r>
              <w:t>7.79</w:t>
            </w:r>
          </w:p>
        </w:tc>
        <w:tc>
          <w:tcPr>
            <w:tcW w:w="603" w:type="auto"/>
          </w:tcPr>
          <w:p w14:paraId="04352756" w14:textId="77777777" w:rsidR="005E738F" w:rsidRDefault="00000000">
            <w:pPr>
              <w:pStyle w:val="TAC6"/>
            </w:pPr>
            <w:r>
              <w:t>BT</w:t>
            </w:r>
          </w:p>
        </w:tc>
        <w:tc>
          <w:tcPr>
            <w:tcW w:w="603" w:type="auto"/>
            <w:shd w:val="clear" w:color="auto" w:fill="ADD8E6"/>
          </w:tcPr>
          <w:p w14:paraId="0632ADF1" w14:textId="77777777" w:rsidR="005E738F" w:rsidRDefault="00000000">
            <w:pPr>
              <w:pStyle w:val="TAC6"/>
            </w:pPr>
            <w:r>
              <w:t>EXCEED</w:t>
            </w:r>
          </w:p>
        </w:tc>
      </w:tr>
      <w:tr w:rsidR="005E738F" w14:paraId="2DABAAB7" w14:textId="77777777">
        <w:trPr>
          <w:jc w:val="center"/>
        </w:trPr>
        <w:tc>
          <w:tcPr>
            <w:tcW w:w="603" w:type="auto"/>
            <w:vMerge/>
          </w:tcPr>
          <w:p w14:paraId="145E4B36" w14:textId="77777777" w:rsidR="005E738F" w:rsidRDefault="005E738F"/>
        </w:tc>
        <w:tc>
          <w:tcPr>
            <w:tcW w:w="603" w:type="auto"/>
          </w:tcPr>
          <w:p w14:paraId="00780EAB" w14:textId="77777777" w:rsidR="005E738F" w:rsidRDefault="00000000">
            <w:pPr>
              <w:pStyle w:val="TAC6"/>
            </w:pPr>
            <w:r>
              <w:t>c25</w:t>
            </w:r>
          </w:p>
        </w:tc>
        <w:tc>
          <w:tcPr>
            <w:tcW w:w="603" w:type="auto"/>
          </w:tcPr>
          <w:p w14:paraId="18D76481" w14:textId="77777777" w:rsidR="005E738F" w:rsidRDefault="00000000">
            <w:pPr>
              <w:pStyle w:val="TAC6"/>
            </w:pPr>
            <w:r>
              <w:t>1</w:t>
            </w:r>
          </w:p>
        </w:tc>
        <w:tc>
          <w:tcPr>
            <w:tcW w:w="603" w:type="auto"/>
          </w:tcPr>
          <w:p w14:paraId="1A376D0D" w14:textId="77777777" w:rsidR="005E738F" w:rsidRDefault="00000000">
            <w:pPr>
              <w:pStyle w:val="TAC6"/>
            </w:pPr>
            <w:r>
              <w:t>24.4</w:t>
            </w:r>
          </w:p>
        </w:tc>
        <w:tc>
          <w:tcPr>
            <w:tcW w:w="603" w:type="auto"/>
          </w:tcPr>
          <w:p w14:paraId="5B5F55F0" w14:textId="77777777" w:rsidR="005E738F" w:rsidRDefault="00000000">
            <w:pPr>
              <w:pStyle w:val="TAC6"/>
            </w:pPr>
            <w:r>
              <w:t>Off</w:t>
            </w:r>
          </w:p>
        </w:tc>
        <w:tc>
          <w:tcPr>
            <w:tcW w:w="603" w:type="auto"/>
          </w:tcPr>
          <w:p w14:paraId="7370C1F2" w14:textId="77777777" w:rsidR="005E738F" w:rsidRDefault="005E738F">
            <w:pPr>
              <w:pStyle w:val="TAC6"/>
            </w:pPr>
          </w:p>
        </w:tc>
        <w:tc>
          <w:tcPr>
            <w:tcW w:w="603" w:type="auto"/>
          </w:tcPr>
          <w:p w14:paraId="47CD5CB2" w14:textId="77777777" w:rsidR="005E738F" w:rsidRDefault="00000000">
            <w:pPr>
              <w:pStyle w:val="TAC6"/>
            </w:pPr>
            <w:r>
              <w:t>NWT</w:t>
            </w:r>
          </w:p>
        </w:tc>
        <w:tc>
          <w:tcPr>
            <w:tcW w:w="603" w:type="auto"/>
          </w:tcPr>
          <w:p w14:paraId="2C69F534" w14:textId="77777777" w:rsidR="005E738F" w:rsidRDefault="00000000">
            <w:pPr>
              <w:pStyle w:val="TAC6"/>
            </w:pPr>
            <w:r>
              <w:t>4.66</w:t>
            </w:r>
          </w:p>
        </w:tc>
        <w:tc>
          <w:tcPr>
            <w:tcW w:w="603" w:type="auto"/>
          </w:tcPr>
          <w:p w14:paraId="77F08BE0" w14:textId="77777777" w:rsidR="005E738F" w:rsidRDefault="00000000">
            <w:pPr>
              <w:pStyle w:val="TAC6"/>
            </w:pPr>
            <w:r>
              <w:t>0.54</w:t>
            </w:r>
          </w:p>
        </w:tc>
        <w:tc>
          <w:tcPr>
            <w:tcW w:w="603" w:type="auto"/>
          </w:tcPr>
          <w:p w14:paraId="62331539" w14:textId="77777777" w:rsidR="005E738F" w:rsidRDefault="00000000">
            <w:pPr>
              <w:pStyle w:val="TAC6"/>
            </w:pPr>
            <w:r>
              <w:t>c12</w:t>
            </w:r>
          </w:p>
        </w:tc>
        <w:tc>
          <w:tcPr>
            <w:tcW w:w="603" w:type="auto"/>
          </w:tcPr>
          <w:p w14:paraId="5CC2077E" w14:textId="77777777" w:rsidR="005E738F" w:rsidRDefault="00000000">
            <w:pPr>
              <w:pStyle w:val="TAC6"/>
            </w:pPr>
            <w:r>
              <w:t>2 x 13.2</w:t>
            </w:r>
          </w:p>
        </w:tc>
        <w:tc>
          <w:tcPr>
            <w:tcW w:w="603" w:type="auto"/>
          </w:tcPr>
          <w:p w14:paraId="1AA65A2C" w14:textId="77777777" w:rsidR="005E738F" w:rsidRDefault="00000000">
            <w:pPr>
              <w:pStyle w:val="TAC6"/>
            </w:pPr>
            <w:r>
              <w:t>4.64</w:t>
            </w:r>
          </w:p>
        </w:tc>
        <w:tc>
          <w:tcPr>
            <w:tcW w:w="603" w:type="auto"/>
          </w:tcPr>
          <w:p w14:paraId="7ADE04F3" w14:textId="77777777" w:rsidR="005E738F" w:rsidRDefault="00000000">
            <w:pPr>
              <w:pStyle w:val="TAC6"/>
            </w:pPr>
            <w:r>
              <w:t>0.55</w:t>
            </w:r>
          </w:p>
        </w:tc>
        <w:tc>
          <w:tcPr>
            <w:tcW w:w="603" w:type="auto"/>
          </w:tcPr>
          <w:p w14:paraId="3270DC9C" w14:textId="77777777" w:rsidR="005E738F" w:rsidRDefault="00000000">
            <w:pPr>
              <w:pStyle w:val="TAC6"/>
            </w:pPr>
            <w:r>
              <w:t>0.38</w:t>
            </w:r>
          </w:p>
        </w:tc>
        <w:tc>
          <w:tcPr>
            <w:tcW w:w="603" w:type="auto"/>
          </w:tcPr>
          <w:p w14:paraId="2ECC09BD" w14:textId="77777777" w:rsidR="005E738F" w:rsidRDefault="00000000">
            <w:pPr>
              <w:pStyle w:val="TAC6"/>
            </w:pPr>
            <w:r>
              <w:t>NWT</w:t>
            </w:r>
          </w:p>
        </w:tc>
        <w:tc>
          <w:tcPr>
            <w:tcW w:w="603" w:type="auto"/>
          </w:tcPr>
          <w:p w14:paraId="649E72EC" w14:textId="77777777" w:rsidR="005E738F" w:rsidRDefault="00000000">
            <w:pPr>
              <w:pStyle w:val="TAC6"/>
            </w:pPr>
            <w:r>
              <w:t>PASS</w:t>
            </w:r>
          </w:p>
        </w:tc>
      </w:tr>
      <w:tr w:rsidR="005E738F" w14:paraId="054B97E0" w14:textId="77777777">
        <w:trPr>
          <w:jc w:val="center"/>
        </w:trPr>
        <w:tc>
          <w:tcPr>
            <w:tcW w:w="603" w:type="auto"/>
            <w:vMerge/>
          </w:tcPr>
          <w:p w14:paraId="2DC1064C" w14:textId="77777777" w:rsidR="005E738F" w:rsidRDefault="005E738F"/>
        </w:tc>
        <w:tc>
          <w:tcPr>
            <w:tcW w:w="603" w:type="auto"/>
          </w:tcPr>
          <w:p w14:paraId="611B66F3" w14:textId="77777777" w:rsidR="005E738F" w:rsidRDefault="00000000">
            <w:pPr>
              <w:pStyle w:val="TAC6"/>
            </w:pPr>
            <w:r>
              <w:t>c26</w:t>
            </w:r>
          </w:p>
        </w:tc>
        <w:tc>
          <w:tcPr>
            <w:tcW w:w="603" w:type="auto"/>
          </w:tcPr>
          <w:p w14:paraId="73497435" w14:textId="77777777" w:rsidR="005E738F" w:rsidRDefault="00000000">
            <w:pPr>
              <w:pStyle w:val="TAC6"/>
            </w:pPr>
            <w:r>
              <w:t>1</w:t>
            </w:r>
          </w:p>
        </w:tc>
        <w:tc>
          <w:tcPr>
            <w:tcW w:w="603" w:type="auto"/>
          </w:tcPr>
          <w:p w14:paraId="63FBFFBA" w14:textId="77777777" w:rsidR="005E738F" w:rsidRDefault="00000000">
            <w:pPr>
              <w:pStyle w:val="TAC6"/>
            </w:pPr>
            <w:r>
              <w:t>32</w:t>
            </w:r>
          </w:p>
        </w:tc>
        <w:tc>
          <w:tcPr>
            <w:tcW w:w="603" w:type="auto"/>
          </w:tcPr>
          <w:p w14:paraId="558E60C1" w14:textId="77777777" w:rsidR="005E738F" w:rsidRDefault="00000000">
            <w:pPr>
              <w:pStyle w:val="TAC6"/>
            </w:pPr>
            <w:r>
              <w:t>Off</w:t>
            </w:r>
          </w:p>
        </w:tc>
        <w:tc>
          <w:tcPr>
            <w:tcW w:w="603" w:type="auto"/>
          </w:tcPr>
          <w:p w14:paraId="5222B251" w14:textId="77777777" w:rsidR="005E738F" w:rsidRDefault="005E738F">
            <w:pPr>
              <w:pStyle w:val="TAC6"/>
            </w:pPr>
          </w:p>
        </w:tc>
        <w:tc>
          <w:tcPr>
            <w:tcW w:w="603" w:type="auto"/>
          </w:tcPr>
          <w:p w14:paraId="181F9DFA" w14:textId="77777777" w:rsidR="005E738F" w:rsidRDefault="00000000">
            <w:pPr>
              <w:pStyle w:val="TAC6"/>
            </w:pPr>
            <w:r>
              <w:t>NWT</w:t>
            </w:r>
          </w:p>
        </w:tc>
        <w:tc>
          <w:tcPr>
            <w:tcW w:w="603" w:type="auto"/>
          </w:tcPr>
          <w:p w14:paraId="0FFC3D6A" w14:textId="77777777" w:rsidR="005E738F" w:rsidRDefault="00000000">
            <w:pPr>
              <w:pStyle w:val="TAC6"/>
            </w:pPr>
            <w:r>
              <w:t>4.7</w:t>
            </w:r>
          </w:p>
        </w:tc>
        <w:tc>
          <w:tcPr>
            <w:tcW w:w="603" w:type="auto"/>
          </w:tcPr>
          <w:p w14:paraId="5ACCCAD2" w14:textId="77777777" w:rsidR="005E738F" w:rsidRDefault="00000000">
            <w:pPr>
              <w:pStyle w:val="TAC6"/>
            </w:pPr>
            <w:r>
              <w:t>0.52</w:t>
            </w:r>
          </w:p>
        </w:tc>
        <w:tc>
          <w:tcPr>
            <w:tcW w:w="603" w:type="auto"/>
          </w:tcPr>
          <w:p w14:paraId="7D8DC6C8" w14:textId="77777777" w:rsidR="005E738F" w:rsidRDefault="00000000">
            <w:pPr>
              <w:pStyle w:val="TAC6"/>
            </w:pPr>
            <w:r>
              <w:t>c13</w:t>
            </w:r>
          </w:p>
        </w:tc>
        <w:tc>
          <w:tcPr>
            <w:tcW w:w="603" w:type="auto"/>
          </w:tcPr>
          <w:p w14:paraId="430FE775" w14:textId="77777777" w:rsidR="005E738F" w:rsidRDefault="00000000">
            <w:pPr>
              <w:pStyle w:val="TAC6"/>
            </w:pPr>
            <w:r>
              <w:t>2 x 16.4</w:t>
            </w:r>
          </w:p>
        </w:tc>
        <w:tc>
          <w:tcPr>
            <w:tcW w:w="603" w:type="auto"/>
          </w:tcPr>
          <w:p w14:paraId="542F56A2" w14:textId="77777777" w:rsidR="005E738F" w:rsidRDefault="00000000">
            <w:pPr>
              <w:pStyle w:val="TAC6"/>
            </w:pPr>
            <w:r>
              <w:t>4.63</w:t>
            </w:r>
          </w:p>
        </w:tc>
        <w:tc>
          <w:tcPr>
            <w:tcW w:w="603" w:type="auto"/>
          </w:tcPr>
          <w:p w14:paraId="371B6A9B" w14:textId="77777777" w:rsidR="005E738F" w:rsidRDefault="00000000">
            <w:pPr>
              <w:pStyle w:val="TAC6"/>
            </w:pPr>
            <w:r>
              <w:t>0.59</w:t>
            </w:r>
          </w:p>
        </w:tc>
        <w:tc>
          <w:tcPr>
            <w:tcW w:w="603" w:type="auto"/>
          </w:tcPr>
          <w:p w14:paraId="31D58969" w14:textId="77777777" w:rsidR="005E738F" w:rsidRDefault="00000000">
            <w:pPr>
              <w:pStyle w:val="TAC6"/>
            </w:pPr>
            <w:r>
              <w:t>1.23</w:t>
            </w:r>
          </w:p>
        </w:tc>
        <w:tc>
          <w:tcPr>
            <w:tcW w:w="603" w:type="auto"/>
          </w:tcPr>
          <w:p w14:paraId="68055776" w14:textId="77777777" w:rsidR="005E738F" w:rsidRDefault="00000000">
            <w:pPr>
              <w:pStyle w:val="TAC6"/>
            </w:pPr>
            <w:r>
              <w:t>NWT</w:t>
            </w:r>
          </w:p>
        </w:tc>
        <w:tc>
          <w:tcPr>
            <w:tcW w:w="603" w:type="auto"/>
          </w:tcPr>
          <w:p w14:paraId="2FF92D4C" w14:textId="77777777" w:rsidR="005E738F" w:rsidRDefault="00000000">
            <w:pPr>
              <w:pStyle w:val="TAC6"/>
            </w:pPr>
            <w:r>
              <w:t>PASS</w:t>
            </w:r>
          </w:p>
        </w:tc>
      </w:tr>
      <w:tr w:rsidR="005E738F" w14:paraId="2831FEA6" w14:textId="77777777">
        <w:trPr>
          <w:jc w:val="center"/>
        </w:trPr>
        <w:tc>
          <w:tcPr>
            <w:tcW w:w="603" w:type="auto"/>
            <w:vMerge/>
          </w:tcPr>
          <w:p w14:paraId="400E28FE" w14:textId="77777777" w:rsidR="005E738F" w:rsidRDefault="005E738F"/>
        </w:tc>
        <w:tc>
          <w:tcPr>
            <w:tcW w:w="603" w:type="auto"/>
          </w:tcPr>
          <w:p w14:paraId="7A477016" w14:textId="77777777" w:rsidR="005E738F" w:rsidRDefault="00000000">
            <w:pPr>
              <w:pStyle w:val="TAC6"/>
            </w:pPr>
            <w:r>
              <w:t>c27</w:t>
            </w:r>
          </w:p>
        </w:tc>
        <w:tc>
          <w:tcPr>
            <w:tcW w:w="603" w:type="auto"/>
          </w:tcPr>
          <w:p w14:paraId="21A3F7B3" w14:textId="77777777" w:rsidR="005E738F" w:rsidRDefault="00000000">
            <w:pPr>
              <w:pStyle w:val="TAC6"/>
            </w:pPr>
            <w:r>
              <w:t>1</w:t>
            </w:r>
          </w:p>
        </w:tc>
        <w:tc>
          <w:tcPr>
            <w:tcW w:w="603" w:type="auto"/>
          </w:tcPr>
          <w:p w14:paraId="2A6263AC" w14:textId="77777777" w:rsidR="005E738F" w:rsidRDefault="00000000">
            <w:pPr>
              <w:pStyle w:val="TAC6"/>
            </w:pPr>
            <w:r>
              <w:t>48</w:t>
            </w:r>
          </w:p>
        </w:tc>
        <w:tc>
          <w:tcPr>
            <w:tcW w:w="603" w:type="auto"/>
          </w:tcPr>
          <w:p w14:paraId="1B968891" w14:textId="77777777" w:rsidR="005E738F" w:rsidRDefault="00000000">
            <w:pPr>
              <w:pStyle w:val="TAC6"/>
            </w:pPr>
            <w:r>
              <w:t>Off</w:t>
            </w:r>
          </w:p>
        </w:tc>
        <w:tc>
          <w:tcPr>
            <w:tcW w:w="603" w:type="auto"/>
          </w:tcPr>
          <w:p w14:paraId="7901D64C" w14:textId="77777777" w:rsidR="005E738F" w:rsidRDefault="005E738F">
            <w:pPr>
              <w:pStyle w:val="TAC6"/>
            </w:pPr>
          </w:p>
        </w:tc>
        <w:tc>
          <w:tcPr>
            <w:tcW w:w="603" w:type="auto"/>
          </w:tcPr>
          <w:p w14:paraId="56872795" w14:textId="77777777" w:rsidR="005E738F" w:rsidRDefault="00000000">
            <w:pPr>
              <w:pStyle w:val="TAC6"/>
            </w:pPr>
            <w:r>
              <w:t>NWT</w:t>
            </w:r>
          </w:p>
        </w:tc>
        <w:tc>
          <w:tcPr>
            <w:tcW w:w="603" w:type="auto"/>
          </w:tcPr>
          <w:p w14:paraId="1A065047" w14:textId="77777777" w:rsidR="005E738F" w:rsidRDefault="00000000">
            <w:pPr>
              <w:pStyle w:val="TAC6"/>
            </w:pPr>
            <w:r>
              <w:t>4.7</w:t>
            </w:r>
          </w:p>
        </w:tc>
        <w:tc>
          <w:tcPr>
            <w:tcW w:w="603" w:type="auto"/>
          </w:tcPr>
          <w:p w14:paraId="7F4282C4" w14:textId="77777777" w:rsidR="005E738F" w:rsidRDefault="00000000">
            <w:pPr>
              <w:pStyle w:val="TAC6"/>
            </w:pPr>
            <w:r>
              <w:t>0.51</w:t>
            </w:r>
          </w:p>
        </w:tc>
        <w:tc>
          <w:tcPr>
            <w:tcW w:w="603" w:type="auto"/>
          </w:tcPr>
          <w:p w14:paraId="359F8447" w14:textId="77777777" w:rsidR="005E738F" w:rsidRDefault="00000000">
            <w:pPr>
              <w:pStyle w:val="TAC6"/>
            </w:pPr>
            <w:r>
              <w:t>c14</w:t>
            </w:r>
          </w:p>
        </w:tc>
        <w:tc>
          <w:tcPr>
            <w:tcW w:w="603" w:type="auto"/>
          </w:tcPr>
          <w:p w14:paraId="43A260FF" w14:textId="77777777" w:rsidR="005E738F" w:rsidRDefault="00000000">
            <w:pPr>
              <w:pStyle w:val="TAC6"/>
            </w:pPr>
            <w:r>
              <w:t>2 x 24.4</w:t>
            </w:r>
          </w:p>
        </w:tc>
        <w:tc>
          <w:tcPr>
            <w:tcW w:w="603" w:type="auto"/>
          </w:tcPr>
          <w:p w14:paraId="4770023C" w14:textId="77777777" w:rsidR="005E738F" w:rsidRDefault="00000000">
            <w:pPr>
              <w:pStyle w:val="TAC6"/>
            </w:pPr>
            <w:r>
              <w:t>4.76</w:t>
            </w:r>
          </w:p>
        </w:tc>
        <w:tc>
          <w:tcPr>
            <w:tcW w:w="603" w:type="auto"/>
          </w:tcPr>
          <w:p w14:paraId="2F128B58" w14:textId="77777777" w:rsidR="005E738F" w:rsidRDefault="00000000">
            <w:pPr>
              <w:pStyle w:val="TAC6"/>
            </w:pPr>
            <w:r>
              <w:t>0.44</w:t>
            </w:r>
          </w:p>
        </w:tc>
        <w:tc>
          <w:tcPr>
            <w:tcW w:w="603" w:type="auto"/>
          </w:tcPr>
          <w:p w14:paraId="757876BF" w14:textId="77777777" w:rsidR="005E738F" w:rsidRDefault="00000000">
            <w:pPr>
              <w:pStyle w:val="TAC6"/>
            </w:pPr>
            <w:r>
              <w:t>-1.12</w:t>
            </w:r>
          </w:p>
        </w:tc>
        <w:tc>
          <w:tcPr>
            <w:tcW w:w="603" w:type="auto"/>
          </w:tcPr>
          <w:p w14:paraId="29707E0A" w14:textId="77777777" w:rsidR="005E738F" w:rsidRDefault="00000000">
            <w:pPr>
              <w:pStyle w:val="TAC6"/>
            </w:pPr>
            <w:r>
              <w:t>NWT</w:t>
            </w:r>
          </w:p>
        </w:tc>
        <w:tc>
          <w:tcPr>
            <w:tcW w:w="603" w:type="auto"/>
          </w:tcPr>
          <w:p w14:paraId="5BA01AD3" w14:textId="77777777" w:rsidR="005E738F" w:rsidRDefault="00000000">
            <w:pPr>
              <w:pStyle w:val="TAC6"/>
            </w:pPr>
            <w:r>
              <w:t>PASS</w:t>
            </w:r>
          </w:p>
        </w:tc>
      </w:tr>
      <w:tr w:rsidR="005E738F" w14:paraId="12FF5AE1" w14:textId="77777777">
        <w:trPr>
          <w:jc w:val="center"/>
        </w:trPr>
        <w:tc>
          <w:tcPr>
            <w:tcW w:w="603" w:type="auto"/>
            <w:vMerge/>
          </w:tcPr>
          <w:p w14:paraId="2102F2A9" w14:textId="77777777" w:rsidR="005E738F" w:rsidRDefault="005E738F"/>
        </w:tc>
        <w:tc>
          <w:tcPr>
            <w:tcW w:w="603" w:type="auto"/>
          </w:tcPr>
          <w:p w14:paraId="0923F465" w14:textId="77777777" w:rsidR="005E738F" w:rsidRDefault="00000000">
            <w:pPr>
              <w:pStyle w:val="TAC6"/>
            </w:pPr>
            <w:r>
              <w:t>c28</w:t>
            </w:r>
          </w:p>
        </w:tc>
        <w:tc>
          <w:tcPr>
            <w:tcW w:w="603" w:type="auto"/>
          </w:tcPr>
          <w:p w14:paraId="4363869B" w14:textId="77777777" w:rsidR="005E738F" w:rsidRDefault="00000000">
            <w:pPr>
              <w:pStyle w:val="TAC6"/>
            </w:pPr>
            <w:r>
              <w:t>1</w:t>
            </w:r>
          </w:p>
        </w:tc>
        <w:tc>
          <w:tcPr>
            <w:tcW w:w="603" w:type="auto"/>
          </w:tcPr>
          <w:p w14:paraId="5C2FBFD3" w14:textId="77777777" w:rsidR="005E738F" w:rsidRDefault="00000000">
            <w:pPr>
              <w:pStyle w:val="TAC6"/>
            </w:pPr>
            <w:r>
              <w:t>64</w:t>
            </w:r>
          </w:p>
        </w:tc>
        <w:tc>
          <w:tcPr>
            <w:tcW w:w="603" w:type="auto"/>
          </w:tcPr>
          <w:p w14:paraId="2EDEE17D" w14:textId="77777777" w:rsidR="005E738F" w:rsidRDefault="00000000">
            <w:pPr>
              <w:pStyle w:val="TAC6"/>
            </w:pPr>
            <w:r>
              <w:t>Off</w:t>
            </w:r>
          </w:p>
        </w:tc>
        <w:tc>
          <w:tcPr>
            <w:tcW w:w="603" w:type="auto"/>
          </w:tcPr>
          <w:p w14:paraId="377D381A" w14:textId="77777777" w:rsidR="005E738F" w:rsidRDefault="005E738F">
            <w:pPr>
              <w:pStyle w:val="TAC6"/>
            </w:pPr>
          </w:p>
        </w:tc>
        <w:tc>
          <w:tcPr>
            <w:tcW w:w="603" w:type="auto"/>
          </w:tcPr>
          <w:p w14:paraId="59DE000E" w14:textId="77777777" w:rsidR="005E738F" w:rsidRDefault="00000000">
            <w:pPr>
              <w:pStyle w:val="TAC6"/>
            </w:pPr>
            <w:r>
              <w:t>NWT</w:t>
            </w:r>
          </w:p>
        </w:tc>
        <w:tc>
          <w:tcPr>
            <w:tcW w:w="603" w:type="auto"/>
          </w:tcPr>
          <w:p w14:paraId="34B50549" w14:textId="77777777" w:rsidR="005E738F" w:rsidRDefault="00000000">
            <w:pPr>
              <w:pStyle w:val="TAC6"/>
            </w:pPr>
            <w:r>
              <w:t>4.74</w:t>
            </w:r>
          </w:p>
        </w:tc>
        <w:tc>
          <w:tcPr>
            <w:tcW w:w="603" w:type="auto"/>
          </w:tcPr>
          <w:p w14:paraId="1F988016" w14:textId="77777777" w:rsidR="005E738F" w:rsidRDefault="00000000">
            <w:pPr>
              <w:pStyle w:val="TAC6"/>
            </w:pPr>
            <w:r>
              <w:t>0.49</w:t>
            </w:r>
          </w:p>
        </w:tc>
        <w:tc>
          <w:tcPr>
            <w:tcW w:w="603" w:type="auto"/>
          </w:tcPr>
          <w:p w14:paraId="3876992B" w14:textId="77777777" w:rsidR="005E738F" w:rsidRDefault="00000000">
            <w:pPr>
              <w:pStyle w:val="TAC6"/>
            </w:pPr>
            <w:r>
              <w:t>c15</w:t>
            </w:r>
          </w:p>
        </w:tc>
        <w:tc>
          <w:tcPr>
            <w:tcW w:w="603" w:type="auto"/>
          </w:tcPr>
          <w:p w14:paraId="38DEE3E8" w14:textId="77777777" w:rsidR="005E738F" w:rsidRDefault="00000000">
            <w:pPr>
              <w:pStyle w:val="TAC6"/>
            </w:pPr>
            <w:r>
              <w:t>2 x 32</w:t>
            </w:r>
          </w:p>
        </w:tc>
        <w:tc>
          <w:tcPr>
            <w:tcW w:w="603" w:type="auto"/>
          </w:tcPr>
          <w:p w14:paraId="59DA1A97" w14:textId="77777777" w:rsidR="005E738F" w:rsidRDefault="00000000">
            <w:pPr>
              <w:pStyle w:val="TAC6"/>
            </w:pPr>
            <w:r>
              <w:t>4.71</w:t>
            </w:r>
          </w:p>
        </w:tc>
        <w:tc>
          <w:tcPr>
            <w:tcW w:w="603" w:type="auto"/>
          </w:tcPr>
          <w:p w14:paraId="1F3AEE7F" w14:textId="77777777" w:rsidR="005E738F" w:rsidRDefault="00000000">
            <w:pPr>
              <w:pStyle w:val="TAC6"/>
            </w:pPr>
            <w:r>
              <w:t>0.49</w:t>
            </w:r>
          </w:p>
        </w:tc>
        <w:tc>
          <w:tcPr>
            <w:tcW w:w="603" w:type="auto"/>
          </w:tcPr>
          <w:p w14:paraId="32DC373C" w14:textId="77777777" w:rsidR="005E738F" w:rsidRDefault="00000000">
            <w:pPr>
              <w:pStyle w:val="TAC6"/>
            </w:pPr>
            <w:r>
              <w:t>0.54</w:t>
            </w:r>
          </w:p>
        </w:tc>
        <w:tc>
          <w:tcPr>
            <w:tcW w:w="603" w:type="auto"/>
          </w:tcPr>
          <w:p w14:paraId="453FBC02" w14:textId="77777777" w:rsidR="005E738F" w:rsidRDefault="00000000">
            <w:pPr>
              <w:pStyle w:val="TAC6"/>
            </w:pPr>
            <w:r>
              <w:t>NWT</w:t>
            </w:r>
          </w:p>
        </w:tc>
        <w:tc>
          <w:tcPr>
            <w:tcW w:w="603" w:type="auto"/>
          </w:tcPr>
          <w:p w14:paraId="391C6FF2" w14:textId="77777777" w:rsidR="005E738F" w:rsidRDefault="00000000">
            <w:pPr>
              <w:pStyle w:val="TAC6"/>
            </w:pPr>
            <w:r>
              <w:t>PASS</w:t>
            </w:r>
          </w:p>
        </w:tc>
      </w:tr>
      <w:tr w:rsidR="005E738F" w14:paraId="13982E44" w14:textId="77777777">
        <w:trPr>
          <w:jc w:val="center"/>
        </w:trPr>
        <w:tc>
          <w:tcPr>
            <w:tcW w:w="603" w:type="auto"/>
            <w:vMerge/>
          </w:tcPr>
          <w:p w14:paraId="694E138C" w14:textId="77777777" w:rsidR="005E738F" w:rsidRDefault="005E738F"/>
        </w:tc>
        <w:tc>
          <w:tcPr>
            <w:tcW w:w="603" w:type="auto"/>
          </w:tcPr>
          <w:p w14:paraId="7350C955" w14:textId="77777777" w:rsidR="005E738F" w:rsidRDefault="00000000">
            <w:pPr>
              <w:pStyle w:val="TAC6"/>
            </w:pPr>
            <w:r>
              <w:t>c29</w:t>
            </w:r>
          </w:p>
        </w:tc>
        <w:tc>
          <w:tcPr>
            <w:tcW w:w="603" w:type="auto"/>
          </w:tcPr>
          <w:p w14:paraId="7D48BC29" w14:textId="77777777" w:rsidR="005E738F" w:rsidRDefault="00000000">
            <w:pPr>
              <w:pStyle w:val="TAC6"/>
            </w:pPr>
            <w:r>
              <w:t>1</w:t>
            </w:r>
          </w:p>
        </w:tc>
        <w:tc>
          <w:tcPr>
            <w:tcW w:w="603" w:type="auto"/>
          </w:tcPr>
          <w:p w14:paraId="6A675B84" w14:textId="77777777" w:rsidR="005E738F" w:rsidRDefault="00000000">
            <w:pPr>
              <w:pStyle w:val="TAC6"/>
            </w:pPr>
            <w:r>
              <w:t>16.4</w:t>
            </w:r>
          </w:p>
        </w:tc>
        <w:tc>
          <w:tcPr>
            <w:tcW w:w="603" w:type="auto"/>
          </w:tcPr>
          <w:p w14:paraId="1A2EC314" w14:textId="77777777" w:rsidR="005E738F" w:rsidRDefault="00000000">
            <w:pPr>
              <w:pStyle w:val="TAC6"/>
            </w:pPr>
            <w:r>
              <w:t>Off</w:t>
            </w:r>
          </w:p>
        </w:tc>
        <w:tc>
          <w:tcPr>
            <w:tcW w:w="603" w:type="auto"/>
          </w:tcPr>
          <w:p w14:paraId="0EFE8DDE" w14:textId="77777777" w:rsidR="005E738F" w:rsidRDefault="00000000">
            <w:pPr>
              <w:pStyle w:val="TAC6"/>
            </w:pPr>
            <w:r>
              <w:t>5%</w:t>
            </w:r>
          </w:p>
        </w:tc>
        <w:tc>
          <w:tcPr>
            <w:tcW w:w="603" w:type="auto"/>
          </w:tcPr>
          <w:p w14:paraId="56952895" w14:textId="77777777" w:rsidR="005E738F" w:rsidRDefault="00000000">
            <w:pPr>
              <w:pStyle w:val="TAC6"/>
            </w:pPr>
            <w:r>
              <w:t>NWT</w:t>
            </w:r>
          </w:p>
        </w:tc>
        <w:tc>
          <w:tcPr>
            <w:tcW w:w="603" w:type="auto"/>
          </w:tcPr>
          <w:p w14:paraId="3342B90B" w14:textId="77777777" w:rsidR="005E738F" w:rsidRDefault="00000000">
            <w:pPr>
              <w:pStyle w:val="TAC6"/>
            </w:pPr>
            <w:r>
              <w:t>3.47</w:t>
            </w:r>
          </w:p>
        </w:tc>
        <w:tc>
          <w:tcPr>
            <w:tcW w:w="603" w:type="auto"/>
          </w:tcPr>
          <w:p w14:paraId="21C19777" w14:textId="77777777" w:rsidR="005E738F" w:rsidRDefault="00000000">
            <w:pPr>
              <w:pStyle w:val="TAC6"/>
            </w:pPr>
            <w:r>
              <w:t>0.97</w:t>
            </w:r>
          </w:p>
        </w:tc>
        <w:tc>
          <w:tcPr>
            <w:tcW w:w="603" w:type="auto"/>
          </w:tcPr>
          <w:p w14:paraId="1ADC7A1D" w14:textId="77777777" w:rsidR="005E738F" w:rsidRDefault="00000000">
            <w:pPr>
              <w:pStyle w:val="TAC6"/>
            </w:pPr>
            <w:r>
              <w:t>c16</w:t>
            </w:r>
          </w:p>
        </w:tc>
        <w:tc>
          <w:tcPr>
            <w:tcW w:w="603" w:type="auto"/>
          </w:tcPr>
          <w:p w14:paraId="174561C3" w14:textId="77777777" w:rsidR="005E738F" w:rsidRDefault="00000000">
            <w:pPr>
              <w:pStyle w:val="TAC6"/>
            </w:pPr>
            <w:r>
              <w:t>2 x 8.0</w:t>
            </w:r>
          </w:p>
        </w:tc>
        <w:tc>
          <w:tcPr>
            <w:tcW w:w="603" w:type="auto"/>
          </w:tcPr>
          <w:p w14:paraId="5BC4244B" w14:textId="77777777" w:rsidR="005E738F" w:rsidRDefault="00000000">
            <w:pPr>
              <w:pStyle w:val="TAC6"/>
            </w:pPr>
            <w:r>
              <w:t>2.89</w:t>
            </w:r>
          </w:p>
        </w:tc>
        <w:tc>
          <w:tcPr>
            <w:tcW w:w="603" w:type="auto"/>
          </w:tcPr>
          <w:p w14:paraId="0EB142C4" w14:textId="77777777" w:rsidR="005E738F" w:rsidRDefault="00000000">
            <w:pPr>
              <w:pStyle w:val="TAC6"/>
            </w:pPr>
            <w:r>
              <w:t>1.1</w:t>
            </w:r>
          </w:p>
        </w:tc>
        <w:tc>
          <w:tcPr>
            <w:tcW w:w="603" w:type="auto"/>
          </w:tcPr>
          <w:p w14:paraId="415B13CC" w14:textId="77777777" w:rsidR="005E738F" w:rsidRDefault="00000000">
            <w:pPr>
              <w:pStyle w:val="TAC6"/>
            </w:pPr>
            <w:r>
              <w:t>5.34</w:t>
            </w:r>
          </w:p>
        </w:tc>
        <w:tc>
          <w:tcPr>
            <w:tcW w:w="603" w:type="auto"/>
          </w:tcPr>
          <w:p w14:paraId="5E135498" w14:textId="77777777" w:rsidR="005E738F" w:rsidRDefault="00000000">
            <w:pPr>
              <w:pStyle w:val="TAC6"/>
            </w:pPr>
            <w:r>
              <w:t>BT</w:t>
            </w:r>
          </w:p>
        </w:tc>
        <w:tc>
          <w:tcPr>
            <w:tcW w:w="603" w:type="auto"/>
            <w:shd w:val="clear" w:color="auto" w:fill="ADD8E6"/>
          </w:tcPr>
          <w:p w14:paraId="26A1431B" w14:textId="77777777" w:rsidR="005E738F" w:rsidRDefault="00000000">
            <w:pPr>
              <w:pStyle w:val="TAC6"/>
            </w:pPr>
            <w:r>
              <w:t>EXCEED</w:t>
            </w:r>
          </w:p>
        </w:tc>
      </w:tr>
      <w:tr w:rsidR="005E738F" w14:paraId="3D083868" w14:textId="77777777">
        <w:trPr>
          <w:jc w:val="center"/>
        </w:trPr>
        <w:tc>
          <w:tcPr>
            <w:tcW w:w="603" w:type="auto"/>
            <w:vMerge/>
          </w:tcPr>
          <w:p w14:paraId="503396CE" w14:textId="77777777" w:rsidR="005E738F" w:rsidRDefault="005E738F"/>
        </w:tc>
        <w:tc>
          <w:tcPr>
            <w:tcW w:w="603" w:type="auto"/>
          </w:tcPr>
          <w:p w14:paraId="662D4E33" w14:textId="77777777" w:rsidR="005E738F" w:rsidRDefault="00000000">
            <w:pPr>
              <w:pStyle w:val="TAC6"/>
            </w:pPr>
            <w:r>
              <w:t>c30</w:t>
            </w:r>
          </w:p>
        </w:tc>
        <w:tc>
          <w:tcPr>
            <w:tcW w:w="603" w:type="auto"/>
          </w:tcPr>
          <w:p w14:paraId="731DF3E9" w14:textId="77777777" w:rsidR="005E738F" w:rsidRDefault="00000000">
            <w:pPr>
              <w:pStyle w:val="TAC6"/>
            </w:pPr>
            <w:r>
              <w:t>1</w:t>
            </w:r>
          </w:p>
        </w:tc>
        <w:tc>
          <w:tcPr>
            <w:tcW w:w="603" w:type="auto"/>
          </w:tcPr>
          <w:p w14:paraId="5F23155F" w14:textId="77777777" w:rsidR="005E738F" w:rsidRDefault="00000000">
            <w:pPr>
              <w:pStyle w:val="TAC6"/>
            </w:pPr>
            <w:r>
              <w:t>24.4</w:t>
            </w:r>
          </w:p>
        </w:tc>
        <w:tc>
          <w:tcPr>
            <w:tcW w:w="603" w:type="auto"/>
          </w:tcPr>
          <w:p w14:paraId="5FF7D4B9" w14:textId="77777777" w:rsidR="005E738F" w:rsidRDefault="00000000">
            <w:pPr>
              <w:pStyle w:val="TAC6"/>
            </w:pPr>
            <w:r>
              <w:t>Off</w:t>
            </w:r>
          </w:p>
        </w:tc>
        <w:tc>
          <w:tcPr>
            <w:tcW w:w="603" w:type="auto"/>
          </w:tcPr>
          <w:p w14:paraId="41A896AC" w14:textId="77777777" w:rsidR="005E738F" w:rsidRDefault="00000000">
            <w:pPr>
              <w:pStyle w:val="TAC6"/>
            </w:pPr>
            <w:r>
              <w:t>5%</w:t>
            </w:r>
          </w:p>
        </w:tc>
        <w:tc>
          <w:tcPr>
            <w:tcW w:w="603" w:type="auto"/>
          </w:tcPr>
          <w:p w14:paraId="7BA919AD" w14:textId="77777777" w:rsidR="005E738F" w:rsidRDefault="00000000">
            <w:pPr>
              <w:pStyle w:val="TAC6"/>
            </w:pPr>
            <w:r>
              <w:t>NWT</w:t>
            </w:r>
          </w:p>
        </w:tc>
        <w:tc>
          <w:tcPr>
            <w:tcW w:w="603" w:type="auto"/>
          </w:tcPr>
          <w:p w14:paraId="214AEFD8" w14:textId="77777777" w:rsidR="005E738F" w:rsidRDefault="00000000">
            <w:pPr>
              <w:pStyle w:val="TAC6"/>
            </w:pPr>
            <w:r>
              <w:t>4.26</w:t>
            </w:r>
          </w:p>
        </w:tc>
        <w:tc>
          <w:tcPr>
            <w:tcW w:w="603" w:type="auto"/>
          </w:tcPr>
          <w:p w14:paraId="52DFFDD2" w14:textId="77777777" w:rsidR="005E738F" w:rsidRDefault="00000000">
            <w:pPr>
              <w:pStyle w:val="TAC6"/>
            </w:pPr>
            <w:r>
              <w:t>0.81</w:t>
            </w:r>
          </w:p>
        </w:tc>
        <w:tc>
          <w:tcPr>
            <w:tcW w:w="603" w:type="auto"/>
          </w:tcPr>
          <w:p w14:paraId="76193EA6" w14:textId="77777777" w:rsidR="005E738F" w:rsidRDefault="00000000">
            <w:pPr>
              <w:pStyle w:val="TAC6"/>
            </w:pPr>
            <w:r>
              <w:t>c17</w:t>
            </w:r>
          </w:p>
        </w:tc>
        <w:tc>
          <w:tcPr>
            <w:tcW w:w="603" w:type="auto"/>
          </w:tcPr>
          <w:p w14:paraId="41854C95" w14:textId="77777777" w:rsidR="005E738F" w:rsidRDefault="00000000">
            <w:pPr>
              <w:pStyle w:val="TAC6"/>
            </w:pPr>
            <w:r>
              <w:t>2 x 13.2</w:t>
            </w:r>
          </w:p>
        </w:tc>
        <w:tc>
          <w:tcPr>
            <w:tcW w:w="603" w:type="auto"/>
          </w:tcPr>
          <w:p w14:paraId="31D7C7B9" w14:textId="77777777" w:rsidR="005E738F" w:rsidRDefault="00000000">
            <w:pPr>
              <w:pStyle w:val="TAC6"/>
            </w:pPr>
            <w:r>
              <w:t>4.23</w:t>
            </w:r>
          </w:p>
        </w:tc>
        <w:tc>
          <w:tcPr>
            <w:tcW w:w="603" w:type="auto"/>
          </w:tcPr>
          <w:p w14:paraId="3E15C4A5" w14:textId="77777777" w:rsidR="005E738F" w:rsidRDefault="00000000">
            <w:pPr>
              <w:pStyle w:val="TAC6"/>
            </w:pPr>
            <w:r>
              <w:t>0.83</w:t>
            </w:r>
          </w:p>
        </w:tc>
        <w:tc>
          <w:tcPr>
            <w:tcW w:w="603" w:type="auto"/>
          </w:tcPr>
          <w:p w14:paraId="6425CFDF" w14:textId="77777777" w:rsidR="005E738F" w:rsidRDefault="00000000">
            <w:pPr>
              <w:pStyle w:val="TAC6"/>
            </w:pPr>
            <w:r>
              <w:t>0.27</w:t>
            </w:r>
          </w:p>
        </w:tc>
        <w:tc>
          <w:tcPr>
            <w:tcW w:w="603" w:type="auto"/>
          </w:tcPr>
          <w:p w14:paraId="19A4875D" w14:textId="77777777" w:rsidR="005E738F" w:rsidRDefault="00000000">
            <w:pPr>
              <w:pStyle w:val="TAC6"/>
            </w:pPr>
            <w:r>
              <w:t>NWT</w:t>
            </w:r>
          </w:p>
        </w:tc>
        <w:tc>
          <w:tcPr>
            <w:tcW w:w="603" w:type="auto"/>
          </w:tcPr>
          <w:p w14:paraId="57E9BD18" w14:textId="77777777" w:rsidR="005E738F" w:rsidRDefault="00000000">
            <w:pPr>
              <w:pStyle w:val="TAC6"/>
            </w:pPr>
            <w:r>
              <w:t>PASS</w:t>
            </w:r>
          </w:p>
        </w:tc>
      </w:tr>
      <w:tr w:rsidR="005E738F" w14:paraId="68BD90F0" w14:textId="77777777">
        <w:trPr>
          <w:jc w:val="center"/>
        </w:trPr>
        <w:tc>
          <w:tcPr>
            <w:tcW w:w="603" w:type="auto"/>
            <w:vMerge/>
          </w:tcPr>
          <w:p w14:paraId="7F68BCD4" w14:textId="77777777" w:rsidR="005E738F" w:rsidRDefault="005E738F"/>
        </w:tc>
        <w:tc>
          <w:tcPr>
            <w:tcW w:w="603" w:type="auto"/>
          </w:tcPr>
          <w:p w14:paraId="7021030E" w14:textId="77777777" w:rsidR="005E738F" w:rsidRDefault="00000000">
            <w:pPr>
              <w:pStyle w:val="TAC6"/>
            </w:pPr>
            <w:r>
              <w:t>c31</w:t>
            </w:r>
          </w:p>
        </w:tc>
        <w:tc>
          <w:tcPr>
            <w:tcW w:w="603" w:type="auto"/>
          </w:tcPr>
          <w:p w14:paraId="3D7F1B9C" w14:textId="77777777" w:rsidR="005E738F" w:rsidRDefault="00000000">
            <w:pPr>
              <w:pStyle w:val="TAC6"/>
            </w:pPr>
            <w:r>
              <w:t>1</w:t>
            </w:r>
          </w:p>
        </w:tc>
        <w:tc>
          <w:tcPr>
            <w:tcW w:w="603" w:type="auto"/>
          </w:tcPr>
          <w:p w14:paraId="5052FC53" w14:textId="77777777" w:rsidR="005E738F" w:rsidRDefault="00000000">
            <w:pPr>
              <w:pStyle w:val="TAC6"/>
            </w:pPr>
            <w:r>
              <w:t>32</w:t>
            </w:r>
          </w:p>
        </w:tc>
        <w:tc>
          <w:tcPr>
            <w:tcW w:w="603" w:type="auto"/>
          </w:tcPr>
          <w:p w14:paraId="1AA6CF07" w14:textId="77777777" w:rsidR="005E738F" w:rsidRDefault="00000000">
            <w:pPr>
              <w:pStyle w:val="TAC6"/>
            </w:pPr>
            <w:r>
              <w:t>Off</w:t>
            </w:r>
          </w:p>
        </w:tc>
        <w:tc>
          <w:tcPr>
            <w:tcW w:w="603" w:type="auto"/>
          </w:tcPr>
          <w:p w14:paraId="0C60EEFA" w14:textId="77777777" w:rsidR="005E738F" w:rsidRDefault="00000000">
            <w:pPr>
              <w:pStyle w:val="TAC6"/>
            </w:pPr>
            <w:r>
              <w:t>5%</w:t>
            </w:r>
          </w:p>
        </w:tc>
        <w:tc>
          <w:tcPr>
            <w:tcW w:w="603" w:type="auto"/>
          </w:tcPr>
          <w:p w14:paraId="7DBC9F78" w14:textId="77777777" w:rsidR="005E738F" w:rsidRDefault="00000000">
            <w:pPr>
              <w:pStyle w:val="TAC6"/>
            </w:pPr>
            <w:r>
              <w:t>NWT</w:t>
            </w:r>
          </w:p>
        </w:tc>
        <w:tc>
          <w:tcPr>
            <w:tcW w:w="603" w:type="auto"/>
          </w:tcPr>
          <w:p w14:paraId="483EB6B4" w14:textId="77777777" w:rsidR="005E738F" w:rsidRDefault="00000000">
            <w:pPr>
              <w:pStyle w:val="TAC6"/>
            </w:pPr>
            <w:r>
              <w:t>4.32</w:t>
            </w:r>
          </w:p>
        </w:tc>
        <w:tc>
          <w:tcPr>
            <w:tcW w:w="603" w:type="auto"/>
          </w:tcPr>
          <w:p w14:paraId="28F3F7D3" w14:textId="77777777" w:rsidR="005E738F" w:rsidRDefault="00000000">
            <w:pPr>
              <w:pStyle w:val="TAC6"/>
            </w:pPr>
            <w:r>
              <w:t>0.75</w:t>
            </w:r>
          </w:p>
        </w:tc>
        <w:tc>
          <w:tcPr>
            <w:tcW w:w="603" w:type="auto"/>
          </w:tcPr>
          <w:p w14:paraId="32772ABA" w14:textId="77777777" w:rsidR="005E738F" w:rsidRDefault="00000000">
            <w:pPr>
              <w:pStyle w:val="TAC6"/>
            </w:pPr>
            <w:r>
              <w:t>c18</w:t>
            </w:r>
          </w:p>
        </w:tc>
        <w:tc>
          <w:tcPr>
            <w:tcW w:w="603" w:type="auto"/>
          </w:tcPr>
          <w:p w14:paraId="20AEE994" w14:textId="77777777" w:rsidR="005E738F" w:rsidRDefault="00000000">
            <w:pPr>
              <w:pStyle w:val="TAC6"/>
            </w:pPr>
            <w:r>
              <w:t>2 x 16.4</w:t>
            </w:r>
          </w:p>
        </w:tc>
        <w:tc>
          <w:tcPr>
            <w:tcW w:w="603" w:type="auto"/>
          </w:tcPr>
          <w:p w14:paraId="71439B98" w14:textId="77777777" w:rsidR="005E738F" w:rsidRDefault="00000000">
            <w:pPr>
              <w:pStyle w:val="TAC6"/>
            </w:pPr>
            <w:r>
              <w:t>4.33</w:t>
            </w:r>
          </w:p>
        </w:tc>
        <w:tc>
          <w:tcPr>
            <w:tcW w:w="603" w:type="auto"/>
          </w:tcPr>
          <w:p w14:paraId="49B50556" w14:textId="77777777" w:rsidR="005E738F" w:rsidRDefault="00000000">
            <w:pPr>
              <w:pStyle w:val="TAC6"/>
            </w:pPr>
            <w:r>
              <w:t>0.79</w:t>
            </w:r>
          </w:p>
        </w:tc>
        <w:tc>
          <w:tcPr>
            <w:tcW w:w="603" w:type="auto"/>
          </w:tcPr>
          <w:p w14:paraId="409A9C78" w14:textId="77777777" w:rsidR="005E738F" w:rsidRDefault="00000000">
            <w:pPr>
              <w:pStyle w:val="TAC6"/>
            </w:pPr>
            <w:r>
              <w:t>-0.14</w:t>
            </w:r>
          </w:p>
        </w:tc>
        <w:tc>
          <w:tcPr>
            <w:tcW w:w="603" w:type="auto"/>
          </w:tcPr>
          <w:p w14:paraId="06717479" w14:textId="77777777" w:rsidR="005E738F" w:rsidRDefault="00000000">
            <w:pPr>
              <w:pStyle w:val="TAC6"/>
            </w:pPr>
            <w:r>
              <w:t>NWT</w:t>
            </w:r>
          </w:p>
        </w:tc>
        <w:tc>
          <w:tcPr>
            <w:tcW w:w="603" w:type="auto"/>
          </w:tcPr>
          <w:p w14:paraId="498E075F" w14:textId="77777777" w:rsidR="005E738F" w:rsidRDefault="00000000">
            <w:pPr>
              <w:pStyle w:val="TAC6"/>
            </w:pPr>
            <w:r>
              <w:t>PASS</w:t>
            </w:r>
          </w:p>
        </w:tc>
      </w:tr>
      <w:tr w:rsidR="005E738F" w14:paraId="64BE84FA" w14:textId="77777777">
        <w:trPr>
          <w:jc w:val="center"/>
        </w:trPr>
        <w:tc>
          <w:tcPr>
            <w:tcW w:w="603" w:type="auto"/>
            <w:vMerge/>
          </w:tcPr>
          <w:p w14:paraId="4B6E47B0" w14:textId="77777777" w:rsidR="005E738F" w:rsidRDefault="005E738F"/>
        </w:tc>
        <w:tc>
          <w:tcPr>
            <w:tcW w:w="603" w:type="auto"/>
          </w:tcPr>
          <w:p w14:paraId="60C1187B" w14:textId="77777777" w:rsidR="005E738F" w:rsidRDefault="00000000">
            <w:pPr>
              <w:pStyle w:val="TAC6"/>
            </w:pPr>
            <w:r>
              <w:t>c32</w:t>
            </w:r>
          </w:p>
        </w:tc>
        <w:tc>
          <w:tcPr>
            <w:tcW w:w="603" w:type="auto"/>
          </w:tcPr>
          <w:p w14:paraId="6AD515F3" w14:textId="77777777" w:rsidR="005E738F" w:rsidRDefault="00000000">
            <w:pPr>
              <w:pStyle w:val="TAC6"/>
            </w:pPr>
            <w:r>
              <w:t>1</w:t>
            </w:r>
          </w:p>
        </w:tc>
        <w:tc>
          <w:tcPr>
            <w:tcW w:w="603" w:type="auto"/>
          </w:tcPr>
          <w:p w14:paraId="0BB8015E" w14:textId="77777777" w:rsidR="005E738F" w:rsidRDefault="00000000">
            <w:pPr>
              <w:pStyle w:val="TAC6"/>
            </w:pPr>
            <w:r>
              <w:t>48</w:t>
            </w:r>
          </w:p>
        </w:tc>
        <w:tc>
          <w:tcPr>
            <w:tcW w:w="603" w:type="auto"/>
          </w:tcPr>
          <w:p w14:paraId="2D1930D1" w14:textId="77777777" w:rsidR="005E738F" w:rsidRDefault="00000000">
            <w:pPr>
              <w:pStyle w:val="TAC6"/>
            </w:pPr>
            <w:r>
              <w:t>Off</w:t>
            </w:r>
          </w:p>
        </w:tc>
        <w:tc>
          <w:tcPr>
            <w:tcW w:w="603" w:type="auto"/>
          </w:tcPr>
          <w:p w14:paraId="3A728836" w14:textId="77777777" w:rsidR="005E738F" w:rsidRDefault="00000000">
            <w:pPr>
              <w:pStyle w:val="TAC6"/>
            </w:pPr>
            <w:r>
              <w:t>5%</w:t>
            </w:r>
          </w:p>
        </w:tc>
        <w:tc>
          <w:tcPr>
            <w:tcW w:w="603" w:type="auto"/>
          </w:tcPr>
          <w:p w14:paraId="56E041A1" w14:textId="77777777" w:rsidR="005E738F" w:rsidRDefault="00000000">
            <w:pPr>
              <w:pStyle w:val="TAC6"/>
            </w:pPr>
            <w:r>
              <w:t>NWT</w:t>
            </w:r>
          </w:p>
        </w:tc>
        <w:tc>
          <w:tcPr>
            <w:tcW w:w="603" w:type="auto"/>
          </w:tcPr>
          <w:p w14:paraId="7442984C" w14:textId="77777777" w:rsidR="005E738F" w:rsidRDefault="00000000">
            <w:pPr>
              <w:pStyle w:val="TAC6"/>
            </w:pPr>
            <w:r>
              <w:t>4.32</w:t>
            </w:r>
          </w:p>
        </w:tc>
        <w:tc>
          <w:tcPr>
            <w:tcW w:w="603" w:type="auto"/>
          </w:tcPr>
          <w:p w14:paraId="39D9A182" w14:textId="77777777" w:rsidR="005E738F" w:rsidRDefault="00000000">
            <w:pPr>
              <w:pStyle w:val="TAC6"/>
            </w:pPr>
            <w:r>
              <w:t>0.78</w:t>
            </w:r>
          </w:p>
        </w:tc>
        <w:tc>
          <w:tcPr>
            <w:tcW w:w="603" w:type="auto"/>
          </w:tcPr>
          <w:p w14:paraId="6D15C27A" w14:textId="77777777" w:rsidR="005E738F" w:rsidRDefault="00000000">
            <w:pPr>
              <w:pStyle w:val="TAC6"/>
            </w:pPr>
            <w:r>
              <w:t>c19</w:t>
            </w:r>
          </w:p>
        </w:tc>
        <w:tc>
          <w:tcPr>
            <w:tcW w:w="603" w:type="auto"/>
          </w:tcPr>
          <w:p w14:paraId="76D2C2BF" w14:textId="77777777" w:rsidR="005E738F" w:rsidRDefault="00000000">
            <w:pPr>
              <w:pStyle w:val="TAC6"/>
            </w:pPr>
            <w:r>
              <w:t>2 x 24.4</w:t>
            </w:r>
          </w:p>
        </w:tc>
        <w:tc>
          <w:tcPr>
            <w:tcW w:w="603" w:type="auto"/>
          </w:tcPr>
          <w:p w14:paraId="0E86001E" w14:textId="77777777" w:rsidR="005E738F" w:rsidRDefault="00000000">
            <w:pPr>
              <w:pStyle w:val="TAC6"/>
            </w:pPr>
            <w:r>
              <w:t>4.43</w:t>
            </w:r>
          </w:p>
        </w:tc>
        <w:tc>
          <w:tcPr>
            <w:tcW w:w="603" w:type="auto"/>
          </w:tcPr>
          <w:p w14:paraId="45BF3393" w14:textId="77777777" w:rsidR="005E738F" w:rsidRDefault="00000000">
            <w:pPr>
              <w:pStyle w:val="TAC6"/>
            </w:pPr>
            <w:r>
              <w:t>0.71</w:t>
            </w:r>
          </w:p>
        </w:tc>
        <w:tc>
          <w:tcPr>
            <w:tcW w:w="603" w:type="auto"/>
          </w:tcPr>
          <w:p w14:paraId="532A5C7A" w14:textId="77777777" w:rsidR="005E738F" w:rsidRDefault="00000000">
            <w:pPr>
              <w:pStyle w:val="TAC6"/>
            </w:pPr>
            <w:r>
              <w:t>-1.41</w:t>
            </w:r>
          </w:p>
        </w:tc>
        <w:tc>
          <w:tcPr>
            <w:tcW w:w="603" w:type="auto"/>
          </w:tcPr>
          <w:p w14:paraId="1B2A9881" w14:textId="77777777" w:rsidR="005E738F" w:rsidRDefault="00000000">
            <w:pPr>
              <w:pStyle w:val="TAC6"/>
            </w:pPr>
            <w:r>
              <w:t>NWT</w:t>
            </w:r>
          </w:p>
        </w:tc>
        <w:tc>
          <w:tcPr>
            <w:tcW w:w="603" w:type="auto"/>
          </w:tcPr>
          <w:p w14:paraId="4C293AB8" w14:textId="77777777" w:rsidR="005E738F" w:rsidRDefault="00000000">
            <w:pPr>
              <w:pStyle w:val="TAC6"/>
            </w:pPr>
            <w:r>
              <w:t>PASS</w:t>
            </w:r>
          </w:p>
        </w:tc>
      </w:tr>
      <w:tr w:rsidR="005E738F" w14:paraId="71BC89E6" w14:textId="77777777">
        <w:trPr>
          <w:jc w:val="center"/>
        </w:trPr>
        <w:tc>
          <w:tcPr>
            <w:tcW w:w="603" w:type="auto"/>
            <w:vMerge/>
          </w:tcPr>
          <w:p w14:paraId="7C004661" w14:textId="77777777" w:rsidR="005E738F" w:rsidRDefault="005E738F"/>
        </w:tc>
        <w:tc>
          <w:tcPr>
            <w:tcW w:w="603" w:type="auto"/>
          </w:tcPr>
          <w:p w14:paraId="3198F618" w14:textId="77777777" w:rsidR="005E738F" w:rsidRDefault="00000000">
            <w:pPr>
              <w:pStyle w:val="TAC6"/>
            </w:pPr>
            <w:r>
              <w:t>c33</w:t>
            </w:r>
          </w:p>
        </w:tc>
        <w:tc>
          <w:tcPr>
            <w:tcW w:w="603" w:type="auto"/>
          </w:tcPr>
          <w:p w14:paraId="5425BE20" w14:textId="77777777" w:rsidR="005E738F" w:rsidRDefault="00000000">
            <w:pPr>
              <w:pStyle w:val="TAC6"/>
            </w:pPr>
            <w:r>
              <w:t>1</w:t>
            </w:r>
          </w:p>
        </w:tc>
        <w:tc>
          <w:tcPr>
            <w:tcW w:w="603" w:type="auto"/>
          </w:tcPr>
          <w:p w14:paraId="46FBAF6F" w14:textId="77777777" w:rsidR="005E738F" w:rsidRDefault="00000000">
            <w:pPr>
              <w:pStyle w:val="TAC6"/>
            </w:pPr>
            <w:r>
              <w:t>16.4</w:t>
            </w:r>
          </w:p>
        </w:tc>
        <w:tc>
          <w:tcPr>
            <w:tcW w:w="603" w:type="auto"/>
          </w:tcPr>
          <w:p w14:paraId="40861F0C" w14:textId="77777777" w:rsidR="005E738F" w:rsidRDefault="00000000">
            <w:pPr>
              <w:pStyle w:val="TAC6"/>
            </w:pPr>
            <w:r>
              <w:t>On</w:t>
            </w:r>
          </w:p>
        </w:tc>
        <w:tc>
          <w:tcPr>
            <w:tcW w:w="603" w:type="auto"/>
          </w:tcPr>
          <w:p w14:paraId="7461F482" w14:textId="77777777" w:rsidR="005E738F" w:rsidRDefault="005E738F">
            <w:pPr>
              <w:pStyle w:val="TAC6"/>
            </w:pPr>
          </w:p>
        </w:tc>
        <w:tc>
          <w:tcPr>
            <w:tcW w:w="603" w:type="auto"/>
          </w:tcPr>
          <w:p w14:paraId="6CEE27AB" w14:textId="77777777" w:rsidR="005E738F" w:rsidRDefault="00000000">
            <w:pPr>
              <w:pStyle w:val="TAC6"/>
            </w:pPr>
            <w:r>
              <w:t>NWT</w:t>
            </w:r>
          </w:p>
        </w:tc>
        <w:tc>
          <w:tcPr>
            <w:tcW w:w="603" w:type="auto"/>
          </w:tcPr>
          <w:p w14:paraId="0774C27C" w14:textId="77777777" w:rsidR="005E738F" w:rsidRDefault="00000000">
            <w:pPr>
              <w:pStyle w:val="TAC6"/>
            </w:pPr>
            <w:r>
              <w:t>3.86</w:t>
            </w:r>
          </w:p>
        </w:tc>
        <w:tc>
          <w:tcPr>
            <w:tcW w:w="603" w:type="auto"/>
          </w:tcPr>
          <w:p w14:paraId="2555D029" w14:textId="77777777" w:rsidR="005E738F" w:rsidRDefault="00000000">
            <w:pPr>
              <w:pStyle w:val="TAC6"/>
            </w:pPr>
            <w:r>
              <w:t>0.91</w:t>
            </w:r>
          </w:p>
        </w:tc>
        <w:tc>
          <w:tcPr>
            <w:tcW w:w="603" w:type="auto"/>
          </w:tcPr>
          <w:p w14:paraId="681F88D0" w14:textId="77777777" w:rsidR="005E738F" w:rsidRDefault="00000000">
            <w:pPr>
              <w:pStyle w:val="TAC6"/>
            </w:pPr>
            <w:r>
              <w:t>c20</w:t>
            </w:r>
          </w:p>
        </w:tc>
        <w:tc>
          <w:tcPr>
            <w:tcW w:w="603" w:type="auto"/>
          </w:tcPr>
          <w:p w14:paraId="1CD07E30" w14:textId="77777777" w:rsidR="005E738F" w:rsidRDefault="00000000">
            <w:pPr>
              <w:pStyle w:val="TAC6"/>
            </w:pPr>
            <w:r>
              <w:t>2 x 8.0</w:t>
            </w:r>
          </w:p>
        </w:tc>
        <w:tc>
          <w:tcPr>
            <w:tcW w:w="603" w:type="auto"/>
          </w:tcPr>
          <w:p w14:paraId="0585BD20" w14:textId="77777777" w:rsidR="005E738F" w:rsidRDefault="00000000">
            <w:pPr>
              <w:pStyle w:val="TAC6"/>
            </w:pPr>
            <w:r>
              <w:t>3.32</w:t>
            </w:r>
          </w:p>
        </w:tc>
        <w:tc>
          <w:tcPr>
            <w:tcW w:w="603" w:type="auto"/>
          </w:tcPr>
          <w:p w14:paraId="76B52540" w14:textId="77777777" w:rsidR="005E738F" w:rsidRDefault="00000000">
            <w:pPr>
              <w:pStyle w:val="TAC6"/>
            </w:pPr>
            <w:r>
              <w:t>0.91</w:t>
            </w:r>
          </w:p>
        </w:tc>
        <w:tc>
          <w:tcPr>
            <w:tcW w:w="603" w:type="auto"/>
          </w:tcPr>
          <w:p w14:paraId="1E630409" w14:textId="77777777" w:rsidR="005E738F" w:rsidRDefault="00000000">
            <w:pPr>
              <w:pStyle w:val="TAC6"/>
            </w:pPr>
            <w:r>
              <w:t>5.56</w:t>
            </w:r>
          </w:p>
        </w:tc>
        <w:tc>
          <w:tcPr>
            <w:tcW w:w="603" w:type="auto"/>
          </w:tcPr>
          <w:p w14:paraId="579E8371" w14:textId="77777777" w:rsidR="005E738F" w:rsidRDefault="00000000">
            <w:pPr>
              <w:pStyle w:val="TAC6"/>
            </w:pPr>
            <w:r>
              <w:t>BT</w:t>
            </w:r>
          </w:p>
        </w:tc>
        <w:tc>
          <w:tcPr>
            <w:tcW w:w="603" w:type="auto"/>
            <w:shd w:val="clear" w:color="auto" w:fill="ADD8E6"/>
          </w:tcPr>
          <w:p w14:paraId="77256C66" w14:textId="77777777" w:rsidR="005E738F" w:rsidRDefault="00000000">
            <w:pPr>
              <w:pStyle w:val="TAC6"/>
            </w:pPr>
            <w:r>
              <w:t>EXCEED</w:t>
            </w:r>
          </w:p>
        </w:tc>
      </w:tr>
      <w:tr w:rsidR="005E738F" w14:paraId="23B7DA7D" w14:textId="77777777">
        <w:trPr>
          <w:jc w:val="center"/>
        </w:trPr>
        <w:tc>
          <w:tcPr>
            <w:tcW w:w="603" w:type="auto"/>
            <w:vMerge/>
          </w:tcPr>
          <w:p w14:paraId="69033EB4" w14:textId="77777777" w:rsidR="005E738F" w:rsidRDefault="005E738F"/>
        </w:tc>
        <w:tc>
          <w:tcPr>
            <w:tcW w:w="603" w:type="auto"/>
          </w:tcPr>
          <w:p w14:paraId="3C896CDD" w14:textId="77777777" w:rsidR="005E738F" w:rsidRDefault="00000000">
            <w:pPr>
              <w:pStyle w:val="TAC6"/>
            </w:pPr>
            <w:r>
              <w:t>c34</w:t>
            </w:r>
          </w:p>
        </w:tc>
        <w:tc>
          <w:tcPr>
            <w:tcW w:w="603" w:type="auto"/>
          </w:tcPr>
          <w:p w14:paraId="7F221C38" w14:textId="77777777" w:rsidR="005E738F" w:rsidRDefault="00000000">
            <w:pPr>
              <w:pStyle w:val="TAC6"/>
            </w:pPr>
            <w:r>
              <w:t>1</w:t>
            </w:r>
          </w:p>
        </w:tc>
        <w:tc>
          <w:tcPr>
            <w:tcW w:w="603" w:type="auto"/>
          </w:tcPr>
          <w:p w14:paraId="5AA18A8D" w14:textId="77777777" w:rsidR="005E738F" w:rsidRDefault="00000000">
            <w:pPr>
              <w:pStyle w:val="TAC6"/>
            </w:pPr>
            <w:r>
              <w:t>24.4</w:t>
            </w:r>
          </w:p>
        </w:tc>
        <w:tc>
          <w:tcPr>
            <w:tcW w:w="603" w:type="auto"/>
          </w:tcPr>
          <w:p w14:paraId="024D26F5" w14:textId="77777777" w:rsidR="005E738F" w:rsidRDefault="00000000">
            <w:pPr>
              <w:pStyle w:val="TAC6"/>
            </w:pPr>
            <w:r>
              <w:t>On</w:t>
            </w:r>
          </w:p>
        </w:tc>
        <w:tc>
          <w:tcPr>
            <w:tcW w:w="603" w:type="auto"/>
          </w:tcPr>
          <w:p w14:paraId="64DC2F69" w14:textId="77777777" w:rsidR="005E738F" w:rsidRDefault="005E738F">
            <w:pPr>
              <w:pStyle w:val="TAC6"/>
            </w:pPr>
          </w:p>
        </w:tc>
        <w:tc>
          <w:tcPr>
            <w:tcW w:w="603" w:type="auto"/>
          </w:tcPr>
          <w:p w14:paraId="6E13C801" w14:textId="77777777" w:rsidR="005E738F" w:rsidRDefault="00000000">
            <w:pPr>
              <w:pStyle w:val="TAC6"/>
            </w:pPr>
            <w:r>
              <w:t>NWT</w:t>
            </w:r>
          </w:p>
        </w:tc>
        <w:tc>
          <w:tcPr>
            <w:tcW w:w="603" w:type="auto"/>
          </w:tcPr>
          <w:p w14:paraId="07ECBEAF" w14:textId="77777777" w:rsidR="005E738F" w:rsidRDefault="00000000">
            <w:pPr>
              <w:pStyle w:val="TAC6"/>
            </w:pPr>
            <w:r>
              <w:t>4.63</w:t>
            </w:r>
          </w:p>
        </w:tc>
        <w:tc>
          <w:tcPr>
            <w:tcW w:w="603" w:type="auto"/>
          </w:tcPr>
          <w:p w14:paraId="205BFDD8" w14:textId="77777777" w:rsidR="005E738F" w:rsidRDefault="00000000">
            <w:pPr>
              <w:pStyle w:val="TAC6"/>
            </w:pPr>
            <w:r>
              <w:t>0.6</w:t>
            </w:r>
          </w:p>
        </w:tc>
        <w:tc>
          <w:tcPr>
            <w:tcW w:w="603" w:type="auto"/>
          </w:tcPr>
          <w:p w14:paraId="0425F8C7" w14:textId="77777777" w:rsidR="005E738F" w:rsidRDefault="00000000">
            <w:pPr>
              <w:pStyle w:val="TAC6"/>
            </w:pPr>
            <w:r>
              <w:t>c21</w:t>
            </w:r>
          </w:p>
        </w:tc>
        <w:tc>
          <w:tcPr>
            <w:tcW w:w="603" w:type="auto"/>
          </w:tcPr>
          <w:p w14:paraId="3FC58B56" w14:textId="77777777" w:rsidR="005E738F" w:rsidRDefault="00000000">
            <w:pPr>
              <w:pStyle w:val="TAC6"/>
            </w:pPr>
            <w:r>
              <w:t>2 x 13.2</w:t>
            </w:r>
          </w:p>
        </w:tc>
        <w:tc>
          <w:tcPr>
            <w:tcW w:w="603" w:type="auto"/>
          </w:tcPr>
          <w:p w14:paraId="187F400E" w14:textId="77777777" w:rsidR="005E738F" w:rsidRDefault="00000000">
            <w:pPr>
              <w:pStyle w:val="TAC6"/>
            </w:pPr>
            <w:r>
              <w:t>4.64</w:t>
            </w:r>
          </w:p>
        </w:tc>
        <w:tc>
          <w:tcPr>
            <w:tcW w:w="603" w:type="auto"/>
          </w:tcPr>
          <w:p w14:paraId="64C91C72" w14:textId="77777777" w:rsidR="005E738F" w:rsidRDefault="00000000">
            <w:pPr>
              <w:pStyle w:val="TAC6"/>
            </w:pPr>
            <w:r>
              <w:t>0.53</w:t>
            </w:r>
          </w:p>
        </w:tc>
        <w:tc>
          <w:tcPr>
            <w:tcW w:w="603" w:type="auto"/>
          </w:tcPr>
          <w:p w14:paraId="12552692" w14:textId="77777777" w:rsidR="005E738F" w:rsidRDefault="00000000">
            <w:pPr>
              <w:pStyle w:val="TAC6"/>
            </w:pPr>
            <w:r>
              <w:t>-0.1</w:t>
            </w:r>
          </w:p>
        </w:tc>
        <w:tc>
          <w:tcPr>
            <w:tcW w:w="603" w:type="auto"/>
          </w:tcPr>
          <w:p w14:paraId="67B56AC1" w14:textId="77777777" w:rsidR="005E738F" w:rsidRDefault="00000000">
            <w:pPr>
              <w:pStyle w:val="TAC6"/>
            </w:pPr>
            <w:r>
              <w:t>NWT</w:t>
            </w:r>
          </w:p>
        </w:tc>
        <w:tc>
          <w:tcPr>
            <w:tcW w:w="603" w:type="auto"/>
          </w:tcPr>
          <w:p w14:paraId="35CD6566" w14:textId="77777777" w:rsidR="005E738F" w:rsidRDefault="00000000">
            <w:pPr>
              <w:pStyle w:val="TAC6"/>
            </w:pPr>
            <w:r>
              <w:t>PASS</w:t>
            </w:r>
          </w:p>
        </w:tc>
      </w:tr>
      <w:tr w:rsidR="005E738F" w14:paraId="0354CE51" w14:textId="77777777">
        <w:trPr>
          <w:jc w:val="center"/>
        </w:trPr>
        <w:tc>
          <w:tcPr>
            <w:tcW w:w="603" w:type="auto"/>
            <w:vMerge/>
          </w:tcPr>
          <w:p w14:paraId="5F45BE7B" w14:textId="77777777" w:rsidR="005E738F" w:rsidRDefault="005E738F"/>
        </w:tc>
        <w:tc>
          <w:tcPr>
            <w:tcW w:w="603" w:type="auto"/>
          </w:tcPr>
          <w:p w14:paraId="11A9630E" w14:textId="77777777" w:rsidR="005E738F" w:rsidRDefault="00000000">
            <w:pPr>
              <w:pStyle w:val="TAC6"/>
            </w:pPr>
            <w:r>
              <w:t>c35</w:t>
            </w:r>
          </w:p>
        </w:tc>
        <w:tc>
          <w:tcPr>
            <w:tcW w:w="603" w:type="auto"/>
          </w:tcPr>
          <w:p w14:paraId="2A49D8EB" w14:textId="77777777" w:rsidR="005E738F" w:rsidRDefault="00000000">
            <w:pPr>
              <w:pStyle w:val="TAC6"/>
            </w:pPr>
            <w:r>
              <w:t>1</w:t>
            </w:r>
          </w:p>
        </w:tc>
        <w:tc>
          <w:tcPr>
            <w:tcW w:w="603" w:type="auto"/>
          </w:tcPr>
          <w:p w14:paraId="6E137820" w14:textId="77777777" w:rsidR="005E738F" w:rsidRDefault="00000000">
            <w:pPr>
              <w:pStyle w:val="TAC6"/>
            </w:pPr>
            <w:r>
              <w:t>32</w:t>
            </w:r>
          </w:p>
        </w:tc>
        <w:tc>
          <w:tcPr>
            <w:tcW w:w="603" w:type="auto"/>
          </w:tcPr>
          <w:p w14:paraId="7BF44BC6" w14:textId="77777777" w:rsidR="005E738F" w:rsidRDefault="00000000">
            <w:pPr>
              <w:pStyle w:val="TAC6"/>
            </w:pPr>
            <w:r>
              <w:t>On</w:t>
            </w:r>
          </w:p>
        </w:tc>
        <w:tc>
          <w:tcPr>
            <w:tcW w:w="603" w:type="auto"/>
          </w:tcPr>
          <w:p w14:paraId="660BD759" w14:textId="77777777" w:rsidR="005E738F" w:rsidRDefault="005E738F">
            <w:pPr>
              <w:pStyle w:val="TAC6"/>
            </w:pPr>
          </w:p>
        </w:tc>
        <w:tc>
          <w:tcPr>
            <w:tcW w:w="603" w:type="auto"/>
          </w:tcPr>
          <w:p w14:paraId="6F516B3D" w14:textId="77777777" w:rsidR="005E738F" w:rsidRDefault="00000000">
            <w:pPr>
              <w:pStyle w:val="TAC6"/>
            </w:pPr>
            <w:r>
              <w:t>NWT</w:t>
            </w:r>
          </w:p>
        </w:tc>
        <w:tc>
          <w:tcPr>
            <w:tcW w:w="603" w:type="auto"/>
          </w:tcPr>
          <w:p w14:paraId="218BF14F" w14:textId="77777777" w:rsidR="005E738F" w:rsidRDefault="00000000">
            <w:pPr>
              <w:pStyle w:val="TAC6"/>
            </w:pPr>
            <w:r>
              <w:t>4.64</w:t>
            </w:r>
          </w:p>
        </w:tc>
        <w:tc>
          <w:tcPr>
            <w:tcW w:w="603" w:type="auto"/>
          </w:tcPr>
          <w:p w14:paraId="10B517C7" w14:textId="77777777" w:rsidR="005E738F" w:rsidRDefault="00000000">
            <w:pPr>
              <w:pStyle w:val="TAC6"/>
            </w:pPr>
            <w:r>
              <w:t>0.57</w:t>
            </w:r>
          </w:p>
        </w:tc>
        <w:tc>
          <w:tcPr>
            <w:tcW w:w="603" w:type="auto"/>
          </w:tcPr>
          <w:p w14:paraId="0E5DE9FD" w14:textId="77777777" w:rsidR="005E738F" w:rsidRDefault="00000000">
            <w:pPr>
              <w:pStyle w:val="TAC6"/>
            </w:pPr>
            <w:r>
              <w:t>c22</w:t>
            </w:r>
          </w:p>
        </w:tc>
        <w:tc>
          <w:tcPr>
            <w:tcW w:w="603" w:type="auto"/>
          </w:tcPr>
          <w:p w14:paraId="43E64755" w14:textId="77777777" w:rsidR="005E738F" w:rsidRDefault="00000000">
            <w:pPr>
              <w:pStyle w:val="TAC6"/>
            </w:pPr>
            <w:r>
              <w:t>2 x 16.4</w:t>
            </w:r>
          </w:p>
        </w:tc>
        <w:tc>
          <w:tcPr>
            <w:tcW w:w="603" w:type="auto"/>
          </w:tcPr>
          <w:p w14:paraId="744B5919" w14:textId="77777777" w:rsidR="005E738F" w:rsidRDefault="00000000">
            <w:pPr>
              <w:pStyle w:val="TAC6"/>
            </w:pPr>
            <w:r>
              <w:t>4.62</w:t>
            </w:r>
          </w:p>
        </w:tc>
        <w:tc>
          <w:tcPr>
            <w:tcW w:w="603" w:type="auto"/>
          </w:tcPr>
          <w:p w14:paraId="09A61064" w14:textId="77777777" w:rsidR="005E738F" w:rsidRDefault="00000000">
            <w:pPr>
              <w:pStyle w:val="TAC6"/>
            </w:pPr>
            <w:r>
              <w:t>0.57</w:t>
            </w:r>
          </w:p>
        </w:tc>
        <w:tc>
          <w:tcPr>
            <w:tcW w:w="603" w:type="auto"/>
          </w:tcPr>
          <w:p w14:paraId="42CF8CFE" w14:textId="77777777" w:rsidR="005E738F" w:rsidRDefault="00000000">
            <w:pPr>
              <w:pStyle w:val="TAC6"/>
            </w:pPr>
            <w:r>
              <w:t>0.36</w:t>
            </w:r>
          </w:p>
        </w:tc>
        <w:tc>
          <w:tcPr>
            <w:tcW w:w="603" w:type="auto"/>
          </w:tcPr>
          <w:p w14:paraId="2F60BCBF" w14:textId="77777777" w:rsidR="005E738F" w:rsidRDefault="00000000">
            <w:pPr>
              <w:pStyle w:val="TAC6"/>
            </w:pPr>
            <w:r>
              <w:t>NWT</w:t>
            </w:r>
          </w:p>
        </w:tc>
        <w:tc>
          <w:tcPr>
            <w:tcW w:w="603" w:type="auto"/>
          </w:tcPr>
          <w:p w14:paraId="2D35C860" w14:textId="77777777" w:rsidR="005E738F" w:rsidRDefault="00000000">
            <w:pPr>
              <w:pStyle w:val="TAC6"/>
            </w:pPr>
            <w:r>
              <w:t>PASS</w:t>
            </w:r>
          </w:p>
        </w:tc>
      </w:tr>
      <w:tr w:rsidR="005E738F" w14:paraId="0A65FB18" w14:textId="77777777">
        <w:trPr>
          <w:jc w:val="center"/>
        </w:trPr>
        <w:tc>
          <w:tcPr>
            <w:tcW w:w="603" w:type="auto"/>
            <w:vMerge/>
          </w:tcPr>
          <w:p w14:paraId="677B98D2" w14:textId="77777777" w:rsidR="005E738F" w:rsidRDefault="005E738F"/>
        </w:tc>
        <w:tc>
          <w:tcPr>
            <w:tcW w:w="603" w:type="auto"/>
          </w:tcPr>
          <w:p w14:paraId="0BA28E41" w14:textId="77777777" w:rsidR="005E738F" w:rsidRDefault="00000000">
            <w:pPr>
              <w:pStyle w:val="TAC6"/>
            </w:pPr>
            <w:r>
              <w:t>c36</w:t>
            </w:r>
          </w:p>
        </w:tc>
        <w:tc>
          <w:tcPr>
            <w:tcW w:w="603" w:type="auto"/>
          </w:tcPr>
          <w:p w14:paraId="7638158C" w14:textId="77777777" w:rsidR="005E738F" w:rsidRDefault="00000000">
            <w:pPr>
              <w:pStyle w:val="TAC6"/>
            </w:pPr>
            <w:r>
              <w:t>1</w:t>
            </w:r>
          </w:p>
        </w:tc>
        <w:tc>
          <w:tcPr>
            <w:tcW w:w="603" w:type="auto"/>
          </w:tcPr>
          <w:p w14:paraId="609F9611" w14:textId="77777777" w:rsidR="005E738F" w:rsidRDefault="00000000">
            <w:pPr>
              <w:pStyle w:val="TAC6"/>
            </w:pPr>
            <w:r>
              <w:t>48</w:t>
            </w:r>
          </w:p>
        </w:tc>
        <w:tc>
          <w:tcPr>
            <w:tcW w:w="603" w:type="auto"/>
          </w:tcPr>
          <w:p w14:paraId="654CEDE7" w14:textId="77777777" w:rsidR="005E738F" w:rsidRDefault="00000000">
            <w:pPr>
              <w:pStyle w:val="TAC6"/>
            </w:pPr>
            <w:r>
              <w:t>On</w:t>
            </w:r>
          </w:p>
        </w:tc>
        <w:tc>
          <w:tcPr>
            <w:tcW w:w="603" w:type="auto"/>
          </w:tcPr>
          <w:p w14:paraId="534FAE0E" w14:textId="77777777" w:rsidR="005E738F" w:rsidRDefault="005E738F">
            <w:pPr>
              <w:pStyle w:val="TAC6"/>
            </w:pPr>
          </w:p>
        </w:tc>
        <w:tc>
          <w:tcPr>
            <w:tcW w:w="603" w:type="auto"/>
          </w:tcPr>
          <w:p w14:paraId="32D52195" w14:textId="77777777" w:rsidR="005E738F" w:rsidRDefault="00000000">
            <w:pPr>
              <w:pStyle w:val="TAC6"/>
            </w:pPr>
            <w:r>
              <w:t>NWT</w:t>
            </w:r>
          </w:p>
        </w:tc>
        <w:tc>
          <w:tcPr>
            <w:tcW w:w="603" w:type="auto"/>
          </w:tcPr>
          <w:p w14:paraId="35762A72" w14:textId="77777777" w:rsidR="005E738F" w:rsidRDefault="00000000">
            <w:pPr>
              <w:pStyle w:val="TAC6"/>
            </w:pPr>
            <w:r>
              <w:t>4.66</w:t>
            </w:r>
          </w:p>
        </w:tc>
        <w:tc>
          <w:tcPr>
            <w:tcW w:w="603" w:type="auto"/>
          </w:tcPr>
          <w:p w14:paraId="11471EAD" w14:textId="77777777" w:rsidR="005E738F" w:rsidRDefault="00000000">
            <w:pPr>
              <w:pStyle w:val="TAC6"/>
            </w:pPr>
            <w:r>
              <w:t>0.54</w:t>
            </w:r>
          </w:p>
        </w:tc>
        <w:tc>
          <w:tcPr>
            <w:tcW w:w="603" w:type="auto"/>
          </w:tcPr>
          <w:p w14:paraId="70707C5B" w14:textId="77777777" w:rsidR="005E738F" w:rsidRDefault="00000000">
            <w:pPr>
              <w:pStyle w:val="TAC6"/>
            </w:pPr>
            <w:r>
              <w:t>c23</w:t>
            </w:r>
          </w:p>
        </w:tc>
        <w:tc>
          <w:tcPr>
            <w:tcW w:w="603" w:type="auto"/>
          </w:tcPr>
          <w:p w14:paraId="265FA107" w14:textId="77777777" w:rsidR="005E738F" w:rsidRDefault="00000000">
            <w:pPr>
              <w:pStyle w:val="TAC6"/>
            </w:pPr>
            <w:r>
              <w:t>2 x 24.4</w:t>
            </w:r>
          </w:p>
        </w:tc>
        <w:tc>
          <w:tcPr>
            <w:tcW w:w="603" w:type="auto"/>
          </w:tcPr>
          <w:p w14:paraId="3DB147A9" w14:textId="77777777" w:rsidR="005E738F" w:rsidRDefault="00000000">
            <w:pPr>
              <w:pStyle w:val="TAC6"/>
            </w:pPr>
            <w:r>
              <w:t>4.73</w:t>
            </w:r>
          </w:p>
        </w:tc>
        <w:tc>
          <w:tcPr>
            <w:tcW w:w="603" w:type="auto"/>
          </w:tcPr>
          <w:p w14:paraId="5516E81F" w14:textId="77777777" w:rsidR="005E738F" w:rsidRDefault="00000000">
            <w:pPr>
              <w:pStyle w:val="TAC6"/>
            </w:pPr>
            <w:r>
              <w:t>0.47</w:t>
            </w:r>
          </w:p>
        </w:tc>
        <w:tc>
          <w:tcPr>
            <w:tcW w:w="603" w:type="auto"/>
          </w:tcPr>
          <w:p w14:paraId="6AD3E346" w14:textId="77777777" w:rsidR="005E738F" w:rsidRDefault="00000000">
            <w:pPr>
              <w:pStyle w:val="TAC6"/>
            </w:pPr>
            <w:r>
              <w:t>-1.35</w:t>
            </w:r>
          </w:p>
        </w:tc>
        <w:tc>
          <w:tcPr>
            <w:tcW w:w="603" w:type="auto"/>
          </w:tcPr>
          <w:p w14:paraId="5DC2D17D" w14:textId="77777777" w:rsidR="005E738F" w:rsidRDefault="00000000">
            <w:pPr>
              <w:pStyle w:val="TAC6"/>
            </w:pPr>
            <w:r>
              <w:t>NWT</w:t>
            </w:r>
          </w:p>
        </w:tc>
        <w:tc>
          <w:tcPr>
            <w:tcW w:w="603" w:type="auto"/>
          </w:tcPr>
          <w:p w14:paraId="15EB9954" w14:textId="77777777" w:rsidR="005E738F" w:rsidRDefault="00000000">
            <w:pPr>
              <w:pStyle w:val="TAC6"/>
            </w:pPr>
            <w:r>
              <w:t>PASS</w:t>
            </w:r>
          </w:p>
        </w:tc>
      </w:tr>
    </w:tbl>
    <w:p w14:paraId="055E7774" w14:textId="77777777" w:rsidR="005E738F" w:rsidRDefault="005E738F"/>
    <w:p w14:paraId="1419454E"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2884829A" w14:textId="37A95527" w:rsidR="005E738F" w:rsidRDefault="00000000">
      <w:pPr>
        <w:pStyle w:val="TH"/>
      </w:pPr>
      <w:r>
        <w:t xml:space="preserve">Table </w:t>
      </w:r>
      <w:r>
        <w:fldChar w:fldCharType="begin"/>
      </w:r>
      <w:r>
        <w:instrText>SEQ Table \* ARABIC</w:instrText>
      </w:r>
      <w:r w:rsidR="001216E8">
        <w:fldChar w:fldCharType="separate"/>
      </w:r>
      <w:r w:rsidR="001216E8">
        <w:rPr>
          <w:noProof/>
        </w:rPr>
        <w:t>17</w:t>
      </w:r>
      <w:r>
        <w:fldChar w:fldCharType="end"/>
      </w:r>
      <w:r>
        <w:t>: Summary of the results of P800-7</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5E738F" w14:paraId="01D42562" w14:textId="77777777">
        <w:trPr>
          <w:jc w:val="center"/>
        </w:trPr>
        <w:tc>
          <w:tcPr>
            <w:tcW w:w="1377" w:type="auto"/>
          </w:tcPr>
          <w:p w14:paraId="7E93096F" w14:textId="77777777" w:rsidR="005E738F" w:rsidRDefault="00000000">
            <w:pPr>
              <w:pStyle w:val="TAH"/>
            </w:pPr>
            <w:r>
              <w:t>Lab</w:t>
            </w:r>
          </w:p>
        </w:tc>
        <w:tc>
          <w:tcPr>
            <w:tcW w:w="1377" w:type="auto"/>
          </w:tcPr>
          <w:p w14:paraId="69DDF011" w14:textId="77777777" w:rsidR="005E738F" w:rsidRDefault="00000000">
            <w:pPr>
              <w:pStyle w:val="TAH"/>
            </w:pPr>
            <w:r>
              <w:t>Cond.</w:t>
            </w:r>
          </w:p>
        </w:tc>
        <w:tc>
          <w:tcPr>
            <w:tcW w:w="1377" w:type="auto"/>
          </w:tcPr>
          <w:p w14:paraId="024FA90D" w14:textId="77777777" w:rsidR="005E738F" w:rsidRDefault="00000000">
            <w:pPr>
              <w:pStyle w:val="TAH"/>
            </w:pPr>
            <w:r>
              <w:t>Bitrate</w:t>
            </w:r>
          </w:p>
        </w:tc>
        <w:tc>
          <w:tcPr>
            <w:tcW w:w="1377" w:type="auto"/>
          </w:tcPr>
          <w:p w14:paraId="45150847" w14:textId="77777777" w:rsidR="005E738F" w:rsidRDefault="00000000">
            <w:pPr>
              <w:pStyle w:val="TAH"/>
            </w:pPr>
            <w:r>
              <w:t>DTX</w:t>
            </w:r>
          </w:p>
        </w:tc>
        <w:tc>
          <w:tcPr>
            <w:tcW w:w="1377" w:type="auto"/>
          </w:tcPr>
          <w:p w14:paraId="52EB5A3F" w14:textId="77777777" w:rsidR="005E738F" w:rsidRDefault="00000000">
            <w:pPr>
              <w:pStyle w:val="TAH"/>
            </w:pPr>
            <w:r>
              <w:t>FER</w:t>
            </w:r>
          </w:p>
        </w:tc>
        <w:tc>
          <w:tcPr>
            <w:tcW w:w="1377" w:type="auto"/>
          </w:tcPr>
          <w:p w14:paraId="29F1F430" w14:textId="77777777" w:rsidR="005E738F" w:rsidRDefault="00000000">
            <w:pPr>
              <w:pStyle w:val="TAH"/>
            </w:pPr>
            <w:r>
              <w:t>ToR</w:t>
            </w:r>
          </w:p>
        </w:tc>
        <w:tc>
          <w:tcPr>
            <w:tcW w:w="1377" w:type="auto"/>
          </w:tcPr>
          <w:p w14:paraId="42318BFC" w14:textId="77777777" w:rsidR="005E738F" w:rsidRDefault="00000000">
            <w:pPr>
              <w:pStyle w:val="TAH"/>
            </w:pPr>
            <w:r>
              <w:t>Status</w:t>
            </w:r>
          </w:p>
        </w:tc>
      </w:tr>
      <w:tr w:rsidR="005E738F" w14:paraId="25FD1AC8" w14:textId="77777777">
        <w:trPr>
          <w:jc w:val="center"/>
        </w:trPr>
        <w:tc>
          <w:tcPr>
            <w:tcW w:w="1377" w:type="auto"/>
            <w:vMerge w:val="restart"/>
          </w:tcPr>
          <w:p w14:paraId="42AAC41E" w14:textId="77777777" w:rsidR="005E738F" w:rsidRDefault="00000000">
            <w:pPr>
              <w:pStyle w:val="TAC"/>
            </w:pPr>
            <w:r>
              <w:t>a</w:t>
            </w:r>
          </w:p>
        </w:tc>
        <w:tc>
          <w:tcPr>
            <w:tcW w:w="1377" w:type="auto"/>
          </w:tcPr>
          <w:p w14:paraId="2C32907D" w14:textId="77777777" w:rsidR="005E738F" w:rsidRDefault="00000000">
            <w:pPr>
              <w:pStyle w:val="TAC"/>
            </w:pPr>
            <w:r>
              <w:t>c24</w:t>
            </w:r>
          </w:p>
        </w:tc>
        <w:tc>
          <w:tcPr>
            <w:tcW w:w="1377" w:type="auto"/>
          </w:tcPr>
          <w:p w14:paraId="2ADDD0DF" w14:textId="77777777" w:rsidR="005E738F" w:rsidRDefault="00000000">
            <w:pPr>
              <w:pStyle w:val="TAC"/>
            </w:pPr>
            <w:r>
              <w:t>16.4</w:t>
            </w:r>
          </w:p>
        </w:tc>
        <w:tc>
          <w:tcPr>
            <w:tcW w:w="1377" w:type="auto"/>
          </w:tcPr>
          <w:p w14:paraId="1AA2BD1A" w14:textId="77777777" w:rsidR="005E738F" w:rsidRDefault="00000000">
            <w:pPr>
              <w:pStyle w:val="TAC"/>
            </w:pPr>
            <w:r>
              <w:t>Off</w:t>
            </w:r>
          </w:p>
        </w:tc>
        <w:tc>
          <w:tcPr>
            <w:tcW w:w="1377" w:type="auto"/>
          </w:tcPr>
          <w:p w14:paraId="703D49DC" w14:textId="77777777" w:rsidR="005E738F" w:rsidRDefault="005E738F">
            <w:pPr>
              <w:pStyle w:val="TAC"/>
            </w:pPr>
          </w:p>
        </w:tc>
        <w:tc>
          <w:tcPr>
            <w:tcW w:w="1377" w:type="auto"/>
          </w:tcPr>
          <w:p w14:paraId="7A477EB2" w14:textId="77777777" w:rsidR="005E738F" w:rsidRDefault="00000000">
            <w:pPr>
              <w:pStyle w:val="TAC"/>
            </w:pPr>
            <w:r>
              <w:t>NWT C11</w:t>
            </w:r>
          </w:p>
        </w:tc>
        <w:tc>
          <w:tcPr>
            <w:tcW w:w="1377" w:type="auto"/>
            <w:shd w:val="clear" w:color="auto" w:fill="ADD8E6"/>
          </w:tcPr>
          <w:p w14:paraId="23D46395" w14:textId="77777777" w:rsidR="005E738F" w:rsidRDefault="00000000">
            <w:pPr>
              <w:pStyle w:val="TAC"/>
            </w:pPr>
            <w:r>
              <w:t>EXCEED</w:t>
            </w:r>
          </w:p>
        </w:tc>
      </w:tr>
      <w:tr w:rsidR="005E738F" w14:paraId="22B4812B" w14:textId="77777777">
        <w:trPr>
          <w:jc w:val="center"/>
        </w:trPr>
        <w:tc>
          <w:tcPr>
            <w:tcW w:w="1377" w:type="auto"/>
            <w:vMerge/>
          </w:tcPr>
          <w:p w14:paraId="79F9215A" w14:textId="77777777" w:rsidR="005E738F" w:rsidRDefault="005E738F"/>
        </w:tc>
        <w:tc>
          <w:tcPr>
            <w:tcW w:w="1377" w:type="auto"/>
          </w:tcPr>
          <w:p w14:paraId="65816A76" w14:textId="77777777" w:rsidR="005E738F" w:rsidRDefault="00000000">
            <w:pPr>
              <w:pStyle w:val="TAC"/>
            </w:pPr>
            <w:r>
              <w:t>c25</w:t>
            </w:r>
          </w:p>
        </w:tc>
        <w:tc>
          <w:tcPr>
            <w:tcW w:w="1377" w:type="auto"/>
          </w:tcPr>
          <w:p w14:paraId="30DE18F2" w14:textId="77777777" w:rsidR="005E738F" w:rsidRDefault="00000000">
            <w:pPr>
              <w:pStyle w:val="TAC"/>
            </w:pPr>
            <w:r>
              <w:t>24.4</w:t>
            </w:r>
          </w:p>
        </w:tc>
        <w:tc>
          <w:tcPr>
            <w:tcW w:w="1377" w:type="auto"/>
          </w:tcPr>
          <w:p w14:paraId="536FBADA" w14:textId="77777777" w:rsidR="005E738F" w:rsidRDefault="00000000">
            <w:pPr>
              <w:pStyle w:val="TAC"/>
            </w:pPr>
            <w:r>
              <w:t>Off</w:t>
            </w:r>
          </w:p>
        </w:tc>
        <w:tc>
          <w:tcPr>
            <w:tcW w:w="1377" w:type="auto"/>
          </w:tcPr>
          <w:p w14:paraId="00602D38" w14:textId="77777777" w:rsidR="005E738F" w:rsidRDefault="005E738F">
            <w:pPr>
              <w:pStyle w:val="TAC"/>
            </w:pPr>
          </w:p>
        </w:tc>
        <w:tc>
          <w:tcPr>
            <w:tcW w:w="1377" w:type="auto"/>
          </w:tcPr>
          <w:p w14:paraId="04B35FAA" w14:textId="77777777" w:rsidR="005E738F" w:rsidRDefault="00000000">
            <w:pPr>
              <w:pStyle w:val="TAC"/>
            </w:pPr>
            <w:r>
              <w:t>NWT C12</w:t>
            </w:r>
          </w:p>
        </w:tc>
        <w:tc>
          <w:tcPr>
            <w:tcW w:w="1377" w:type="auto"/>
          </w:tcPr>
          <w:p w14:paraId="7069B793" w14:textId="77777777" w:rsidR="005E738F" w:rsidRDefault="00000000">
            <w:pPr>
              <w:pStyle w:val="TAC"/>
            </w:pPr>
            <w:r>
              <w:t>PASS</w:t>
            </w:r>
          </w:p>
        </w:tc>
      </w:tr>
      <w:tr w:rsidR="005E738F" w14:paraId="5FF90584" w14:textId="77777777">
        <w:trPr>
          <w:jc w:val="center"/>
        </w:trPr>
        <w:tc>
          <w:tcPr>
            <w:tcW w:w="1377" w:type="auto"/>
            <w:vMerge/>
          </w:tcPr>
          <w:p w14:paraId="01CC1E93" w14:textId="77777777" w:rsidR="005E738F" w:rsidRDefault="005E738F"/>
        </w:tc>
        <w:tc>
          <w:tcPr>
            <w:tcW w:w="1377" w:type="auto"/>
          </w:tcPr>
          <w:p w14:paraId="0EBD999D" w14:textId="77777777" w:rsidR="005E738F" w:rsidRDefault="00000000">
            <w:pPr>
              <w:pStyle w:val="TAC"/>
            </w:pPr>
            <w:r>
              <w:t>c26</w:t>
            </w:r>
          </w:p>
        </w:tc>
        <w:tc>
          <w:tcPr>
            <w:tcW w:w="1377" w:type="auto"/>
          </w:tcPr>
          <w:p w14:paraId="1ABAD5F6" w14:textId="77777777" w:rsidR="005E738F" w:rsidRDefault="00000000">
            <w:pPr>
              <w:pStyle w:val="TAC"/>
            </w:pPr>
            <w:r>
              <w:t>32</w:t>
            </w:r>
          </w:p>
        </w:tc>
        <w:tc>
          <w:tcPr>
            <w:tcW w:w="1377" w:type="auto"/>
          </w:tcPr>
          <w:p w14:paraId="0CAEF225" w14:textId="77777777" w:rsidR="005E738F" w:rsidRDefault="00000000">
            <w:pPr>
              <w:pStyle w:val="TAC"/>
            </w:pPr>
            <w:r>
              <w:t>Off</w:t>
            </w:r>
          </w:p>
        </w:tc>
        <w:tc>
          <w:tcPr>
            <w:tcW w:w="1377" w:type="auto"/>
          </w:tcPr>
          <w:p w14:paraId="2E8C3CA0" w14:textId="77777777" w:rsidR="005E738F" w:rsidRDefault="005E738F">
            <w:pPr>
              <w:pStyle w:val="TAC"/>
            </w:pPr>
          </w:p>
        </w:tc>
        <w:tc>
          <w:tcPr>
            <w:tcW w:w="1377" w:type="auto"/>
          </w:tcPr>
          <w:p w14:paraId="54FE8F07" w14:textId="77777777" w:rsidR="005E738F" w:rsidRDefault="00000000">
            <w:pPr>
              <w:pStyle w:val="TAC"/>
            </w:pPr>
            <w:r>
              <w:t>NWT C13</w:t>
            </w:r>
          </w:p>
        </w:tc>
        <w:tc>
          <w:tcPr>
            <w:tcW w:w="1377" w:type="auto"/>
          </w:tcPr>
          <w:p w14:paraId="44C1F5A1" w14:textId="77777777" w:rsidR="005E738F" w:rsidRDefault="00000000">
            <w:pPr>
              <w:pStyle w:val="TAC"/>
            </w:pPr>
            <w:r>
              <w:t>PASS</w:t>
            </w:r>
          </w:p>
        </w:tc>
      </w:tr>
      <w:tr w:rsidR="005E738F" w14:paraId="23A40BAA" w14:textId="77777777">
        <w:trPr>
          <w:jc w:val="center"/>
        </w:trPr>
        <w:tc>
          <w:tcPr>
            <w:tcW w:w="1377" w:type="auto"/>
            <w:vMerge/>
          </w:tcPr>
          <w:p w14:paraId="6F558599" w14:textId="77777777" w:rsidR="005E738F" w:rsidRDefault="005E738F"/>
        </w:tc>
        <w:tc>
          <w:tcPr>
            <w:tcW w:w="1377" w:type="auto"/>
          </w:tcPr>
          <w:p w14:paraId="3EF326F5" w14:textId="77777777" w:rsidR="005E738F" w:rsidRDefault="00000000">
            <w:pPr>
              <w:pStyle w:val="TAC"/>
            </w:pPr>
            <w:r>
              <w:t>c27</w:t>
            </w:r>
          </w:p>
        </w:tc>
        <w:tc>
          <w:tcPr>
            <w:tcW w:w="1377" w:type="auto"/>
          </w:tcPr>
          <w:p w14:paraId="112A5FE5" w14:textId="77777777" w:rsidR="005E738F" w:rsidRDefault="00000000">
            <w:pPr>
              <w:pStyle w:val="TAC"/>
            </w:pPr>
            <w:r>
              <w:t>48</w:t>
            </w:r>
          </w:p>
        </w:tc>
        <w:tc>
          <w:tcPr>
            <w:tcW w:w="1377" w:type="auto"/>
          </w:tcPr>
          <w:p w14:paraId="21AD9455" w14:textId="77777777" w:rsidR="005E738F" w:rsidRDefault="00000000">
            <w:pPr>
              <w:pStyle w:val="TAC"/>
            </w:pPr>
            <w:r>
              <w:t>Off</w:t>
            </w:r>
          </w:p>
        </w:tc>
        <w:tc>
          <w:tcPr>
            <w:tcW w:w="1377" w:type="auto"/>
          </w:tcPr>
          <w:p w14:paraId="1B2046F0" w14:textId="77777777" w:rsidR="005E738F" w:rsidRDefault="005E738F">
            <w:pPr>
              <w:pStyle w:val="TAC"/>
            </w:pPr>
          </w:p>
        </w:tc>
        <w:tc>
          <w:tcPr>
            <w:tcW w:w="1377" w:type="auto"/>
          </w:tcPr>
          <w:p w14:paraId="404E38A8" w14:textId="77777777" w:rsidR="005E738F" w:rsidRDefault="00000000">
            <w:pPr>
              <w:pStyle w:val="TAC"/>
            </w:pPr>
            <w:r>
              <w:t>NWT C14</w:t>
            </w:r>
          </w:p>
        </w:tc>
        <w:tc>
          <w:tcPr>
            <w:tcW w:w="1377" w:type="auto"/>
          </w:tcPr>
          <w:p w14:paraId="13E06C36" w14:textId="77777777" w:rsidR="005E738F" w:rsidRDefault="00000000">
            <w:pPr>
              <w:pStyle w:val="TAC"/>
            </w:pPr>
            <w:r>
              <w:t>PASS</w:t>
            </w:r>
          </w:p>
        </w:tc>
      </w:tr>
      <w:tr w:rsidR="005E738F" w14:paraId="63E0AD97" w14:textId="77777777">
        <w:trPr>
          <w:jc w:val="center"/>
        </w:trPr>
        <w:tc>
          <w:tcPr>
            <w:tcW w:w="1377" w:type="auto"/>
            <w:vMerge/>
          </w:tcPr>
          <w:p w14:paraId="67604D80" w14:textId="77777777" w:rsidR="005E738F" w:rsidRDefault="005E738F"/>
        </w:tc>
        <w:tc>
          <w:tcPr>
            <w:tcW w:w="1377" w:type="auto"/>
          </w:tcPr>
          <w:p w14:paraId="748A120C" w14:textId="77777777" w:rsidR="005E738F" w:rsidRDefault="00000000">
            <w:pPr>
              <w:pStyle w:val="TAC"/>
            </w:pPr>
            <w:r>
              <w:t>c28</w:t>
            </w:r>
          </w:p>
        </w:tc>
        <w:tc>
          <w:tcPr>
            <w:tcW w:w="1377" w:type="auto"/>
          </w:tcPr>
          <w:p w14:paraId="6FE33B6F" w14:textId="77777777" w:rsidR="005E738F" w:rsidRDefault="00000000">
            <w:pPr>
              <w:pStyle w:val="TAC"/>
            </w:pPr>
            <w:r>
              <w:t>64</w:t>
            </w:r>
          </w:p>
        </w:tc>
        <w:tc>
          <w:tcPr>
            <w:tcW w:w="1377" w:type="auto"/>
          </w:tcPr>
          <w:p w14:paraId="7B6C12DF" w14:textId="77777777" w:rsidR="005E738F" w:rsidRDefault="00000000">
            <w:pPr>
              <w:pStyle w:val="TAC"/>
            </w:pPr>
            <w:r>
              <w:t>Off</w:t>
            </w:r>
          </w:p>
        </w:tc>
        <w:tc>
          <w:tcPr>
            <w:tcW w:w="1377" w:type="auto"/>
          </w:tcPr>
          <w:p w14:paraId="7C1CF775" w14:textId="77777777" w:rsidR="005E738F" w:rsidRDefault="005E738F">
            <w:pPr>
              <w:pStyle w:val="TAC"/>
            </w:pPr>
          </w:p>
        </w:tc>
        <w:tc>
          <w:tcPr>
            <w:tcW w:w="1377" w:type="auto"/>
          </w:tcPr>
          <w:p w14:paraId="7E4E4CD8" w14:textId="77777777" w:rsidR="005E738F" w:rsidRDefault="00000000">
            <w:pPr>
              <w:pStyle w:val="TAC"/>
            </w:pPr>
            <w:r>
              <w:t>NWT C15</w:t>
            </w:r>
          </w:p>
        </w:tc>
        <w:tc>
          <w:tcPr>
            <w:tcW w:w="1377" w:type="auto"/>
          </w:tcPr>
          <w:p w14:paraId="1CE6F8BA" w14:textId="77777777" w:rsidR="005E738F" w:rsidRDefault="00000000">
            <w:pPr>
              <w:pStyle w:val="TAC"/>
            </w:pPr>
            <w:r>
              <w:t>PASS</w:t>
            </w:r>
          </w:p>
        </w:tc>
      </w:tr>
      <w:tr w:rsidR="005E738F" w14:paraId="762AFC18" w14:textId="77777777">
        <w:trPr>
          <w:jc w:val="center"/>
        </w:trPr>
        <w:tc>
          <w:tcPr>
            <w:tcW w:w="1377" w:type="auto"/>
            <w:vMerge/>
          </w:tcPr>
          <w:p w14:paraId="3D7078A2" w14:textId="77777777" w:rsidR="005E738F" w:rsidRDefault="005E738F"/>
        </w:tc>
        <w:tc>
          <w:tcPr>
            <w:tcW w:w="1377" w:type="auto"/>
          </w:tcPr>
          <w:p w14:paraId="1ED0C595" w14:textId="77777777" w:rsidR="005E738F" w:rsidRDefault="00000000">
            <w:pPr>
              <w:pStyle w:val="TAC"/>
            </w:pPr>
            <w:r>
              <w:t>c29</w:t>
            </w:r>
          </w:p>
        </w:tc>
        <w:tc>
          <w:tcPr>
            <w:tcW w:w="1377" w:type="auto"/>
          </w:tcPr>
          <w:p w14:paraId="4A3899BA" w14:textId="77777777" w:rsidR="005E738F" w:rsidRDefault="00000000">
            <w:pPr>
              <w:pStyle w:val="TAC"/>
            </w:pPr>
            <w:r>
              <w:t>16.4</w:t>
            </w:r>
          </w:p>
        </w:tc>
        <w:tc>
          <w:tcPr>
            <w:tcW w:w="1377" w:type="auto"/>
          </w:tcPr>
          <w:p w14:paraId="786E620A" w14:textId="77777777" w:rsidR="005E738F" w:rsidRDefault="00000000">
            <w:pPr>
              <w:pStyle w:val="TAC"/>
            </w:pPr>
            <w:r>
              <w:t>Off</w:t>
            </w:r>
          </w:p>
        </w:tc>
        <w:tc>
          <w:tcPr>
            <w:tcW w:w="1377" w:type="auto"/>
          </w:tcPr>
          <w:p w14:paraId="3DB401EF" w14:textId="77777777" w:rsidR="005E738F" w:rsidRDefault="00000000">
            <w:pPr>
              <w:pStyle w:val="TAC"/>
            </w:pPr>
            <w:r>
              <w:t>5%</w:t>
            </w:r>
          </w:p>
        </w:tc>
        <w:tc>
          <w:tcPr>
            <w:tcW w:w="1377" w:type="auto"/>
          </w:tcPr>
          <w:p w14:paraId="3DBB01AB" w14:textId="77777777" w:rsidR="005E738F" w:rsidRDefault="00000000">
            <w:pPr>
              <w:pStyle w:val="TAC"/>
            </w:pPr>
            <w:r>
              <w:t>NWT C16</w:t>
            </w:r>
          </w:p>
        </w:tc>
        <w:tc>
          <w:tcPr>
            <w:tcW w:w="1377" w:type="auto"/>
            <w:shd w:val="clear" w:color="auto" w:fill="ADD8E6"/>
          </w:tcPr>
          <w:p w14:paraId="4A3BE0C7" w14:textId="77777777" w:rsidR="005E738F" w:rsidRDefault="00000000">
            <w:pPr>
              <w:pStyle w:val="TAC"/>
            </w:pPr>
            <w:r>
              <w:t>EXCEED</w:t>
            </w:r>
          </w:p>
        </w:tc>
      </w:tr>
      <w:tr w:rsidR="005E738F" w14:paraId="16C5ABD0" w14:textId="77777777">
        <w:trPr>
          <w:jc w:val="center"/>
        </w:trPr>
        <w:tc>
          <w:tcPr>
            <w:tcW w:w="1377" w:type="auto"/>
            <w:vMerge/>
          </w:tcPr>
          <w:p w14:paraId="6A1621B2" w14:textId="77777777" w:rsidR="005E738F" w:rsidRDefault="005E738F"/>
        </w:tc>
        <w:tc>
          <w:tcPr>
            <w:tcW w:w="1377" w:type="auto"/>
          </w:tcPr>
          <w:p w14:paraId="6E17A8F7" w14:textId="77777777" w:rsidR="005E738F" w:rsidRDefault="00000000">
            <w:pPr>
              <w:pStyle w:val="TAC"/>
            </w:pPr>
            <w:r>
              <w:t>c30</w:t>
            </w:r>
          </w:p>
        </w:tc>
        <w:tc>
          <w:tcPr>
            <w:tcW w:w="1377" w:type="auto"/>
          </w:tcPr>
          <w:p w14:paraId="1CB9FCE0" w14:textId="77777777" w:rsidR="005E738F" w:rsidRDefault="00000000">
            <w:pPr>
              <w:pStyle w:val="TAC"/>
            </w:pPr>
            <w:r>
              <w:t>24.4</w:t>
            </w:r>
          </w:p>
        </w:tc>
        <w:tc>
          <w:tcPr>
            <w:tcW w:w="1377" w:type="auto"/>
          </w:tcPr>
          <w:p w14:paraId="2626DBA4" w14:textId="77777777" w:rsidR="005E738F" w:rsidRDefault="00000000">
            <w:pPr>
              <w:pStyle w:val="TAC"/>
            </w:pPr>
            <w:r>
              <w:t>Off</w:t>
            </w:r>
          </w:p>
        </w:tc>
        <w:tc>
          <w:tcPr>
            <w:tcW w:w="1377" w:type="auto"/>
          </w:tcPr>
          <w:p w14:paraId="3BC4FA3F" w14:textId="77777777" w:rsidR="005E738F" w:rsidRDefault="00000000">
            <w:pPr>
              <w:pStyle w:val="TAC"/>
            </w:pPr>
            <w:r>
              <w:t>5%</w:t>
            </w:r>
          </w:p>
        </w:tc>
        <w:tc>
          <w:tcPr>
            <w:tcW w:w="1377" w:type="auto"/>
          </w:tcPr>
          <w:p w14:paraId="0EC10A4C" w14:textId="77777777" w:rsidR="005E738F" w:rsidRDefault="00000000">
            <w:pPr>
              <w:pStyle w:val="TAC"/>
            </w:pPr>
            <w:r>
              <w:t>NWT C17</w:t>
            </w:r>
          </w:p>
        </w:tc>
        <w:tc>
          <w:tcPr>
            <w:tcW w:w="1377" w:type="auto"/>
          </w:tcPr>
          <w:p w14:paraId="1EB4BD0F" w14:textId="77777777" w:rsidR="005E738F" w:rsidRDefault="00000000">
            <w:pPr>
              <w:pStyle w:val="TAC"/>
            </w:pPr>
            <w:r>
              <w:t>PASS</w:t>
            </w:r>
          </w:p>
        </w:tc>
      </w:tr>
      <w:tr w:rsidR="005E738F" w14:paraId="1135199E" w14:textId="77777777">
        <w:trPr>
          <w:jc w:val="center"/>
        </w:trPr>
        <w:tc>
          <w:tcPr>
            <w:tcW w:w="1377" w:type="auto"/>
            <w:vMerge/>
          </w:tcPr>
          <w:p w14:paraId="385D095A" w14:textId="77777777" w:rsidR="005E738F" w:rsidRDefault="005E738F"/>
        </w:tc>
        <w:tc>
          <w:tcPr>
            <w:tcW w:w="1377" w:type="auto"/>
          </w:tcPr>
          <w:p w14:paraId="643CA3C6" w14:textId="77777777" w:rsidR="005E738F" w:rsidRDefault="00000000">
            <w:pPr>
              <w:pStyle w:val="TAC"/>
            </w:pPr>
            <w:r>
              <w:t>c31</w:t>
            </w:r>
          </w:p>
        </w:tc>
        <w:tc>
          <w:tcPr>
            <w:tcW w:w="1377" w:type="auto"/>
          </w:tcPr>
          <w:p w14:paraId="0563DA38" w14:textId="77777777" w:rsidR="005E738F" w:rsidRDefault="00000000">
            <w:pPr>
              <w:pStyle w:val="TAC"/>
            </w:pPr>
            <w:r>
              <w:t>32</w:t>
            </w:r>
          </w:p>
        </w:tc>
        <w:tc>
          <w:tcPr>
            <w:tcW w:w="1377" w:type="auto"/>
          </w:tcPr>
          <w:p w14:paraId="62B75069" w14:textId="77777777" w:rsidR="005E738F" w:rsidRDefault="00000000">
            <w:pPr>
              <w:pStyle w:val="TAC"/>
            </w:pPr>
            <w:r>
              <w:t>Off</w:t>
            </w:r>
          </w:p>
        </w:tc>
        <w:tc>
          <w:tcPr>
            <w:tcW w:w="1377" w:type="auto"/>
          </w:tcPr>
          <w:p w14:paraId="2D94C395" w14:textId="77777777" w:rsidR="005E738F" w:rsidRDefault="00000000">
            <w:pPr>
              <w:pStyle w:val="TAC"/>
            </w:pPr>
            <w:r>
              <w:t>5%</w:t>
            </w:r>
          </w:p>
        </w:tc>
        <w:tc>
          <w:tcPr>
            <w:tcW w:w="1377" w:type="auto"/>
          </w:tcPr>
          <w:p w14:paraId="3F1FF323" w14:textId="77777777" w:rsidR="005E738F" w:rsidRDefault="00000000">
            <w:pPr>
              <w:pStyle w:val="TAC"/>
            </w:pPr>
            <w:r>
              <w:t>NWT C18</w:t>
            </w:r>
          </w:p>
        </w:tc>
        <w:tc>
          <w:tcPr>
            <w:tcW w:w="1377" w:type="auto"/>
          </w:tcPr>
          <w:p w14:paraId="47BF4E8C" w14:textId="77777777" w:rsidR="005E738F" w:rsidRDefault="00000000">
            <w:pPr>
              <w:pStyle w:val="TAC"/>
            </w:pPr>
            <w:r>
              <w:t>PASS</w:t>
            </w:r>
          </w:p>
        </w:tc>
      </w:tr>
      <w:tr w:rsidR="005E738F" w14:paraId="6EFFFD17" w14:textId="77777777">
        <w:trPr>
          <w:jc w:val="center"/>
        </w:trPr>
        <w:tc>
          <w:tcPr>
            <w:tcW w:w="1377" w:type="auto"/>
            <w:vMerge/>
          </w:tcPr>
          <w:p w14:paraId="3D248430" w14:textId="77777777" w:rsidR="005E738F" w:rsidRDefault="005E738F"/>
        </w:tc>
        <w:tc>
          <w:tcPr>
            <w:tcW w:w="1377" w:type="auto"/>
          </w:tcPr>
          <w:p w14:paraId="3CEFEB59" w14:textId="77777777" w:rsidR="005E738F" w:rsidRDefault="00000000">
            <w:pPr>
              <w:pStyle w:val="TAC"/>
            </w:pPr>
            <w:r>
              <w:t>c32</w:t>
            </w:r>
          </w:p>
        </w:tc>
        <w:tc>
          <w:tcPr>
            <w:tcW w:w="1377" w:type="auto"/>
          </w:tcPr>
          <w:p w14:paraId="5B247ADD" w14:textId="77777777" w:rsidR="005E738F" w:rsidRDefault="00000000">
            <w:pPr>
              <w:pStyle w:val="TAC"/>
            </w:pPr>
            <w:r>
              <w:t>48</w:t>
            </w:r>
          </w:p>
        </w:tc>
        <w:tc>
          <w:tcPr>
            <w:tcW w:w="1377" w:type="auto"/>
          </w:tcPr>
          <w:p w14:paraId="218A5FB5" w14:textId="77777777" w:rsidR="005E738F" w:rsidRDefault="00000000">
            <w:pPr>
              <w:pStyle w:val="TAC"/>
            </w:pPr>
            <w:r>
              <w:t>Off</w:t>
            </w:r>
          </w:p>
        </w:tc>
        <w:tc>
          <w:tcPr>
            <w:tcW w:w="1377" w:type="auto"/>
          </w:tcPr>
          <w:p w14:paraId="54865A0D" w14:textId="77777777" w:rsidR="005E738F" w:rsidRDefault="00000000">
            <w:pPr>
              <w:pStyle w:val="TAC"/>
            </w:pPr>
            <w:r>
              <w:t>5%</w:t>
            </w:r>
          </w:p>
        </w:tc>
        <w:tc>
          <w:tcPr>
            <w:tcW w:w="1377" w:type="auto"/>
          </w:tcPr>
          <w:p w14:paraId="41398083" w14:textId="77777777" w:rsidR="005E738F" w:rsidRDefault="00000000">
            <w:pPr>
              <w:pStyle w:val="TAC"/>
            </w:pPr>
            <w:r>
              <w:t>NWT C19</w:t>
            </w:r>
          </w:p>
        </w:tc>
        <w:tc>
          <w:tcPr>
            <w:tcW w:w="1377" w:type="auto"/>
          </w:tcPr>
          <w:p w14:paraId="5603E89F" w14:textId="77777777" w:rsidR="005E738F" w:rsidRDefault="00000000">
            <w:pPr>
              <w:pStyle w:val="TAC"/>
            </w:pPr>
            <w:r>
              <w:t>PASS</w:t>
            </w:r>
          </w:p>
        </w:tc>
      </w:tr>
      <w:tr w:rsidR="005E738F" w14:paraId="7FA1B158" w14:textId="77777777">
        <w:trPr>
          <w:jc w:val="center"/>
        </w:trPr>
        <w:tc>
          <w:tcPr>
            <w:tcW w:w="1377" w:type="auto"/>
            <w:vMerge/>
          </w:tcPr>
          <w:p w14:paraId="6D9D59AF" w14:textId="77777777" w:rsidR="005E738F" w:rsidRDefault="005E738F"/>
        </w:tc>
        <w:tc>
          <w:tcPr>
            <w:tcW w:w="1377" w:type="auto"/>
          </w:tcPr>
          <w:p w14:paraId="48867201" w14:textId="77777777" w:rsidR="005E738F" w:rsidRDefault="00000000">
            <w:pPr>
              <w:pStyle w:val="TAC"/>
            </w:pPr>
            <w:r>
              <w:t>c33</w:t>
            </w:r>
          </w:p>
        </w:tc>
        <w:tc>
          <w:tcPr>
            <w:tcW w:w="1377" w:type="auto"/>
          </w:tcPr>
          <w:p w14:paraId="68D06BB3" w14:textId="77777777" w:rsidR="005E738F" w:rsidRDefault="00000000">
            <w:pPr>
              <w:pStyle w:val="TAC"/>
            </w:pPr>
            <w:r>
              <w:t>16.4</w:t>
            </w:r>
          </w:p>
        </w:tc>
        <w:tc>
          <w:tcPr>
            <w:tcW w:w="1377" w:type="auto"/>
          </w:tcPr>
          <w:p w14:paraId="1EC09BFA" w14:textId="77777777" w:rsidR="005E738F" w:rsidRDefault="00000000">
            <w:pPr>
              <w:pStyle w:val="TAC"/>
            </w:pPr>
            <w:r>
              <w:t>On</w:t>
            </w:r>
          </w:p>
        </w:tc>
        <w:tc>
          <w:tcPr>
            <w:tcW w:w="1377" w:type="auto"/>
          </w:tcPr>
          <w:p w14:paraId="5E2C9984" w14:textId="77777777" w:rsidR="005E738F" w:rsidRDefault="005E738F">
            <w:pPr>
              <w:pStyle w:val="TAC"/>
            </w:pPr>
          </w:p>
        </w:tc>
        <w:tc>
          <w:tcPr>
            <w:tcW w:w="1377" w:type="auto"/>
          </w:tcPr>
          <w:p w14:paraId="700A32AB" w14:textId="77777777" w:rsidR="005E738F" w:rsidRDefault="00000000">
            <w:pPr>
              <w:pStyle w:val="TAC"/>
            </w:pPr>
            <w:r>
              <w:t>NWT C20</w:t>
            </w:r>
          </w:p>
        </w:tc>
        <w:tc>
          <w:tcPr>
            <w:tcW w:w="1377" w:type="auto"/>
            <w:shd w:val="clear" w:color="auto" w:fill="ADD8E6"/>
          </w:tcPr>
          <w:p w14:paraId="5246C288" w14:textId="77777777" w:rsidR="005E738F" w:rsidRDefault="00000000">
            <w:pPr>
              <w:pStyle w:val="TAC"/>
            </w:pPr>
            <w:r>
              <w:t>EXCEED</w:t>
            </w:r>
          </w:p>
        </w:tc>
      </w:tr>
      <w:tr w:rsidR="005E738F" w14:paraId="19E3D625" w14:textId="77777777">
        <w:trPr>
          <w:jc w:val="center"/>
        </w:trPr>
        <w:tc>
          <w:tcPr>
            <w:tcW w:w="1377" w:type="auto"/>
            <w:vMerge/>
          </w:tcPr>
          <w:p w14:paraId="791D8A48" w14:textId="77777777" w:rsidR="005E738F" w:rsidRDefault="005E738F"/>
        </w:tc>
        <w:tc>
          <w:tcPr>
            <w:tcW w:w="1377" w:type="auto"/>
          </w:tcPr>
          <w:p w14:paraId="7D4EDC2C" w14:textId="77777777" w:rsidR="005E738F" w:rsidRDefault="00000000">
            <w:pPr>
              <w:pStyle w:val="TAC"/>
            </w:pPr>
            <w:r>
              <w:t>c34</w:t>
            </w:r>
          </w:p>
        </w:tc>
        <w:tc>
          <w:tcPr>
            <w:tcW w:w="1377" w:type="auto"/>
          </w:tcPr>
          <w:p w14:paraId="5561731A" w14:textId="77777777" w:rsidR="005E738F" w:rsidRDefault="00000000">
            <w:pPr>
              <w:pStyle w:val="TAC"/>
            </w:pPr>
            <w:r>
              <w:t>24.4</w:t>
            </w:r>
          </w:p>
        </w:tc>
        <w:tc>
          <w:tcPr>
            <w:tcW w:w="1377" w:type="auto"/>
          </w:tcPr>
          <w:p w14:paraId="168994AC" w14:textId="77777777" w:rsidR="005E738F" w:rsidRDefault="00000000">
            <w:pPr>
              <w:pStyle w:val="TAC"/>
            </w:pPr>
            <w:r>
              <w:t>On</w:t>
            </w:r>
          </w:p>
        </w:tc>
        <w:tc>
          <w:tcPr>
            <w:tcW w:w="1377" w:type="auto"/>
          </w:tcPr>
          <w:p w14:paraId="3719575D" w14:textId="77777777" w:rsidR="005E738F" w:rsidRDefault="005E738F">
            <w:pPr>
              <w:pStyle w:val="TAC"/>
            </w:pPr>
          </w:p>
        </w:tc>
        <w:tc>
          <w:tcPr>
            <w:tcW w:w="1377" w:type="auto"/>
          </w:tcPr>
          <w:p w14:paraId="62394C32" w14:textId="77777777" w:rsidR="005E738F" w:rsidRDefault="00000000">
            <w:pPr>
              <w:pStyle w:val="TAC"/>
            </w:pPr>
            <w:r>
              <w:t>NWT C21</w:t>
            </w:r>
          </w:p>
        </w:tc>
        <w:tc>
          <w:tcPr>
            <w:tcW w:w="1377" w:type="auto"/>
          </w:tcPr>
          <w:p w14:paraId="4B2D09F5" w14:textId="77777777" w:rsidR="005E738F" w:rsidRDefault="00000000">
            <w:pPr>
              <w:pStyle w:val="TAC"/>
            </w:pPr>
            <w:r>
              <w:t>PASS</w:t>
            </w:r>
          </w:p>
        </w:tc>
      </w:tr>
      <w:tr w:rsidR="005E738F" w14:paraId="30DDCC30" w14:textId="77777777">
        <w:trPr>
          <w:jc w:val="center"/>
        </w:trPr>
        <w:tc>
          <w:tcPr>
            <w:tcW w:w="1377" w:type="auto"/>
            <w:vMerge/>
          </w:tcPr>
          <w:p w14:paraId="549B109F" w14:textId="77777777" w:rsidR="005E738F" w:rsidRDefault="005E738F"/>
        </w:tc>
        <w:tc>
          <w:tcPr>
            <w:tcW w:w="1377" w:type="auto"/>
          </w:tcPr>
          <w:p w14:paraId="5BD99307" w14:textId="77777777" w:rsidR="005E738F" w:rsidRDefault="00000000">
            <w:pPr>
              <w:pStyle w:val="TAC"/>
            </w:pPr>
            <w:r>
              <w:t>c35</w:t>
            </w:r>
          </w:p>
        </w:tc>
        <w:tc>
          <w:tcPr>
            <w:tcW w:w="1377" w:type="auto"/>
          </w:tcPr>
          <w:p w14:paraId="44EA69A1" w14:textId="77777777" w:rsidR="005E738F" w:rsidRDefault="00000000">
            <w:pPr>
              <w:pStyle w:val="TAC"/>
            </w:pPr>
            <w:r>
              <w:t>32</w:t>
            </w:r>
          </w:p>
        </w:tc>
        <w:tc>
          <w:tcPr>
            <w:tcW w:w="1377" w:type="auto"/>
          </w:tcPr>
          <w:p w14:paraId="6FE32984" w14:textId="77777777" w:rsidR="005E738F" w:rsidRDefault="00000000">
            <w:pPr>
              <w:pStyle w:val="TAC"/>
            </w:pPr>
            <w:r>
              <w:t>On</w:t>
            </w:r>
          </w:p>
        </w:tc>
        <w:tc>
          <w:tcPr>
            <w:tcW w:w="1377" w:type="auto"/>
          </w:tcPr>
          <w:p w14:paraId="78BC9999" w14:textId="77777777" w:rsidR="005E738F" w:rsidRDefault="005E738F">
            <w:pPr>
              <w:pStyle w:val="TAC"/>
            </w:pPr>
          </w:p>
        </w:tc>
        <w:tc>
          <w:tcPr>
            <w:tcW w:w="1377" w:type="auto"/>
          </w:tcPr>
          <w:p w14:paraId="765D6B1B" w14:textId="77777777" w:rsidR="005E738F" w:rsidRDefault="00000000">
            <w:pPr>
              <w:pStyle w:val="TAC"/>
            </w:pPr>
            <w:r>
              <w:t>NWT C22</w:t>
            </w:r>
          </w:p>
        </w:tc>
        <w:tc>
          <w:tcPr>
            <w:tcW w:w="1377" w:type="auto"/>
          </w:tcPr>
          <w:p w14:paraId="78E2D3A1" w14:textId="77777777" w:rsidR="005E738F" w:rsidRDefault="00000000">
            <w:pPr>
              <w:pStyle w:val="TAC"/>
            </w:pPr>
            <w:r>
              <w:t>PASS</w:t>
            </w:r>
          </w:p>
        </w:tc>
      </w:tr>
      <w:tr w:rsidR="005E738F" w14:paraId="26613B89" w14:textId="77777777">
        <w:trPr>
          <w:jc w:val="center"/>
        </w:trPr>
        <w:tc>
          <w:tcPr>
            <w:tcW w:w="1377" w:type="auto"/>
            <w:vMerge/>
          </w:tcPr>
          <w:p w14:paraId="47EF1B4A" w14:textId="77777777" w:rsidR="005E738F" w:rsidRDefault="005E738F"/>
        </w:tc>
        <w:tc>
          <w:tcPr>
            <w:tcW w:w="1377" w:type="auto"/>
          </w:tcPr>
          <w:p w14:paraId="3AF6B528" w14:textId="77777777" w:rsidR="005E738F" w:rsidRDefault="00000000">
            <w:pPr>
              <w:pStyle w:val="TAC"/>
            </w:pPr>
            <w:r>
              <w:t>c36</w:t>
            </w:r>
          </w:p>
        </w:tc>
        <w:tc>
          <w:tcPr>
            <w:tcW w:w="1377" w:type="auto"/>
          </w:tcPr>
          <w:p w14:paraId="2590A01E" w14:textId="77777777" w:rsidR="005E738F" w:rsidRDefault="00000000">
            <w:pPr>
              <w:pStyle w:val="TAC"/>
            </w:pPr>
            <w:r>
              <w:t>48</w:t>
            </w:r>
          </w:p>
        </w:tc>
        <w:tc>
          <w:tcPr>
            <w:tcW w:w="1377" w:type="auto"/>
          </w:tcPr>
          <w:p w14:paraId="385B578C" w14:textId="77777777" w:rsidR="005E738F" w:rsidRDefault="00000000">
            <w:pPr>
              <w:pStyle w:val="TAC"/>
            </w:pPr>
            <w:r>
              <w:t>On</w:t>
            </w:r>
          </w:p>
        </w:tc>
        <w:tc>
          <w:tcPr>
            <w:tcW w:w="1377" w:type="auto"/>
          </w:tcPr>
          <w:p w14:paraId="233A55A0" w14:textId="77777777" w:rsidR="005E738F" w:rsidRDefault="005E738F">
            <w:pPr>
              <w:pStyle w:val="TAC"/>
            </w:pPr>
          </w:p>
        </w:tc>
        <w:tc>
          <w:tcPr>
            <w:tcW w:w="1377" w:type="auto"/>
          </w:tcPr>
          <w:p w14:paraId="0FF3A4B5" w14:textId="77777777" w:rsidR="005E738F" w:rsidRDefault="00000000">
            <w:pPr>
              <w:pStyle w:val="TAC"/>
            </w:pPr>
            <w:r>
              <w:t>NWT C23</w:t>
            </w:r>
          </w:p>
        </w:tc>
        <w:tc>
          <w:tcPr>
            <w:tcW w:w="1377" w:type="auto"/>
          </w:tcPr>
          <w:p w14:paraId="11027578" w14:textId="77777777" w:rsidR="005E738F" w:rsidRDefault="00000000">
            <w:pPr>
              <w:pStyle w:val="TAC"/>
            </w:pPr>
            <w:r>
              <w:t>PASS</w:t>
            </w:r>
          </w:p>
        </w:tc>
      </w:tr>
      <w:tr w:rsidR="005E738F" w14:paraId="1CE5AD09" w14:textId="77777777">
        <w:trPr>
          <w:jc w:val="center"/>
        </w:trPr>
        <w:tc>
          <w:tcPr>
            <w:tcW w:w="1377" w:type="auto"/>
            <w:vMerge w:val="restart"/>
          </w:tcPr>
          <w:p w14:paraId="7B35C06C" w14:textId="77777777" w:rsidR="005E738F" w:rsidRDefault="00000000">
            <w:pPr>
              <w:pStyle w:val="TAC"/>
            </w:pPr>
            <w:r>
              <w:t>d</w:t>
            </w:r>
          </w:p>
        </w:tc>
        <w:tc>
          <w:tcPr>
            <w:tcW w:w="1377" w:type="auto"/>
          </w:tcPr>
          <w:p w14:paraId="5823DE47" w14:textId="77777777" w:rsidR="005E738F" w:rsidRDefault="00000000">
            <w:pPr>
              <w:pStyle w:val="TAC"/>
            </w:pPr>
            <w:r>
              <w:t>c24</w:t>
            </w:r>
          </w:p>
        </w:tc>
        <w:tc>
          <w:tcPr>
            <w:tcW w:w="1377" w:type="auto"/>
          </w:tcPr>
          <w:p w14:paraId="73132B1F" w14:textId="77777777" w:rsidR="005E738F" w:rsidRDefault="00000000">
            <w:pPr>
              <w:pStyle w:val="TAC"/>
            </w:pPr>
            <w:r>
              <w:t>16.4</w:t>
            </w:r>
          </w:p>
        </w:tc>
        <w:tc>
          <w:tcPr>
            <w:tcW w:w="1377" w:type="auto"/>
          </w:tcPr>
          <w:p w14:paraId="416A4297" w14:textId="77777777" w:rsidR="005E738F" w:rsidRDefault="00000000">
            <w:pPr>
              <w:pStyle w:val="TAC"/>
            </w:pPr>
            <w:r>
              <w:t>Off</w:t>
            </w:r>
          </w:p>
        </w:tc>
        <w:tc>
          <w:tcPr>
            <w:tcW w:w="1377" w:type="auto"/>
          </w:tcPr>
          <w:p w14:paraId="24897E4A" w14:textId="77777777" w:rsidR="005E738F" w:rsidRDefault="005E738F">
            <w:pPr>
              <w:pStyle w:val="TAC"/>
            </w:pPr>
          </w:p>
        </w:tc>
        <w:tc>
          <w:tcPr>
            <w:tcW w:w="1377" w:type="auto"/>
          </w:tcPr>
          <w:p w14:paraId="49BE91C8" w14:textId="77777777" w:rsidR="005E738F" w:rsidRDefault="00000000">
            <w:pPr>
              <w:pStyle w:val="TAC"/>
            </w:pPr>
            <w:r>
              <w:t>NWT C11</w:t>
            </w:r>
          </w:p>
        </w:tc>
        <w:tc>
          <w:tcPr>
            <w:tcW w:w="1377" w:type="auto"/>
            <w:shd w:val="clear" w:color="auto" w:fill="ADD8E6"/>
          </w:tcPr>
          <w:p w14:paraId="2EEB88A3" w14:textId="77777777" w:rsidR="005E738F" w:rsidRDefault="00000000">
            <w:pPr>
              <w:pStyle w:val="TAC"/>
            </w:pPr>
            <w:r>
              <w:t>EXCEED</w:t>
            </w:r>
          </w:p>
        </w:tc>
      </w:tr>
      <w:tr w:rsidR="005E738F" w14:paraId="62436FB0" w14:textId="77777777">
        <w:trPr>
          <w:jc w:val="center"/>
        </w:trPr>
        <w:tc>
          <w:tcPr>
            <w:tcW w:w="1377" w:type="auto"/>
            <w:vMerge/>
          </w:tcPr>
          <w:p w14:paraId="322BE140" w14:textId="77777777" w:rsidR="005E738F" w:rsidRDefault="005E738F"/>
        </w:tc>
        <w:tc>
          <w:tcPr>
            <w:tcW w:w="1377" w:type="auto"/>
          </w:tcPr>
          <w:p w14:paraId="586D29D1" w14:textId="77777777" w:rsidR="005E738F" w:rsidRDefault="00000000">
            <w:pPr>
              <w:pStyle w:val="TAC"/>
            </w:pPr>
            <w:r>
              <w:t>c25</w:t>
            </w:r>
          </w:p>
        </w:tc>
        <w:tc>
          <w:tcPr>
            <w:tcW w:w="1377" w:type="auto"/>
          </w:tcPr>
          <w:p w14:paraId="6EEA2165" w14:textId="77777777" w:rsidR="005E738F" w:rsidRDefault="00000000">
            <w:pPr>
              <w:pStyle w:val="TAC"/>
            </w:pPr>
            <w:r>
              <w:t>24.4</w:t>
            </w:r>
          </w:p>
        </w:tc>
        <w:tc>
          <w:tcPr>
            <w:tcW w:w="1377" w:type="auto"/>
          </w:tcPr>
          <w:p w14:paraId="2710242B" w14:textId="77777777" w:rsidR="005E738F" w:rsidRDefault="00000000">
            <w:pPr>
              <w:pStyle w:val="TAC"/>
            </w:pPr>
            <w:r>
              <w:t>Off</w:t>
            </w:r>
          </w:p>
        </w:tc>
        <w:tc>
          <w:tcPr>
            <w:tcW w:w="1377" w:type="auto"/>
          </w:tcPr>
          <w:p w14:paraId="31483E7E" w14:textId="77777777" w:rsidR="005E738F" w:rsidRDefault="005E738F">
            <w:pPr>
              <w:pStyle w:val="TAC"/>
            </w:pPr>
          </w:p>
        </w:tc>
        <w:tc>
          <w:tcPr>
            <w:tcW w:w="1377" w:type="auto"/>
          </w:tcPr>
          <w:p w14:paraId="3B923C71" w14:textId="77777777" w:rsidR="005E738F" w:rsidRDefault="00000000">
            <w:pPr>
              <w:pStyle w:val="TAC"/>
            </w:pPr>
            <w:r>
              <w:t>NWT C12</w:t>
            </w:r>
          </w:p>
        </w:tc>
        <w:tc>
          <w:tcPr>
            <w:tcW w:w="1377" w:type="auto"/>
          </w:tcPr>
          <w:p w14:paraId="74259EA1" w14:textId="77777777" w:rsidR="005E738F" w:rsidRDefault="00000000">
            <w:pPr>
              <w:pStyle w:val="TAC"/>
            </w:pPr>
            <w:r>
              <w:t>PASS</w:t>
            </w:r>
          </w:p>
        </w:tc>
      </w:tr>
      <w:tr w:rsidR="005E738F" w14:paraId="3F493DCF" w14:textId="77777777">
        <w:trPr>
          <w:jc w:val="center"/>
        </w:trPr>
        <w:tc>
          <w:tcPr>
            <w:tcW w:w="1377" w:type="auto"/>
            <w:vMerge/>
          </w:tcPr>
          <w:p w14:paraId="50208DAD" w14:textId="77777777" w:rsidR="005E738F" w:rsidRDefault="005E738F"/>
        </w:tc>
        <w:tc>
          <w:tcPr>
            <w:tcW w:w="1377" w:type="auto"/>
          </w:tcPr>
          <w:p w14:paraId="0BE7FE6B" w14:textId="77777777" w:rsidR="005E738F" w:rsidRDefault="00000000">
            <w:pPr>
              <w:pStyle w:val="TAC"/>
            </w:pPr>
            <w:r>
              <w:t>c26</w:t>
            </w:r>
          </w:p>
        </w:tc>
        <w:tc>
          <w:tcPr>
            <w:tcW w:w="1377" w:type="auto"/>
          </w:tcPr>
          <w:p w14:paraId="5E17F6CE" w14:textId="77777777" w:rsidR="005E738F" w:rsidRDefault="00000000">
            <w:pPr>
              <w:pStyle w:val="TAC"/>
            </w:pPr>
            <w:r>
              <w:t>32</w:t>
            </w:r>
          </w:p>
        </w:tc>
        <w:tc>
          <w:tcPr>
            <w:tcW w:w="1377" w:type="auto"/>
          </w:tcPr>
          <w:p w14:paraId="586435EB" w14:textId="77777777" w:rsidR="005E738F" w:rsidRDefault="00000000">
            <w:pPr>
              <w:pStyle w:val="TAC"/>
            </w:pPr>
            <w:r>
              <w:t>Off</w:t>
            </w:r>
          </w:p>
        </w:tc>
        <w:tc>
          <w:tcPr>
            <w:tcW w:w="1377" w:type="auto"/>
          </w:tcPr>
          <w:p w14:paraId="17756698" w14:textId="77777777" w:rsidR="005E738F" w:rsidRDefault="005E738F">
            <w:pPr>
              <w:pStyle w:val="TAC"/>
            </w:pPr>
          </w:p>
        </w:tc>
        <w:tc>
          <w:tcPr>
            <w:tcW w:w="1377" w:type="auto"/>
          </w:tcPr>
          <w:p w14:paraId="0DED901E" w14:textId="77777777" w:rsidR="005E738F" w:rsidRDefault="00000000">
            <w:pPr>
              <w:pStyle w:val="TAC"/>
            </w:pPr>
            <w:r>
              <w:t>NWT C13</w:t>
            </w:r>
          </w:p>
        </w:tc>
        <w:tc>
          <w:tcPr>
            <w:tcW w:w="1377" w:type="auto"/>
          </w:tcPr>
          <w:p w14:paraId="6DBE7988" w14:textId="77777777" w:rsidR="005E738F" w:rsidRDefault="00000000">
            <w:pPr>
              <w:pStyle w:val="TAC"/>
            </w:pPr>
            <w:r>
              <w:t>PASS</w:t>
            </w:r>
          </w:p>
        </w:tc>
      </w:tr>
      <w:tr w:rsidR="005E738F" w14:paraId="1B6FAD29" w14:textId="77777777">
        <w:trPr>
          <w:jc w:val="center"/>
        </w:trPr>
        <w:tc>
          <w:tcPr>
            <w:tcW w:w="1377" w:type="auto"/>
            <w:vMerge/>
          </w:tcPr>
          <w:p w14:paraId="77D4FB26" w14:textId="77777777" w:rsidR="005E738F" w:rsidRDefault="005E738F"/>
        </w:tc>
        <w:tc>
          <w:tcPr>
            <w:tcW w:w="1377" w:type="auto"/>
          </w:tcPr>
          <w:p w14:paraId="40B3CF8D" w14:textId="77777777" w:rsidR="005E738F" w:rsidRDefault="00000000">
            <w:pPr>
              <w:pStyle w:val="TAC"/>
            </w:pPr>
            <w:r>
              <w:t>c27</w:t>
            </w:r>
          </w:p>
        </w:tc>
        <w:tc>
          <w:tcPr>
            <w:tcW w:w="1377" w:type="auto"/>
          </w:tcPr>
          <w:p w14:paraId="4D2E19AE" w14:textId="77777777" w:rsidR="005E738F" w:rsidRDefault="00000000">
            <w:pPr>
              <w:pStyle w:val="TAC"/>
            </w:pPr>
            <w:r>
              <w:t>48</w:t>
            </w:r>
          </w:p>
        </w:tc>
        <w:tc>
          <w:tcPr>
            <w:tcW w:w="1377" w:type="auto"/>
          </w:tcPr>
          <w:p w14:paraId="7C9C10A8" w14:textId="77777777" w:rsidR="005E738F" w:rsidRDefault="00000000">
            <w:pPr>
              <w:pStyle w:val="TAC"/>
            </w:pPr>
            <w:r>
              <w:t>Off</w:t>
            </w:r>
          </w:p>
        </w:tc>
        <w:tc>
          <w:tcPr>
            <w:tcW w:w="1377" w:type="auto"/>
          </w:tcPr>
          <w:p w14:paraId="0A38052E" w14:textId="77777777" w:rsidR="005E738F" w:rsidRDefault="005E738F">
            <w:pPr>
              <w:pStyle w:val="TAC"/>
            </w:pPr>
          </w:p>
        </w:tc>
        <w:tc>
          <w:tcPr>
            <w:tcW w:w="1377" w:type="auto"/>
          </w:tcPr>
          <w:p w14:paraId="222B6AD6" w14:textId="77777777" w:rsidR="005E738F" w:rsidRDefault="00000000">
            <w:pPr>
              <w:pStyle w:val="TAC"/>
            </w:pPr>
            <w:r>
              <w:t>NWT C14</w:t>
            </w:r>
          </w:p>
        </w:tc>
        <w:tc>
          <w:tcPr>
            <w:tcW w:w="1377" w:type="auto"/>
          </w:tcPr>
          <w:p w14:paraId="76AE6543" w14:textId="77777777" w:rsidR="005E738F" w:rsidRDefault="00000000">
            <w:pPr>
              <w:pStyle w:val="TAC"/>
            </w:pPr>
            <w:r>
              <w:t>PASS</w:t>
            </w:r>
          </w:p>
        </w:tc>
      </w:tr>
      <w:tr w:rsidR="005E738F" w14:paraId="03435296" w14:textId="77777777">
        <w:trPr>
          <w:jc w:val="center"/>
        </w:trPr>
        <w:tc>
          <w:tcPr>
            <w:tcW w:w="1377" w:type="auto"/>
            <w:vMerge/>
          </w:tcPr>
          <w:p w14:paraId="2652AE13" w14:textId="77777777" w:rsidR="005E738F" w:rsidRDefault="005E738F"/>
        </w:tc>
        <w:tc>
          <w:tcPr>
            <w:tcW w:w="1377" w:type="auto"/>
          </w:tcPr>
          <w:p w14:paraId="4CECE0E0" w14:textId="77777777" w:rsidR="005E738F" w:rsidRDefault="00000000">
            <w:pPr>
              <w:pStyle w:val="TAC"/>
            </w:pPr>
            <w:r>
              <w:t>c28</w:t>
            </w:r>
          </w:p>
        </w:tc>
        <w:tc>
          <w:tcPr>
            <w:tcW w:w="1377" w:type="auto"/>
          </w:tcPr>
          <w:p w14:paraId="367BC047" w14:textId="77777777" w:rsidR="005E738F" w:rsidRDefault="00000000">
            <w:pPr>
              <w:pStyle w:val="TAC"/>
            </w:pPr>
            <w:r>
              <w:t>64</w:t>
            </w:r>
          </w:p>
        </w:tc>
        <w:tc>
          <w:tcPr>
            <w:tcW w:w="1377" w:type="auto"/>
          </w:tcPr>
          <w:p w14:paraId="448C2189" w14:textId="77777777" w:rsidR="005E738F" w:rsidRDefault="00000000">
            <w:pPr>
              <w:pStyle w:val="TAC"/>
            </w:pPr>
            <w:r>
              <w:t>Off</w:t>
            </w:r>
          </w:p>
        </w:tc>
        <w:tc>
          <w:tcPr>
            <w:tcW w:w="1377" w:type="auto"/>
          </w:tcPr>
          <w:p w14:paraId="4EEF5205" w14:textId="77777777" w:rsidR="005E738F" w:rsidRDefault="005E738F">
            <w:pPr>
              <w:pStyle w:val="TAC"/>
            </w:pPr>
          </w:p>
        </w:tc>
        <w:tc>
          <w:tcPr>
            <w:tcW w:w="1377" w:type="auto"/>
          </w:tcPr>
          <w:p w14:paraId="4E2A6E12" w14:textId="77777777" w:rsidR="005E738F" w:rsidRDefault="00000000">
            <w:pPr>
              <w:pStyle w:val="TAC"/>
            </w:pPr>
            <w:r>
              <w:t>NWT C15</w:t>
            </w:r>
          </w:p>
        </w:tc>
        <w:tc>
          <w:tcPr>
            <w:tcW w:w="1377" w:type="auto"/>
          </w:tcPr>
          <w:p w14:paraId="4CCD83BA" w14:textId="77777777" w:rsidR="005E738F" w:rsidRDefault="00000000">
            <w:pPr>
              <w:pStyle w:val="TAC"/>
            </w:pPr>
            <w:r>
              <w:t>PASS</w:t>
            </w:r>
          </w:p>
        </w:tc>
      </w:tr>
      <w:tr w:rsidR="005E738F" w14:paraId="07E232E1" w14:textId="77777777">
        <w:trPr>
          <w:jc w:val="center"/>
        </w:trPr>
        <w:tc>
          <w:tcPr>
            <w:tcW w:w="1377" w:type="auto"/>
            <w:vMerge/>
          </w:tcPr>
          <w:p w14:paraId="48C3FA11" w14:textId="77777777" w:rsidR="005E738F" w:rsidRDefault="005E738F"/>
        </w:tc>
        <w:tc>
          <w:tcPr>
            <w:tcW w:w="1377" w:type="auto"/>
          </w:tcPr>
          <w:p w14:paraId="215D3326" w14:textId="77777777" w:rsidR="005E738F" w:rsidRDefault="00000000">
            <w:pPr>
              <w:pStyle w:val="TAC"/>
            </w:pPr>
            <w:r>
              <w:t>c29</w:t>
            </w:r>
          </w:p>
        </w:tc>
        <w:tc>
          <w:tcPr>
            <w:tcW w:w="1377" w:type="auto"/>
          </w:tcPr>
          <w:p w14:paraId="0F80028A" w14:textId="77777777" w:rsidR="005E738F" w:rsidRDefault="00000000">
            <w:pPr>
              <w:pStyle w:val="TAC"/>
            </w:pPr>
            <w:r>
              <w:t>16.4</w:t>
            </w:r>
          </w:p>
        </w:tc>
        <w:tc>
          <w:tcPr>
            <w:tcW w:w="1377" w:type="auto"/>
          </w:tcPr>
          <w:p w14:paraId="3CEE116B" w14:textId="77777777" w:rsidR="005E738F" w:rsidRDefault="00000000">
            <w:pPr>
              <w:pStyle w:val="TAC"/>
            </w:pPr>
            <w:r>
              <w:t>Off</w:t>
            </w:r>
          </w:p>
        </w:tc>
        <w:tc>
          <w:tcPr>
            <w:tcW w:w="1377" w:type="auto"/>
          </w:tcPr>
          <w:p w14:paraId="141F12EF" w14:textId="77777777" w:rsidR="005E738F" w:rsidRDefault="00000000">
            <w:pPr>
              <w:pStyle w:val="TAC"/>
            </w:pPr>
            <w:r>
              <w:t>5%</w:t>
            </w:r>
          </w:p>
        </w:tc>
        <w:tc>
          <w:tcPr>
            <w:tcW w:w="1377" w:type="auto"/>
          </w:tcPr>
          <w:p w14:paraId="0726253B" w14:textId="77777777" w:rsidR="005E738F" w:rsidRDefault="00000000">
            <w:pPr>
              <w:pStyle w:val="TAC"/>
            </w:pPr>
            <w:r>
              <w:t>NWT C16</w:t>
            </w:r>
          </w:p>
        </w:tc>
        <w:tc>
          <w:tcPr>
            <w:tcW w:w="1377" w:type="auto"/>
            <w:shd w:val="clear" w:color="auto" w:fill="ADD8E6"/>
          </w:tcPr>
          <w:p w14:paraId="5D6F0A12" w14:textId="77777777" w:rsidR="005E738F" w:rsidRDefault="00000000">
            <w:pPr>
              <w:pStyle w:val="TAC"/>
            </w:pPr>
            <w:r>
              <w:t>EXCEED</w:t>
            </w:r>
          </w:p>
        </w:tc>
      </w:tr>
      <w:tr w:rsidR="005E738F" w14:paraId="4EEAA34C" w14:textId="77777777">
        <w:trPr>
          <w:jc w:val="center"/>
        </w:trPr>
        <w:tc>
          <w:tcPr>
            <w:tcW w:w="1377" w:type="auto"/>
            <w:vMerge/>
          </w:tcPr>
          <w:p w14:paraId="0BC68927" w14:textId="77777777" w:rsidR="005E738F" w:rsidRDefault="005E738F"/>
        </w:tc>
        <w:tc>
          <w:tcPr>
            <w:tcW w:w="1377" w:type="auto"/>
          </w:tcPr>
          <w:p w14:paraId="5A886579" w14:textId="77777777" w:rsidR="005E738F" w:rsidRDefault="00000000">
            <w:pPr>
              <w:pStyle w:val="TAC"/>
            </w:pPr>
            <w:r>
              <w:t>c30</w:t>
            </w:r>
          </w:p>
        </w:tc>
        <w:tc>
          <w:tcPr>
            <w:tcW w:w="1377" w:type="auto"/>
          </w:tcPr>
          <w:p w14:paraId="3DA9B7A9" w14:textId="77777777" w:rsidR="005E738F" w:rsidRDefault="00000000">
            <w:pPr>
              <w:pStyle w:val="TAC"/>
            </w:pPr>
            <w:r>
              <w:t>24.4</w:t>
            </w:r>
          </w:p>
        </w:tc>
        <w:tc>
          <w:tcPr>
            <w:tcW w:w="1377" w:type="auto"/>
          </w:tcPr>
          <w:p w14:paraId="32F7AD08" w14:textId="77777777" w:rsidR="005E738F" w:rsidRDefault="00000000">
            <w:pPr>
              <w:pStyle w:val="TAC"/>
            </w:pPr>
            <w:r>
              <w:t>Off</w:t>
            </w:r>
          </w:p>
        </w:tc>
        <w:tc>
          <w:tcPr>
            <w:tcW w:w="1377" w:type="auto"/>
          </w:tcPr>
          <w:p w14:paraId="62B5CF31" w14:textId="77777777" w:rsidR="005E738F" w:rsidRDefault="00000000">
            <w:pPr>
              <w:pStyle w:val="TAC"/>
            </w:pPr>
            <w:r>
              <w:t>5%</w:t>
            </w:r>
          </w:p>
        </w:tc>
        <w:tc>
          <w:tcPr>
            <w:tcW w:w="1377" w:type="auto"/>
          </w:tcPr>
          <w:p w14:paraId="73DA68FC" w14:textId="77777777" w:rsidR="005E738F" w:rsidRDefault="00000000">
            <w:pPr>
              <w:pStyle w:val="TAC"/>
            </w:pPr>
            <w:r>
              <w:t>NWT C17</w:t>
            </w:r>
          </w:p>
        </w:tc>
        <w:tc>
          <w:tcPr>
            <w:tcW w:w="1377" w:type="auto"/>
          </w:tcPr>
          <w:p w14:paraId="1CFA71C0" w14:textId="77777777" w:rsidR="005E738F" w:rsidRDefault="00000000">
            <w:pPr>
              <w:pStyle w:val="TAC"/>
            </w:pPr>
            <w:r>
              <w:t>PASS</w:t>
            </w:r>
          </w:p>
        </w:tc>
      </w:tr>
      <w:tr w:rsidR="005E738F" w14:paraId="110CB8BD" w14:textId="77777777">
        <w:trPr>
          <w:jc w:val="center"/>
        </w:trPr>
        <w:tc>
          <w:tcPr>
            <w:tcW w:w="1377" w:type="auto"/>
            <w:vMerge/>
          </w:tcPr>
          <w:p w14:paraId="1A877E91" w14:textId="77777777" w:rsidR="005E738F" w:rsidRDefault="005E738F"/>
        </w:tc>
        <w:tc>
          <w:tcPr>
            <w:tcW w:w="1377" w:type="auto"/>
          </w:tcPr>
          <w:p w14:paraId="5B0F3FFD" w14:textId="77777777" w:rsidR="005E738F" w:rsidRDefault="00000000">
            <w:pPr>
              <w:pStyle w:val="TAC"/>
            </w:pPr>
            <w:r>
              <w:t>c31</w:t>
            </w:r>
          </w:p>
        </w:tc>
        <w:tc>
          <w:tcPr>
            <w:tcW w:w="1377" w:type="auto"/>
          </w:tcPr>
          <w:p w14:paraId="7316B967" w14:textId="77777777" w:rsidR="005E738F" w:rsidRDefault="00000000">
            <w:pPr>
              <w:pStyle w:val="TAC"/>
            </w:pPr>
            <w:r>
              <w:t>32</w:t>
            </w:r>
          </w:p>
        </w:tc>
        <w:tc>
          <w:tcPr>
            <w:tcW w:w="1377" w:type="auto"/>
          </w:tcPr>
          <w:p w14:paraId="49D3A538" w14:textId="77777777" w:rsidR="005E738F" w:rsidRDefault="00000000">
            <w:pPr>
              <w:pStyle w:val="TAC"/>
            </w:pPr>
            <w:r>
              <w:t>Off</w:t>
            </w:r>
          </w:p>
        </w:tc>
        <w:tc>
          <w:tcPr>
            <w:tcW w:w="1377" w:type="auto"/>
          </w:tcPr>
          <w:p w14:paraId="57763879" w14:textId="77777777" w:rsidR="005E738F" w:rsidRDefault="00000000">
            <w:pPr>
              <w:pStyle w:val="TAC"/>
            </w:pPr>
            <w:r>
              <w:t>5%</w:t>
            </w:r>
          </w:p>
        </w:tc>
        <w:tc>
          <w:tcPr>
            <w:tcW w:w="1377" w:type="auto"/>
          </w:tcPr>
          <w:p w14:paraId="6D615FB5" w14:textId="77777777" w:rsidR="005E738F" w:rsidRDefault="00000000">
            <w:pPr>
              <w:pStyle w:val="TAC"/>
            </w:pPr>
            <w:r>
              <w:t>NWT C18</w:t>
            </w:r>
          </w:p>
        </w:tc>
        <w:tc>
          <w:tcPr>
            <w:tcW w:w="1377" w:type="auto"/>
          </w:tcPr>
          <w:p w14:paraId="4BA19638" w14:textId="77777777" w:rsidR="005E738F" w:rsidRDefault="00000000">
            <w:pPr>
              <w:pStyle w:val="TAC"/>
            </w:pPr>
            <w:r>
              <w:t>PASS</w:t>
            </w:r>
          </w:p>
        </w:tc>
      </w:tr>
      <w:tr w:rsidR="005E738F" w14:paraId="227A7B49" w14:textId="77777777">
        <w:trPr>
          <w:jc w:val="center"/>
        </w:trPr>
        <w:tc>
          <w:tcPr>
            <w:tcW w:w="1377" w:type="auto"/>
            <w:vMerge/>
          </w:tcPr>
          <w:p w14:paraId="3017EEB2" w14:textId="77777777" w:rsidR="005E738F" w:rsidRDefault="005E738F"/>
        </w:tc>
        <w:tc>
          <w:tcPr>
            <w:tcW w:w="1377" w:type="auto"/>
          </w:tcPr>
          <w:p w14:paraId="212CF9CF" w14:textId="77777777" w:rsidR="005E738F" w:rsidRDefault="00000000">
            <w:pPr>
              <w:pStyle w:val="TAC"/>
            </w:pPr>
            <w:r>
              <w:t>c32</w:t>
            </w:r>
          </w:p>
        </w:tc>
        <w:tc>
          <w:tcPr>
            <w:tcW w:w="1377" w:type="auto"/>
          </w:tcPr>
          <w:p w14:paraId="55783731" w14:textId="77777777" w:rsidR="005E738F" w:rsidRDefault="00000000">
            <w:pPr>
              <w:pStyle w:val="TAC"/>
            </w:pPr>
            <w:r>
              <w:t>48</w:t>
            </w:r>
          </w:p>
        </w:tc>
        <w:tc>
          <w:tcPr>
            <w:tcW w:w="1377" w:type="auto"/>
          </w:tcPr>
          <w:p w14:paraId="7FEA2717" w14:textId="77777777" w:rsidR="005E738F" w:rsidRDefault="00000000">
            <w:pPr>
              <w:pStyle w:val="TAC"/>
            </w:pPr>
            <w:r>
              <w:t>Off</w:t>
            </w:r>
          </w:p>
        </w:tc>
        <w:tc>
          <w:tcPr>
            <w:tcW w:w="1377" w:type="auto"/>
          </w:tcPr>
          <w:p w14:paraId="54EAAAD2" w14:textId="77777777" w:rsidR="005E738F" w:rsidRDefault="00000000">
            <w:pPr>
              <w:pStyle w:val="TAC"/>
            </w:pPr>
            <w:r>
              <w:t>5%</w:t>
            </w:r>
          </w:p>
        </w:tc>
        <w:tc>
          <w:tcPr>
            <w:tcW w:w="1377" w:type="auto"/>
          </w:tcPr>
          <w:p w14:paraId="49A811BB" w14:textId="77777777" w:rsidR="005E738F" w:rsidRDefault="00000000">
            <w:pPr>
              <w:pStyle w:val="TAC"/>
            </w:pPr>
            <w:r>
              <w:t>NWT C19</w:t>
            </w:r>
          </w:p>
        </w:tc>
        <w:tc>
          <w:tcPr>
            <w:tcW w:w="1377" w:type="auto"/>
          </w:tcPr>
          <w:p w14:paraId="4FBD0BCC" w14:textId="77777777" w:rsidR="005E738F" w:rsidRDefault="00000000">
            <w:pPr>
              <w:pStyle w:val="TAC"/>
            </w:pPr>
            <w:r>
              <w:t>PASS</w:t>
            </w:r>
          </w:p>
        </w:tc>
      </w:tr>
      <w:tr w:rsidR="005E738F" w14:paraId="45280F61" w14:textId="77777777">
        <w:trPr>
          <w:jc w:val="center"/>
        </w:trPr>
        <w:tc>
          <w:tcPr>
            <w:tcW w:w="1377" w:type="auto"/>
            <w:vMerge/>
          </w:tcPr>
          <w:p w14:paraId="4FD861C1" w14:textId="77777777" w:rsidR="005E738F" w:rsidRDefault="005E738F"/>
        </w:tc>
        <w:tc>
          <w:tcPr>
            <w:tcW w:w="1377" w:type="auto"/>
          </w:tcPr>
          <w:p w14:paraId="3B2B18D5" w14:textId="77777777" w:rsidR="005E738F" w:rsidRDefault="00000000">
            <w:pPr>
              <w:pStyle w:val="TAC"/>
            </w:pPr>
            <w:r>
              <w:t>c33</w:t>
            </w:r>
          </w:p>
        </w:tc>
        <w:tc>
          <w:tcPr>
            <w:tcW w:w="1377" w:type="auto"/>
          </w:tcPr>
          <w:p w14:paraId="7F64768C" w14:textId="77777777" w:rsidR="005E738F" w:rsidRDefault="00000000">
            <w:pPr>
              <w:pStyle w:val="TAC"/>
            </w:pPr>
            <w:r>
              <w:t>16.4</w:t>
            </w:r>
          </w:p>
        </w:tc>
        <w:tc>
          <w:tcPr>
            <w:tcW w:w="1377" w:type="auto"/>
          </w:tcPr>
          <w:p w14:paraId="4C24CA86" w14:textId="77777777" w:rsidR="005E738F" w:rsidRDefault="00000000">
            <w:pPr>
              <w:pStyle w:val="TAC"/>
            </w:pPr>
            <w:r>
              <w:t>On</w:t>
            </w:r>
          </w:p>
        </w:tc>
        <w:tc>
          <w:tcPr>
            <w:tcW w:w="1377" w:type="auto"/>
          </w:tcPr>
          <w:p w14:paraId="3A7A65A6" w14:textId="77777777" w:rsidR="005E738F" w:rsidRDefault="005E738F">
            <w:pPr>
              <w:pStyle w:val="TAC"/>
            </w:pPr>
          </w:p>
        </w:tc>
        <w:tc>
          <w:tcPr>
            <w:tcW w:w="1377" w:type="auto"/>
          </w:tcPr>
          <w:p w14:paraId="049A6B86" w14:textId="77777777" w:rsidR="005E738F" w:rsidRDefault="00000000">
            <w:pPr>
              <w:pStyle w:val="TAC"/>
            </w:pPr>
            <w:r>
              <w:t>NWT C20</w:t>
            </w:r>
          </w:p>
        </w:tc>
        <w:tc>
          <w:tcPr>
            <w:tcW w:w="1377" w:type="auto"/>
            <w:shd w:val="clear" w:color="auto" w:fill="ADD8E6"/>
          </w:tcPr>
          <w:p w14:paraId="331B9B78" w14:textId="77777777" w:rsidR="005E738F" w:rsidRDefault="00000000">
            <w:pPr>
              <w:pStyle w:val="TAC"/>
            </w:pPr>
            <w:r>
              <w:t>EXCEED</w:t>
            </w:r>
          </w:p>
        </w:tc>
      </w:tr>
      <w:tr w:rsidR="005E738F" w14:paraId="28A6190B" w14:textId="77777777">
        <w:trPr>
          <w:jc w:val="center"/>
        </w:trPr>
        <w:tc>
          <w:tcPr>
            <w:tcW w:w="1377" w:type="auto"/>
            <w:vMerge/>
          </w:tcPr>
          <w:p w14:paraId="2CE2CC57" w14:textId="77777777" w:rsidR="005E738F" w:rsidRDefault="005E738F"/>
        </w:tc>
        <w:tc>
          <w:tcPr>
            <w:tcW w:w="1377" w:type="auto"/>
          </w:tcPr>
          <w:p w14:paraId="13C5DFC1" w14:textId="77777777" w:rsidR="005E738F" w:rsidRDefault="00000000">
            <w:pPr>
              <w:pStyle w:val="TAC"/>
            </w:pPr>
            <w:r>
              <w:t>c34</w:t>
            </w:r>
          </w:p>
        </w:tc>
        <w:tc>
          <w:tcPr>
            <w:tcW w:w="1377" w:type="auto"/>
          </w:tcPr>
          <w:p w14:paraId="2925A0CB" w14:textId="77777777" w:rsidR="005E738F" w:rsidRDefault="00000000">
            <w:pPr>
              <w:pStyle w:val="TAC"/>
            </w:pPr>
            <w:r>
              <w:t>24.4</w:t>
            </w:r>
          </w:p>
        </w:tc>
        <w:tc>
          <w:tcPr>
            <w:tcW w:w="1377" w:type="auto"/>
          </w:tcPr>
          <w:p w14:paraId="23964FA2" w14:textId="77777777" w:rsidR="005E738F" w:rsidRDefault="00000000">
            <w:pPr>
              <w:pStyle w:val="TAC"/>
            </w:pPr>
            <w:r>
              <w:t>On</w:t>
            </w:r>
          </w:p>
        </w:tc>
        <w:tc>
          <w:tcPr>
            <w:tcW w:w="1377" w:type="auto"/>
          </w:tcPr>
          <w:p w14:paraId="5879C30E" w14:textId="77777777" w:rsidR="005E738F" w:rsidRDefault="005E738F">
            <w:pPr>
              <w:pStyle w:val="TAC"/>
            </w:pPr>
          </w:p>
        </w:tc>
        <w:tc>
          <w:tcPr>
            <w:tcW w:w="1377" w:type="auto"/>
          </w:tcPr>
          <w:p w14:paraId="523CDBAF" w14:textId="77777777" w:rsidR="005E738F" w:rsidRDefault="00000000">
            <w:pPr>
              <w:pStyle w:val="TAC"/>
            </w:pPr>
            <w:r>
              <w:t>NWT C21</w:t>
            </w:r>
          </w:p>
        </w:tc>
        <w:tc>
          <w:tcPr>
            <w:tcW w:w="1377" w:type="auto"/>
          </w:tcPr>
          <w:p w14:paraId="03C49C20" w14:textId="77777777" w:rsidR="005E738F" w:rsidRDefault="00000000">
            <w:pPr>
              <w:pStyle w:val="TAC"/>
            </w:pPr>
            <w:r>
              <w:t>PASS</w:t>
            </w:r>
          </w:p>
        </w:tc>
      </w:tr>
      <w:tr w:rsidR="005E738F" w14:paraId="657F7A7F" w14:textId="77777777">
        <w:trPr>
          <w:jc w:val="center"/>
        </w:trPr>
        <w:tc>
          <w:tcPr>
            <w:tcW w:w="1377" w:type="auto"/>
            <w:vMerge/>
          </w:tcPr>
          <w:p w14:paraId="071B954A" w14:textId="77777777" w:rsidR="005E738F" w:rsidRDefault="005E738F"/>
        </w:tc>
        <w:tc>
          <w:tcPr>
            <w:tcW w:w="1377" w:type="auto"/>
          </w:tcPr>
          <w:p w14:paraId="483AE6A3" w14:textId="77777777" w:rsidR="005E738F" w:rsidRDefault="00000000">
            <w:pPr>
              <w:pStyle w:val="TAC"/>
            </w:pPr>
            <w:r>
              <w:t>c35</w:t>
            </w:r>
          </w:p>
        </w:tc>
        <w:tc>
          <w:tcPr>
            <w:tcW w:w="1377" w:type="auto"/>
          </w:tcPr>
          <w:p w14:paraId="16AEE23E" w14:textId="77777777" w:rsidR="005E738F" w:rsidRDefault="00000000">
            <w:pPr>
              <w:pStyle w:val="TAC"/>
            </w:pPr>
            <w:r>
              <w:t>32</w:t>
            </w:r>
          </w:p>
        </w:tc>
        <w:tc>
          <w:tcPr>
            <w:tcW w:w="1377" w:type="auto"/>
          </w:tcPr>
          <w:p w14:paraId="4E2A34FF" w14:textId="77777777" w:rsidR="005E738F" w:rsidRDefault="00000000">
            <w:pPr>
              <w:pStyle w:val="TAC"/>
            </w:pPr>
            <w:r>
              <w:t>On</w:t>
            </w:r>
          </w:p>
        </w:tc>
        <w:tc>
          <w:tcPr>
            <w:tcW w:w="1377" w:type="auto"/>
          </w:tcPr>
          <w:p w14:paraId="443FF79F" w14:textId="77777777" w:rsidR="005E738F" w:rsidRDefault="005E738F">
            <w:pPr>
              <w:pStyle w:val="TAC"/>
            </w:pPr>
          </w:p>
        </w:tc>
        <w:tc>
          <w:tcPr>
            <w:tcW w:w="1377" w:type="auto"/>
          </w:tcPr>
          <w:p w14:paraId="650B788F" w14:textId="77777777" w:rsidR="005E738F" w:rsidRDefault="00000000">
            <w:pPr>
              <w:pStyle w:val="TAC"/>
            </w:pPr>
            <w:r>
              <w:t>NWT C22</w:t>
            </w:r>
          </w:p>
        </w:tc>
        <w:tc>
          <w:tcPr>
            <w:tcW w:w="1377" w:type="auto"/>
          </w:tcPr>
          <w:p w14:paraId="041CF213" w14:textId="77777777" w:rsidR="005E738F" w:rsidRDefault="00000000">
            <w:pPr>
              <w:pStyle w:val="TAC"/>
            </w:pPr>
            <w:r>
              <w:t>PASS</w:t>
            </w:r>
          </w:p>
        </w:tc>
      </w:tr>
      <w:tr w:rsidR="005E738F" w14:paraId="71C46E4E" w14:textId="77777777">
        <w:trPr>
          <w:jc w:val="center"/>
        </w:trPr>
        <w:tc>
          <w:tcPr>
            <w:tcW w:w="1377" w:type="auto"/>
            <w:vMerge/>
          </w:tcPr>
          <w:p w14:paraId="668B51CC" w14:textId="77777777" w:rsidR="005E738F" w:rsidRDefault="005E738F"/>
        </w:tc>
        <w:tc>
          <w:tcPr>
            <w:tcW w:w="1377" w:type="auto"/>
          </w:tcPr>
          <w:p w14:paraId="09CDDC06" w14:textId="77777777" w:rsidR="005E738F" w:rsidRDefault="00000000">
            <w:pPr>
              <w:pStyle w:val="TAC"/>
            </w:pPr>
            <w:r>
              <w:t>c36</w:t>
            </w:r>
          </w:p>
        </w:tc>
        <w:tc>
          <w:tcPr>
            <w:tcW w:w="1377" w:type="auto"/>
          </w:tcPr>
          <w:p w14:paraId="397E8EA6" w14:textId="77777777" w:rsidR="005E738F" w:rsidRDefault="00000000">
            <w:pPr>
              <w:pStyle w:val="TAC"/>
            </w:pPr>
            <w:r>
              <w:t>48</w:t>
            </w:r>
          </w:p>
        </w:tc>
        <w:tc>
          <w:tcPr>
            <w:tcW w:w="1377" w:type="auto"/>
          </w:tcPr>
          <w:p w14:paraId="4733402F" w14:textId="77777777" w:rsidR="005E738F" w:rsidRDefault="00000000">
            <w:pPr>
              <w:pStyle w:val="TAC"/>
            </w:pPr>
            <w:r>
              <w:t>On</w:t>
            </w:r>
          </w:p>
        </w:tc>
        <w:tc>
          <w:tcPr>
            <w:tcW w:w="1377" w:type="auto"/>
          </w:tcPr>
          <w:p w14:paraId="143228AA" w14:textId="77777777" w:rsidR="005E738F" w:rsidRDefault="005E738F">
            <w:pPr>
              <w:pStyle w:val="TAC"/>
            </w:pPr>
          </w:p>
        </w:tc>
        <w:tc>
          <w:tcPr>
            <w:tcW w:w="1377" w:type="auto"/>
          </w:tcPr>
          <w:p w14:paraId="634EB036" w14:textId="77777777" w:rsidR="005E738F" w:rsidRDefault="00000000">
            <w:pPr>
              <w:pStyle w:val="TAC"/>
            </w:pPr>
            <w:r>
              <w:t>NWT C23</w:t>
            </w:r>
          </w:p>
        </w:tc>
        <w:tc>
          <w:tcPr>
            <w:tcW w:w="1377" w:type="auto"/>
          </w:tcPr>
          <w:p w14:paraId="5CCAF922" w14:textId="77777777" w:rsidR="005E738F" w:rsidRDefault="00000000">
            <w:pPr>
              <w:pStyle w:val="TAC"/>
            </w:pPr>
            <w:r>
              <w:t>PASS</w:t>
            </w:r>
          </w:p>
        </w:tc>
      </w:tr>
    </w:tbl>
    <w:p w14:paraId="17C8A830" w14:textId="77777777" w:rsidR="005E738F" w:rsidRDefault="005E738F"/>
    <w:p w14:paraId="07E90B0A" w14:textId="77777777" w:rsidR="005E738F" w:rsidRDefault="00000000">
      <w:r>
        <w:lastRenderedPageBreak/>
        <w:t>The relation between the results for the two different languages and listening laboratories is illustrated by the following scatter plot. In this plot, only the test and not the anchor conditions are depicted.</w:t>
      </w:r>
    </w:p>
    <w:p w14:paraId="12592AB2" w14:textId="77777777" w:rsidR="005E738F" w:rsidRDefault="00000000">
      <w:pPr>
        <w:pStyle w:val="TH"/>
      </w:pPr>
      <w:r>
        <w:rPr>
          <w:noProof/>
        </w:rPr>
        <w:drawing>
          <wp:inline distT="0" distB="0" distL="0" distR="0" wp14:anchorId="4D6B1DCF" wp14:editId="21637813">
            <wp:extent cx="3240000" cy="324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7 Condition (no anchors).png"/>
                    <pic:cNvPicPr/>
                  </pic:nvPicPr>
                  <pic:blipFill>
                    <a:blip r:embed="rId15"/>
                    <a:stretch>
                      <a:fillRect/>
                    </a:stretch>
                  </pic:blipFill>
                  <pic:spPr>
                    <a:xfrm>
                      <a:off x="0" y="0"/>
                      <a:ext cx="3240000" cy="3240000"/>
                    </a:xfrm>
                    <a:prstGeom prst="rect">
                      <a:avLst/>
                    </a:prstGeom>
                  </pic:spPr>
                </pic:pic>
              </a:graphicData>
            </a:graphic>
          </wp:inline>
        </w:drawing>
      </w:r>
    </w:p>
    <w:p w14:paraId="01C79AA7" w14:textId="4F391FD6" w:rsidR="005E738F" w:rsidRDefault="00000000">
      <w:pPr>
        <w:pStyle w:val="TF"/>
      </w:pPr>
      <w:r>
        <w:t xml:space="preserve">Figure </w:t>
      </w:r>
      <w:r>
        <w:fldChar w:fldCharType="begin"/>
      </w:r>
      <w:r>
        <w:instrText>SEQ Figure \* ARABIC</w:instrText>
      </w:r>
      <w:r w:rsidR="001216E8">
        <w:fldChar w:fldCharType="separate"/>
      </w:r>
      <w:r w:rsidR="001216E8">
        <w:rPr>
          <w:noProof/>
        </w:rPr>
        <w:t>7</w:t>
      </w:r>
      <w:r>
        <w:fldChar w:fldCharType="end"/>
      </w:r>
      <w:r>
        <w:t>: Scatter plot of averaged test condition ratings for the two listening laboratories/languages of experiment P800-7</w:t>
      </w:r>
    </w:p>
    <w:p w14:paraId="61849DAE" w14:textId="77777777" w:rsidR="005E738F" w:rsidRDefault="00000000">
      <w:r>
        <w:br w:type="page"/>
      </w:r>
    </w:p>
    <w:p w14:paraId="37A21214" w14:textId="77777777" w:rsidR="00A07CFB" w:rsidRDefault="00A07CFB" w:rsidP="00A07CFB">
      <w:pPr>
        <w:pStyle w:val="Heading2"/>
      </w:pPr>
      <w:r>
        <w:lastRenderedPageBreak/>
        <w:t>P800-8 (MASA, Clean speech)</w:t>
      </w:r>
    </w:p>
    <w:p w14:paraId="5F9C4907" w14:textId="77777777" w:rsidR="005E738F" w:rsidRDefault="00000000">
      <w:r>
        <w:t>The complete statistical evaluation of the requirement ToR tests for experiment P800-8 is given in the following table. The evaluation is done separately for the data from the two listening laboratories.</w:t>
      </w:r>
    </w:p>
    <w:p w14:paraId="09AA817D" w14:textId="6A3B4061" w:rsidR="005E738F" w:rsidRDefault="00000000">
      <w:pPr>
        <w:pStyle w:val="TH"/>
      </w:pPr>
      <w:r>
        <w:t xml:space="preserve">Table </w:t>
      </w:r>
      <w:r>
        <w:fldChar w:fldCharType="begin"/>
      </w:r>
      <w:r>
        <w:instrText>SEQ Table \* ARABIC</w:instrText>
      </w:r>
      <w:r w:rsidR="001216E8">
        <w:fldChar w:fldCharType="separate"/>
      </w:r>
      <w:r w:rsidR="001216E8">
        <w:rPr>
          <w:noProof/>
        </w:rPr>
        <w:t>18</w:t>
      </w:r>
      <w:r>
        <w:fldChar w:fldCharType="end"/>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5E738F" w14:paraId="4B8A9261" w14:textId="77777777">
        <w:trPr>
          <w:jc w:val="center"/>
        </w:trPr>
        <w:tc>
          <w:tcPr>
            <w:tcW w:w="603" w:type="auto"/>
            <w:gridSpan w:val="2"/>
            <w:vMerge w:val="restart"/>
          </w:tcPr>
          <w:p w14:paraId="6D365A1F" w14:textId="77777777" w:rsidR="005E738F" w:rsidRDefault="005E738F">
            <w:pPr>
              <w:pStyle w:val="TAH6"/>
            </w:pPr>
          </w:p>
        </w:tc>
        <w:tc>
          <w:tcPr>
            <w:tcW w:w="603" w:type="auto"/>
          </w:tcPr>
          <w:p w14:paraId="592C3C90" w14:textId="77777777" w:rsidR="005E738F" w:rsidRDefault="00000000">
            <w:pPr>
              <w:pStyle w:val="TAH6"/>
            </w:pPr>
            <w:r>
              <w:t>Type</w:t>
            </w:r>
          </w:p>
        </w:tc>
        <w:tc>
          <w:tcPr>
            <w:tcW w:w="603" w:type="auto"/>
            <w:gridSpan w:val="6"/>
          </w:tcPr>
          <w:p w14:paraId="111C5055" w14:textId="77777777" w:rsidR="005E738F" w:rsidRDefault="00000000">
            <w:pPr>
              <w:pStyle w:val="TAH6"/>
            </w:pPr>
            <w:r>
              <w:t>CuT</w:t>
            </w:r>
          </w:p>
        </w:tc>
        <w:tc>
          <w:tcPr>
            <w:tcW w:w="603" w:type="auto"/>
            <w:gridSpan w:val="4"/>
          </w:tcPr>
          <w:p w14:paraId="06429590" w14:textId="77777777" w:rsidR="005E738F" w:rsidRDefault="00000000">
            <w:pPr>
              <w:pStyle w:val="TAH6"/>
            </w:pPr>
            <w:r>
              <w:t>EVS Reference</w:t>
            </w:r>
          </w:p>
        </w:tc>
        <w:tc>
          <w:tcPr>
            <w:tcW w:w="603" w:type="auto"/>
            <w:gridSpan w:val="3"/>
          </w:tcPr>
          <w:p w14:paraId="43707022" w14:textId="77777777" w:rsidR="005E738F" w:rsidRDefault="00000000">
            <w:pPr>
              <w:pStyle w:val="TAH6"/>
            </w:pPr>
            <w:r>
              <w:t>Evaluation</w:t>
            </w:r>
          </w:p>
        </w:tc>
      </w:tr>
      <w:tr w:rsidR="005E738F" w14:paraId="5FD4D20F" w14:textId="77777777">
        <w:trPr>
          <w:jc w:val="center"/>
        </w:trPr>
        <w:tc>
          <w:tcPr>
            <w:tcW w:w="603" w:type="auto"/>
            <w:gridSpan w:val="2"/>
            <w:vMerge/>
          </w:tcPr>
          <w:p w14:paraId="1E1E7EC3" w14:textId="77777777" w:rsidR="005E738F" w:rsidRDefault="005E738F"/>
        </w:tc>
        <w:tc>
          <w:tcPr>
            <w:tcW w:w="603" w:type="auto"/>
          </w:tcPr>
          <w:p w14:paraId="12F1CB6B" w14:textId="77777777" w:rsidR="005E738F" w:rsidRDefault="00000000">
            <w:pPr>
              <w:pStyle w:val="TAH6"/>
            </w:pPr>
            <w:r>
              <w:t>Value</w:t>
            </w:r>
          </w:p>
        </w:tc>
        <w:tc>
          <w:tcPr>
            <w:tcW w:w="603" w:type="auto"/>
          </w:tcPr>
          <w:p w14:paraId="611593C6" w14:textId="77777777" w:rsidR="005E738F" w:rsidRDefault="00000000">
            <w:pPr>
              <w:pStyle w:val="TAH6"/>
            </w:pPr>
            <w:r>
              <w:t>Bitrate</w:t>
            </w:r>
          </w:p>
        </w:tc>
        <w:tc>
          <w:tcPr>
            <w:tcW w:w="603" w:type="auto"/>
          </w:tcPr>
          <w:p w14:paraId="13D2ECD9" w14:textId="77777777" w:rsidR="005E738F" w:rsidRDefault="00000000">
            <w:pPr>
              <w:pStyle w:val="TAH6"/>
            </w:pPr>
            <w:r>
              <w:t>DTX</w:t>
            </w:r>
          </w:p>
        </w:tc>
        <w:tc>
          <w:tcPr>
            <w:tcW w:w="603" w:type="auto"/>
          </w:tcPr>
          <w:p w14:paraId="1DD4F31D" w14:textId="77777777" w:rsidR="005E738F" w:rsidRDefault="00000000">
            <w:pPr>
              <w:pStyle w:val="TAH6"/>
            </w:pPr>
            <w:r>
              <w:t>FER</w:t>
            </w:r>
          </w:p>
        </w:tc>
        <w:tc>
          <w:tcPr>
            <w:tcW w:w="603" w:type="auto"/>
          </w:tcPr>
          <w:p w14:paraId="0D7F4E72" w14:textId="77777777" w:rsidR="005E738F" w:rsidRDefault="00000000">
            <w:pPr>
              <w:pStyle w:val="TAH6"/>
            </w:pPr>
            <w:r>
              <w:t>Req.</w:t>
            </w:r>
          </w:p>
        </w:tc>
        <w:tc>
          <w:tcPr>
            <w:tcW w:w="603" w:type="auto"/>
          </w:tcPr>
          <w:p w14:paraId="67F113A6" w14:textId="77777777" w:rsidR="005E738F" w:rsidRDefault="00000000">
            <w:pPr>
              <w:pStyle w:val="TAH6"/>
            </w:pPr>
            <w:r>
              <w:t>MOS</w:t>
            </w:r>
          </w:p>
        </w:tc>
        <w:tc>
          <w:tcPr>
            <w:tcW w:w="603" w:type="auto"/>
          </w:tcPr>
          <w:p w14:paraId="268BB5E7" w14:textId="77777777" w:rsidR="005E738F" w:rsidRDefault="00000000">
            <w:pPr>
              <w:pStyle w:val="TAH6"/>
            </w:pPr>
            <w:r>
              <w:t>Std.</w:t>
            </w:r>
          </w:p>
        </w:tc>
        <w:tc>
          <w:tcPr>
            <w:tcW w:w="603" w:type="auto"/>
          </w:tcPr>
          <w:p w14:paraId="58CE164A" w14:textId="77777777" w:rsidR="005E738F" w:rsidRDefault="00000000">
            <w:pPr>
              <w:pStyle w:val="TAH6"/>
            </w:pPr>
            <w:r>
              <w:t>Cond.</w:t>
            </w:r>
          </w:p>
        </w:tc>
        <w:tc>
          <w:tcPr>
            <w:tcW w:w="603" w:type="auto"/>
          </w:tcPr>
          <w:p w14:paraId="7539F7A3" w14:textId="77777777" w:rsidR="005E738F" w:rsidRDefault="00000000">
            <w:pPr>
              <w:pStyle w:val="TAH6"/>
            </w:pPr>
            <w:r>
              <w:t>Bitrate</w:t>
            </w:r>
          </w:p>
        </w:tc>
        <w:tc>
          <w:tcPr>
            <w:tcW w:w="603" w:type="auto"/>
          </w:tcPr>
          <w:p w14:paraId="4BDE117D" w14:textId="77777777" w:rsidR="005E738F" w:rsidRDefault="00000000">
            <w:pPr>
              <w:pStyle w:val="TAH6"/>
            </w:pPr>
            <w:r>
              <w:t>MOS</w:t>
            </w:r>
          </w:p>
        </w:tc>
        <w:tc>
          <w:tcPr>
            <w:tcW w:w="603" w:type="auto"/>
          </w:tcPr>
          <w:p w14:paraId="2151CA32" w14:textId="77777777" w:rsidR="005E738F" w:rsidRDefault="00000000">
            <w:pPr>
              <w:pStyle w:val="TAH6"/>
            </w:pPr>
            <w:r>
              <w:t>Std.</w:t>
            </w:r>
          </w:p>
        </w:tc>
        <w:tc>
          <w:tcPr>
            <w:tcW w:w="603" w:type="auto"/>
          </w:tcPr>
          <w:p w14:paraId="59C69536" w14:textId="77777777" w:rsidR="005E738F" w:rsidRDefault="00000000">
            <w:pPr>
              <w:pStyle w:val="TAH6"/>
            </w:pPr>
            <w:r>
              <w:t>T-Stat</w:t>
            </w:r>
          </w:p>
        </w:tc>
        <w:tc>
          <w:tcPr>
            <w:tcW w:w="603" w:type="auto"/>
          </w:tcPr>
          <w:p w14:paraId="32572989" w14:textId="77777777" w:rsidR="005E738F" w:rsidRDefault="00000000">
            <w:pPr>
              <w:pStyle w:val="TAH6"/>
            </w:pPr>
            <w:r>
              <w:t>Result</w:t>
            </w:r>
          </w:p>
        </w:tc>
        <w:tc>
          <w:tcPr>
            <w:tcW w:w="603" w:type="auto"/>
          </w:tcPr>
          <w:p w14:paraId="54E13C58" w14:textId="77777777" w:rsidR="005E738F" w:rsidRDefault="00000000">
            <w:pPr>
              <w:pStyle w:val="TAH6"/>
            </w:pPr>
            <w:r>
              <w:t>State</w:t>
            </w:r>
          </w:p>
        </w:tc>
      </w:tr>
      <w:tr w:rsidR="005E738F" w14:paraId="2395509E" w14:textId="77777777">
        <w:trPr>
          <w:jc w:val="center"/>
        </w:trPr>
        <w:tc>
          <w:tcPr>
            <w:tcW w:w="603" w:type="auto"/>
          </w:tcPr>
          <w:p w14:paraId="028B7E57" w14:textId="77777777" w:rsidR="005E738F" w:rsidRDefault="00000000">
            <w:pPr>
              <w:pStyle w:val="TAH6"/>
            </w:pPr>
            <w:r>
              <w:t>Lab</w:t>
            </w:r>
          </w:p>
        </w:tc>
        <w:tc>
          <w:tcPr>
            <w:tcW w:w="603" w:type="auto"/>
          </w:tcPr>
          <w:p w14:paraId="3C7A90DE" w14:textId="77777777" w:rsidR="005E738F" w:rsidRDefault="00000000">
            <w:pPr>
              <w:pStyle w:val="TAH6"/>
            </w:pPr>
            <w:r>
              <w:t>Cond.</w:t>
            </w:r>
          </w:p>
        </w:tc>
        <w:tc>
          <w:tcPr>
            <w:tcW w:w="603" w:type="auto"/>
          </w:tcPr>
          <w:p w14:paraId="45147682" w14:textId="77777777" w:rsidR="005E738F" w:rsidRDefault="00000000">
            <w:pPr>
              <w:pStyle w:val="TAH6"/>
            </w:pPr>
            <w:r>
              <w:t>ToR#</w:t>
            </w:r>
          </w:p>
        </w:tc>
        <w:tc>
          <w:tcPr>
            <w:tcW w:w="603" w:type="auto"/>
            <w:gridSpan w:val="13"/>
          </w:tcPr>
          <w:p w14:paraId="3D132C3F" w14:textId="77777777" w:rsidR="005E738F" w:rsidRDefault="005E738F">
            <w:pPr>
              <w:pStyle w:val="TAH6"/>
            </w:pPr>
          </w:p>
        </w:tc>
      </w:tr>
      <w:tr w:rsidR="005E738F" w14:paraId="16B0381C" w14:textId="77777777">
        <w:trPr>
          <w:jc w:val="center"/>
        </w:trPr>
        <w:tc>
          <w:tcPr>
            <w:tcW w:w="603" w:type="auto"/>
            <w:vMerge w:val="restart"/>
          </w:tcPr>
          <w:p w14:paraId="32428E2C" w14:textId="77777777" w:rsidR="005E738F" w:rsidRDefault="00000000">
            <w:pPr>
              <w:pStyle w:val="TAC6"/>
            </w:pPr>
            <w:r>
              <w:t>a</w:t>
            </w:r>
          </w:p>
        </w:tc>
        <w:tc>
          <w:tcPr>
            <w:tcW w:w="603" w:type="auto"/>
            <w:vMerge w:val="restart"/>
          </w:tcPr>
          <w:p w14:paraId="3E55007B" w14:textId="77777777" w:rsidR="005E738F" w:rsidRDefault="00000000">
            <w:pPr>
              <w:pStyle w:val="TAC6"/>
            </w:pPr>
            <w:r>
              <w:t>c25</w:t>
            </w:r>
          </w:p>
        </w:tc>
        <w:tc>
          <w:tcPr>
            <w:tcW w:w="603" w:type="auto"/>
          </w:tcPr>
          <w:p w14:paraId="5E0047FF" w14:textId="77777777" w:rsidR="005E738F" w:rsidRDefault="00000000">
            <w:pPr>
              <w:pStyle w:val="TAC6"/>
            </w:pPr>
            <w:r>
              <w:t>1</w:t>
            </w:r>
          </w:p>
        </w:tc>
        <w:tc>
          <w:tcPr>
            <w:tcW w:w="603" w:type="auto"/>
          </w:tcPr>
          <w:p w14:paraId="4BD6EF42" w14:textId="77777777" w:rsidR="005E738F" w:rsidRDefault="00000000">
            <w:pPr>
              <w:pStyle w:val="TAC6"/>
            </w:pPr>
            <w:r>
              <w:t>13.2</w:t>
            </w:r>
          </w:p>
        </w:tc>
        <w:tc>
          <w:tcPr>
            <w:tcW w:w="603" w:type="auto"/>
          </w:tcPr>
          <w:p w14:paraId="0FA586DA" w14:textId="77777777" w:rsidR="005E738F" w:rsidRDefault="00000000">
            <w:pPr>
              <w:pStyle w:val="TAC6"/>
            </w:pPr>
            <w:r>
              <w:t>Off</w:t>
            </w:r>
          </w:p>
        </w:tc>
        <w:tc>
          <w:tcPr>
            <w:tcW w:w="603" w:type="auto"/>
          </w:tcPr>
          <w:p w14:paraId="5C3324CC" w14:textId="77777777" w:rsidR="005E738F" w:rsidRDefault="005E738F">
            <w:pPr>
              <w:pStyle w:val="TAC6"/>
            </w:pPr>
          </w:p>
        </w:tc>
        <w:tc>
          <w:tcPr>
            <w:tcW w:w="603" w:type="auto"/>
          </w:tcPr>
          <w:p w14:paraId="31178A84" w14:textId="77777777" w:rsidR="005E738F" w:rsidRDefault="00000000">
            <w:pPr>
              <w:pStyle w:val="TAC6"/>
            </w:pPr>
            <w:r>
              <w:t>NWT</w:t>
            </w:r>
          </w:p>
        </w:tc>
        <w:tc>
          <w:tcPr>
            <w:tcW w:w="603" w:type="auto"/>
          </w:tcPr>
          <w:p w14:paraId="6F29ACB6" w14:textId="77777777" w:rsidR="005E738F" w:rsidRDefault="00000000">
            <w:pPr>
              <w:pStyle w:val="TAC6"/>
            </w:pPr>
            <w:r>
              <w:t>3.61</w:t>
            </w:r>
          </w:p>
        </w:tc>
        <w:tc>
          <w:tcPr>
            <w:tcW w:w="603" w:type="auto"/>
          </w:tcPr>
          <w:p w14:paraId="2CD3BC40" w14:textId="77777777" w:rsidR="005E738F" w:rsidRDefault="00000000">
            <w:pPr>
              <w:pStyle w:val="TAC6"/>
            </w:pPr>
            <w:r>
              <w:t>0.91</w:t>
            </w:r>
          </w:p>
        </w:tc>
        <w:tc>
          <w:tcPr>
            <w:tcW w:w="603" w:type="auto"/>
          </w:tcPr>
          <w:p w14:paraId="51E9C016" w14:textId="77777777" w:rsidR="005E738F" w:rsidRDefault="00000000">
            <w:pPr>
              <w:pStyle w:val="TAC6"/>
            </w:pPr>
            <w:r>
              <w:t>c09</w:t>
            </w:r>
          </w:p>
        </w:tc>
        <w:tc>
          <w:tcPr>
            <w:tcW w:w="603" w:type="auto"/>
          </w:tcPr>
          <w:p w14:paraId="0F7AE7DC" w14:textId="77777777" w:rsidR="005E738F" w:rsidRDefault="00000000">
            <w:pPr>
              <w:pStyle w:val="TAC6"/>
            </w:pPr>
            <w:r>
              <w:t>3x7.2</w:t>
            </w:r>
          </w:p>
        </w:tc>
        <w:tc>
          <w:tcPr>
            <w:tcW w:w="603" w:type="auto"/>
          </w:tcPr>
          <w:p w14:paraId="791D8A8E" w14:textId="77777777" w:rsidR="005E738F" w:rsidRDefault="00000000">
            <w:pPr>
              <w:pStyle w:val="TAC6"/>
            </w:pPr>
            <w:r>
              <w:t>2.91</w:t>
            </w:r>
          </w:p>
        </w:tc>
        <w:tc>
          <w:tcPr>
            <w:tcW w:w="603" w:type="auto"/>
          </w:tcPr>
          <w:p w14:paraId="7D596D28" w14:textId="77777777" w:rsidR="005E738F" w:rsidRDefault="00000000">
            <w:pPr>
              <w:pStyle w:val="TAC6"/>
            </w:pPr>
            <w:r>
              <w:t>1.06</w:t>
            </w:r>
          </w:p>
        </w:tc>
        <w:tc>
          <w:tcPr>
            <w:tcW w:w="603" w:type="auto"/>
          </w:tcPr>
          <w:p w14:paraId="6ABD963C" w14:textId="77777777" w:rsidR="005E738F" w:rsidRDefault="00000000">
            <w:pPr>
              <w:pStyle w:val="TAC6"/>
            </w:pPr>
            <w:r>
              <w:t>6.7</w:t>
            </w:r>
          </w:p>
        </w:tc>
        <w:tc>
          <w:tcPr>
            <w:tcW w:w="603" w:type="auto"/>
          </w:tcPr>
          <w:p w14:paraId="06395BA2" w14:textId="77777777" w:rsidR="005E738F" w:rsidRDefault="00000000">
            <w:pPr>
              <w:pStyle w:val="TAC6"/>
            </w:pPr>
            <w:r>
              <w:t>BT</w:t>
            </w:r>
          </w:p>
        </w:tc>
        <w:tc>
          <w:tcPr>
            <w:tcW w:w="603" w:type="auto"/>
            <w:shd w:val="clear" w:color="auto" w:fill="ADD8E6"/>
          </w:tcPr>
          <w:p w14:paraId="617D158A" w14:textId="77777777" w:rsidR="005E738F" w:rsidRDefault="00000000">
            <w:pPr>
              <w:pStyle w:val="TAC6"/>
            </w:pPr>
            <w:r>
              <w:t>EXCEED</w:t>
            </w:r>
          </w:p>
        </w:tc>
      </w:tr>
      <w:tr w:rsidR="005E738F" w14:paraId="547AAE7F" w14:textId="77777777">
        <w:trPr>
          <w:jc w:val="center"/>
        </w:trPr>
        <w:tc>
          <w:tcPr>
            <w:tcW w:w="603" w:type="auto"/>
            <w:vMerge/>
          </w:tcPr>
          <w:p w14:paraId="01655002" w14:textId="77777777" w:rsidR="005E738F" w:rsidRDefault="005E738F"/>
        </w:tc>
        <w:tc>
          <w:tcPr>
            <w:tcW w:w="603" w:type="auto"/>
            <w:vMerge/>
          </w:tcPr>
          <w:p w14:paraId="26BB1B4B" w14:textId="77777777" w:rsidR="005E738F" w:rsidRDefault="005E738F"/>
        </w:tc>
        <w:tc>
          <w:tcPr>
            <w:tcW w:w="603" w:type="auto"/>
          </w:tcPr>
          <w:p w14:paraId="7312D96C" w14:textId="77777777" w:rsidR="005E738F" w:rsidRDefault="00000000">
            <w:pPr>
              <w:pStyle w:val="TAC6"/>
            </w:pPr>
            <w:r>
              <w:t>2</w:t>
            </w:r>
          </w:p>
        </w:tc>
        <w:tc>
          <w:tcPr>
            <w:tcW w:w="603" w:type="auto"/>
          </w:tcPr>
          <w:p w14:paraId="352BED06" w14:textId="77777777" w:rsidR="005E738F" w:rsidRDefault="00000000">
            <w:pPr>
              <w:pStyle w:val="TAC6"/>
            </w:pPr>
            <w:r>
              <w:t>13.2</w:t>
            </w:r>
          </w:p>
        </w:tc>
        <w:tc>
          <w:tcPr>
            <w:tcW w:w="603" w:type="auto"/>
          </w:tcPr>
          <w:p w14:paraId="7130C6E2" w14:textId="77777777" w:rsidR="005E738F" w:rsidRDefault="00000000">
            <w:pPr>
              <w:pStyle w:val="TAC6"/>
            </w:pPr>
            <w:r>
              <w:t>Off</w:t>
            </w:r>
          </w:p>
        </w:tc>
        <w:tc>
          <w:tcPr>
            <w:tcW w:w="603" w:type="auto"/>
          </w:tcPr>
          <w:p w14:paraId="774AC5C8" w14:textId="77777777" w:rsidR="005E738F" w:rsidRDefault="005E738F">
            <w:pPr>
              <w:pStyle w:val="TAC6"/>
            </w:pPr>
          </w:p>
        </w:tc>
        <w:tc>
          <w:tcPr>
            <w:tcW w:w="603" w:type="auto"/>
          </w:tcPr>
          <w:p w14:paraId="0A928943" w14:textId="77777777" w:rsidR="005E738F" w:rsidRDefault="00000000">
            <w:pPr>
              <w:pStyle w:val="TAC6"/>
            </w:pPr>
            <w:r>
              <w:t>NWT</w:t>
            </w:r>
          </w:p>
        </w:tc>
        <w:tc>
          <w:tcPr>
            <w:tcW w:w="603" w:type="auto"/>
          </w:tcPr>
          <w:p w14:paraId="32A88FB4" w14:textId="77777777" w:rsidR="005E738F" w:rsidRDefault="00000000">
            <w:pPr>
              <w:pStyle w:val="TAC6"/>
            </w:pPr>
            <w:r>
              <w:t>3.61</w:t>
            </w:r>
          </w:p>
        </w:tc>
        <w:tc>
          <w:tcPr>
            <w:tcW w:w="603" w:type="auto"/>
          </w:tcPr>
          <w:p w14:paraId="079DC75B" w14:textId="77777777" w:rsidR="005E738F" w:rsidRDefault="00000000">
            <w:pPr>
              <w:pStyle w:val="TAC6"/>
            </w:pPr>
            <w:r>
              <w:t>0.91</w:t>
            </w:r>
          </w:p>
        </w:tc>
        <w:tc>
          <w:tcPr>
            <w:tcW w:w="603" w:type="auto"/>
          </w:tcPr>
          <w:p w14:paraId="4AF5B52A" w14:textId="77777777" w:rsidR="005E738F" w:rsidRDefault="00000000">
            <w:pPr>
              <w:pStyle w:val="TAC6"/>
            </w:pPr>
            <w:r>
              <w:t>c15</w:t>
            </w:r>
          </w:p>
        </w:tc>
        <w:tc>
          <w:tcPr>
            <w:tcW w:w="603" w:type="auto"/>
          </w:tcPr>
          <w:p w14:paraId="4F33F48F" w14:textId="77777777" w:rsidR="005E738F" w:rsidRDefault="00000000">
            <w:pPr>
              <w:pStyle w:val="TAC6"/>
            </w:pPr>
            <w:r>
              <w:t>2x7.2</w:t>
            </w:r>
          </w:p>
        </w:tc>
        <w:tc>
          <w:tcPr>
            <w:tcW w:w="603" w:type="auto"/>
          </w:tcPr>
          <w:p w14:paraId="1739E5CC" w14:textId="77777777" w:rsidR="005E738F" w:rsidRDefault="00000000">
            <w:pPr>
              <w:pStyle w:val="TAC6"/>
            </w:pPr>
            <w:r>
              <w:t>2.93</w:t>
            </w:r>
          </w:p>
        </w:tc>
        <w:tc>
          <w:tcPr>
            <w:tcW w:w="603" w:type="auto"/>
          </w:tcPr>
          <w:p w14:paraId="23318067" w14:textId="77777777" w:rsidR="005E738F" w:rsidRDefault="00000000">
            <w:pPr>
              <w:pStyle w:val="TAC6"/>
            </w:pPr>
            <w:r>
              <w:t>1.24</w:t>
            </w:r>
          </w:p>
        </w:tc>
        <w:tc>
          <w:tcPr>
            <w:tcW w:w="603" w:type="auto"/>
          </w:tcPr>
          <w:p w14:paraId="3D17B939" w14:textId="77777777" w:rsidR="005E738F" w:rsidRDefault="00000000">
            <w:pPr>
              <w:pStyle w:val="TAC6"/>
            </w:pPr>
            <w:r>
              <w:t>5.91</w:t>
            </w:r>
          </w:p>
        </w:tc>
        <w:tc>
          <w:tcPr>
            <w:tcW w:w="603" w:type="auto"/>
          </w:tcPr>
          <w:p w14:paraId="52299653" w14:textId="77777777" w:rsidR="005E738F" w:rsidRDefault="00000000">
            <w:pPr>
              <w:pStyle w:val="TAC6"/>
            </w:pPr>
            <w:r>
              <w:t>BT</w:t>
            </w:r>
          </w:p>
        </w:tc>
        <w:tc>
          <w:tcPr>
            <w:tcW w:w="603" w:type="auto"/>
            <w:shd w:val="clear" w:color="auto" w:fill="ADD8E6"/>
          </w:tcPr>
          <w:p w14:paraId="2078C718" w14:textId="77777777" w:rsidR="005E738F" w:rsidRDefault="00000000">
            <w:pPr>
              <w:pStyle w:val="TAC6"/>
            </w:pPr>
            <w:r>
              <w:t>EXCEED</w:t>
            </w:r>
          </w:p>
        </w:tc>
      </w:tr>
      <w:tr w:rsidR="005E738F" w14:paraId="1FF88753" w14:textId="77777777">
        <w:trPr>
          <w:jc w:val="center"/>
        </w:trPr>
        <w:tc>
          <w:tcPr>
            <w:tcW w:w="603" w:type="auto"/>
            <w:vMerge/>
          </w:tcPr>
          <w:p w14:paraId="0185229F" w14:textId="77777777" w:rsidR="005E738F" w:rsidRDefault="005E738F"/>
        </w:tc>
        <w:tc>
          <w:tcPr>
            <w:tcW w:w="603" w:type="auto"/>
            <w:vMerge w:val="restart"/>
          </w:tcPr>
          <w:p w14:paraId="6B8DD120" w14:textId="77777777" w:rsidR="005E738F" w:rsidRDefault="00000000">
            <w:pPr>
              <w:pStyle w:val="TAC6"/>
            </w:pPr>
            <w:r>
              <w:t>c26</w:t>
            </w:r>
          </w:p>
        </w:tc>
        <w:tc>
          <w:tcPr>
            <w:tcW w:w="603" w:type="auto"/>
          </w:tcPr>
          <w:p w14:paraId="3A9CAEA4" w14:textId="77777777" w:rsidR="005E738F" w:rsidRDefault="00000000">
            <w:pPr>
              <w:pStyle w:val="TAC6"/>
            </w:pPr>
            <w:r>
              <w:t>1</w:t>
            </w:r>
          </w:p>
        </w:tc>
        <w:tc>
          <w:tcPr>
            <w:tcW w:w="603" w:type="auto"/>
          </w:tcPr>
          <w:p w14:paraId="27E48BE4" w14:textId="77777777" w:rsidR="005E738F" w:rsidRDefault="00000000">
            <w:pPr>
              <w:pStyle w:val="TAC6"/>
            </w:pPr>
            <w:r>
              <w:t>16.4</w:t>
            </w:r>
          </w:p>
        </w:tc>
        <w:tc>
          <w:tcPr>
            <w:tcW w:w="603" w:type="auto"/>
          </w:tcPr>
          <w:p w14:paraId="05D77A28" w14:textId="77777777" w:rsidR="005E738F" w:rsidRDefault="00000000">
            <w:pPr>
              <w:pStyle w:val="TAC6"/>
            </w:pPr>
            <w:r>
              <w:t>Off</w:t>
            </w:r>
          </w:p>
        </w:tc>
        <w:tc>
          <w:tcPr>
            <w:tcW w:w="603" w:type="auto"/>
          </w:tcPr>
          <w:p w14:paraId="3675F938" w14:textId="77777777" w:rsidR="005E738F" w:rsidRDefault="005E738F">
            <w:pPr>
              <w:pStyle w:val="TAC6"/>
            </w:pPr>
          </w:p>
        </w:tc>
        <w:tc>
          <w:tcPr>
            <w:tcW w:w="603" w:type="auto"/>
          </w:tcPr>
          <w:p w14:paraId="66E6A505" w14:textId="77777777" w:rsidR="005E738F" w:rsidRDefault="00000000">
            <w:pPr>
              <w:pStyle w:val="TAC6"/>
            </w:pPr>
            <w:r>
              <w:t>NWT</w:t>
            </w:r>
          </w:p>
        </w:tc>
        <w:tc>
          <w:tcPr>
            <w:tcW w:w="603" w:type="auto"/>
          </w:tcPr>
          <w:p w14:paraId="39559C30" w14:textId="77777777" w:rsidR="005E738F" w:rsidRDefault="00000000">
            <w:pPr>
              <w:pStyle w:val="TAC6"/>
            </w:pPr>
            <w:r>
              <w:t>3.91</w:t>
            </w:r>
          </w:p>
        </w:tc>
        <w:tc>
          <w:tcPr>
            <w:tcW w:w="603" w:type="auto"/>
          </w:tcPr>
          <w:p w14:paraId="2455C271" w14:textId="77777777" w:rsidR="005E738F" w:rsidRDefault="00000000">
            <w:pPr>
              <w:pStyle w:val="TAC6"/>
            </w:pPr>
            <w:r>
              <w:t>0.83</w:t>
            </w:r>
          </w:p>
        </w:tc>
        <w:tc>
          <w:tcPr>
            <w:tcW w:w="603" w:type="auto"/>
          </w:tcPr>
          <w:p w14:paraId="09113D33" w14:textId="77777777" w:rsidR="005E738F" w:rsidRDefault="00000000">
            <w:pPr>
              <w:pStyle w:val="TAC6"/>
            </w:pPr>
            <w:r>
              <w:t>c10</w:t>
            </w:r>
          </w:p>
        </w:tc>
        <w:tc>
          <w:tcPr>
            <w:tcW w:w="603" w:type="auto"/>
          </w:tcPr>
          <w:p w14:paraId="75658053" w14:textId="77777777" w:rsidR="005E738F" w:rsidRDefault="00000000">
            <w:pPr>
              <w:pStyle w:val="TAC6"/>
            </w:pPr>
            <w:r>
              <w:t>4x7.2</w:t>
            </w:r>
          </w:p>
        </w:tc>
        <w:tc>
          <w:tcPr>
            <w:tcW w:w="603" w:type="auto"/>
          </w:tcPr>
          <w:p w14:paraId="51F8F633" w14:textId="77777777" w:rsidR="005E738F" w:rsidRDefault="00000000">
            <w:pPr>
              <w:pStyle w:val="TAC6"/>
            </w:pPr>
            <w:r>
              <w:t>2.9</w:t>
            </w:r>
          </w:p>
        </w:tc>
        <w:tc>
          <w:tcPr>
            <w:tcW w:w="603" w:type="auto"/>
          </w:tcPr>
          <w:p w14:paraId="5709DAB8" w14:textId="77777777" w:rsidR="005E738F" w:rsidRDefault="00000000">
            <w:pPr>
              <w:pStyle w:val="TAC6"/>
            </w:pPr>
            <w:r>
              <w:t>1.09</w:t>
            </w:r>
          </w:p>
        </w:tc>
        <w:tc>
          <w:tcPr>
            <w:tcW w:w="603" w:type="auto"/>
          </w:tcPr>
          <w:p w14:paraId="301896AB" w14:textId="77777777" w:rsidR="005E738F" w:rsidRDefault="00000000">
            <w:pPr>
              <w:pStyle w:val="TAC6"/>
            </w:pPr>
            <w:r>
              <w:t>9.89</w:t>
            </w:r>
          </w:p>
        </w:tc>
        <w:tc>
          <w:tcPr>
            <w:tcW w:w="603" w:type="auto"/>
          </w:tcPr>
          <w:p w14:paraId="3A58DF16" w14:textId="77777777" w:rsidR="005E738F" w:rsidRDefault="00000000">
            <w:pPr>
              <w:pStyle w:val="TAC6"/>
            </w:pPr>
            <w:r>
              <w:t>BT</w:t>
            </w:r>
          </w:p>
        </w:tc>
        <w:tc>
          <w:tcPr>
            <w:tcW w:w="603" w:type="auto"/>
            <w:shd w:val="clear" w:color="auto" w:fill="ADD8E6"/>
          </w:tcPr>
          <w:p w14:paraId="7E7314F9" w14:textId="77777777" w:rsidR="005E738F" w:rsidRDefault="00000000">
            <w:pPr>
              <w:pStyle w:val="TAC6"/>
            </w:pPr>
            <w:r>
              <w:t>EXCEED</w:t>
            </w:r>
          </w:p>
        </w:tc>
      </w:tr>
      <w:tr w:rsidR="005E738F" w14:paraId="04E21F41" w14:textId="77777777">
        <w:trPr>
          <w:jc w:val="center"/>
        </w:trPr>
        <w:tc>
          <w:tcPr>
            <w:tcW w:w="603" w:type="auto"/>
            <w:vMerge/>
          </w:tcPr>
          <w:p w14:paraId="1C6C402A" w14:textId="77777777" w:rsidR="005E738F" w:rsidRDefault="005E738F"/>
        </w:tc>
        <w:tc>
          <w:tcPr>
            <w:tcW w:w="603" w:type="auto"/>
            <w:vMerge/>
          </w:tcPr>
          <w:p w14:paraId="7FE649E5" w14:textId="77777777" w:rsidR="005E738F" w:rsidRDefault="005E738F"/>
        </w:tc>
        <w:tc>
          <w:tcPr>
            <w:tcW w:w="603" w:type="auto"/>
          </w:tcPr>
          <w:p w14:paraId="40ADD0B3" w14:textId="77777777" w:rsidR="005E738F" w:rsidRDefault="00000000">
            <w:pPr>
              <w:pStyle w:val="TAC6"/>
            </w:pPr>
            <w:r>
              <w:t>2</w:t>
            </w:r>
          </w:p>
        </w:tc>
        <w:tc>
          <w:tcPr>
            <w:tcW w:w="603" w:type="auto"/>
          </w:tcPr>
          <w:p w14:paraId="672C3C44" w14:textId="77777777" w:rsidR="005E738F" w:rsidRDefault="00000000">
            <w:pPr>
              <w:pStyle w:val="TAC6"/>
            </w:pPr>
            <w:r>
              <w:t>16.4</w:t>
            </w:r>
          </w:p>
        </w:tc>
        <w:tc>
          <w:tcPr>
            <w:tcW w:w="603" w:type="auto"/>
          </w:tcPr>
          <w:p w14:paraId="2710E35B" w14:textId="77777777" w:rsidR="005E738F" w:rsidRDefault="00000000">
            <w:pPr>
              <w:pStyle w:val="TAC6"/>
            </w:pPr>
            <w:r>
              <w:t>Off</w:t>
            </w:r>
          </w:p>
        </w:tc>
        <w:tc>
          <w:tcPr>
            <w:tcW w:w="603" w:type="auto"/>
          </w:tcPr>
          <w:p w14:paraId="4DEEEE0D" w14:textId="77777777" w:rsidR="005E738F" w:rsidRDefault="005E738F">
            <w:pPr>
              <w:pStyle w:val="TAC6"/>
            </w:pPr>
          </w:p>
        </w:tc>
        <w:tc>
          <w:tcPr>
            <w:tcW w:w="603" w:type="auto"/>
          </w:tcPr>
          <w:p w14:paraId="622F5A50" w14:textId="77777777" w:rsidR="005E738F" w:rsidRDefault="00000000">
            <w:pPr>
              <w:pStyle w:val="TAC6"/>
            </w:pPr>
            <w:r>
              <w:t>NWT</w:t>
            </w:r>
          </w:p>
        </w:tc>
        <w:tc>
          <w:tcPr>
            <w:tcW w:w="603" w:type="auto"/>
          </w:tcPr>
          <w:p w14:paraId="4DA896FD" w14:textId="77777777" w:rsidR="005E738F" w:rsidRDefault="00000000">
            <w:pPr>
              <w:pStyle w:val="TAC6"/>
            </w:pPr>
            <w:r>
              <w:t>3.91</w:t>
            </w:r>
          </w:p>
        </w:tc>
        <w:tc>
          <w:tcPr>
            <w:tcW w:w="603" w:type="auto"/>
          </w:tcPr>
          <w:p w14:paraId="57B53F47" w14:textId="77777777" w:rsidR="005E738F" w:rsidRDefault="00000000">
            <w:pPr>
              <w:pStyle w:val="TAC6"/>
            </w:pPr>
            <w:r>
              <w:t>0.83</w:t>
            </w:r>
          </w:p>
        </w:tc>
        <w:tc>
          <w:tcPr>
            <w:tcW w:w="603" w:type="auto"/>
          </w:tcPr>
          <w:p w14:paraId="5F4958B0" w14:textId="77777777" w:rsidR="005E738F" w:rsidRDefault="00000000">
            <w:pPr>
              <w:pStyle w:val="TAC6"/>
            </w:pPr>
            <w:r>
              <w:t>c15</w:t>
            </w:r>
          </w:p>
        </w:tc>
        <w:tc>
          <w:tcPr>
            <w:tcW w:w="603" w:type="auto"/>
          </w:tcPr>
          <w:p w14:paraId="1BDC463C" w14:textId="77777777" w:rsidR="005E738F" w:rsidRDefault="00000000">
            <w:pPr>
              <w:pStyle w:val="TAC6"/>
            </w:pPr>
            <w:r>
              <w:t>2x7.2</w:t>
            </w:r>
          </w:p>
        </w:tc>
        <w:tc>
          <w:tcPr>
            <w:tcW w:w="603" w:type="auto"/>
          </w:tcPr>
          <w:p w14:paraId="6C7F2DA8" w14:textId="77777777" w:rsidR="005E738F" w:rsidRDefault="00000000">
            <w:pPr>
              <w:pStyle w:val="TAC6"/>
            </w:pPr>
            <w:r>
              <w:t>2.93</w:t>
            </w:r>
          </w:p>
        </w:tc>
        <w:tc>
          <w:tcPr>
            <w:tcW w:w="603" w:type="auto"/>
          </w:tcPr>
          <w:p w14:paraId="66077945" w14:textId="77777777" w:rsidR="005E738F" w:rsidRDefault="00000000">
            <w:pPr>
              <w:pStyle w:val="TAC6"/>
            </w:pPr>
            <w:r>
              <w:t>1.24</w:t>
            </w:r>
          </w:p>
        </w:tc>
        <w:tc>
          <w:tcPr>
            <w:tcW w:w="603" w:type="auto"/>
          </w:tcPr>
          <w:p w14:paraId="47C433FE" w14:textId="77777777" w:rsidR="005E738F" w:rsidRDefault="00000000">
            <w:pPr>
              <w:pStyle w:val="TAC6"/>
            </w:pPr>
            <w:r>
              <w:t>8.78</w:t>
            </w:r>
          </w:p>
        </w:tc>
        <w:tc>
          <w:tcPr>
            <w:tcW w:w="603" w:type="auto"/>
          </w:tcPr>
          <w:p w14:paraId="4D0B6EA4" w14:textId="77777777" w:rsidR="005E738F" w:rsidRDefault="00000000">
            <w:pPr>
              <w:pStyle w:val="TAC6"/>
            </w:pPr>
            <w:r>
              <w:t>BT</w:t>
            </w:r>
          </w:p>
        </w:tc>
        <w:tc>
          <w:tcPr>
            <w:tcW w:w="603" w:type="auto"/>
            <w:shd w:val="clear" w:color="auto" w:fill="ADD8E6"/>
          </w:tcPr>
          <w:p w14:paraId="4AA05B79" w14:textId="77777777" w:rsidR="005E738F" w:rsidRDefault="00000000">
            <w:pPr>
              <w:pStyle w:val="TAC6"/>
            </w:pPr>
            <w:r>
              <w:t>EXCEED</w:t>
            </w:r>
          </w:p>
        </w:tc>
      </w:tr>
      <w:tr w:rsidR="005E738F" w14:paraId="35F97491" w14:textId="77777777">
        <w:trPr>
          <w:jc w:val="center"/>
        </w:trPr>
        <w:tc>
          <w:tcPr>
            <w:tcW w:w="603" w:type="auto"/>
            <w:vMerge/>
          </w:tcPr>
          <w:p w14:paraId="71D5C279" w14:textId="77777777" w:rsidR="005E738F" w:rsidRDefault="005E738F"/>
        </w:tc>
        <w:tc>
          <w:tcPr>
            <w:tcW w:w="603" w:type="auto"/>
            <w:vMerge w:val="restart"/>
          </w:tcPr>
          <w:p w14:paraId="30928F33" w14:textId="77777777" w:rsidR="005E738F" w:rsidRDefault="00000000">
            <w:pPr>
              <w:pStyle w:val="TAC6"/>
            </w:pPr>
            <w:r>
              <w:t>c27</w:t>
            </w:r>
          </w:p>
        </w:tc>
        <w:tc>
          <w:tcPr>
            <w:tcW w:w="603" w:type="auto"/>
          </w:tcPr>
          <w:p w14:paraId="018C5918" w14:textId="77777777" w:rsidR="005E738F" w:rsidRDefault="00000000">
            <w:pPr>
              <w:pStyle w:val="TAC6"/>
            </w:pPr>
            <w:r>
              <w:t>1</w:t>
            </w:r>
          </w:p>
        </w:tc>
        <w:tc>
          <w:tcPr>
            <w:tcW w:w="603" w:type="auto"/>
          </w:tcPr>
          <w:p w14:paraId="00429EBA" w14:textId="77777777" w:rsidR="005E738F" w:rsidRDefault="00000000">
            <w:pPr>
              <w:pStyle w:val="TAC6"/>
            </w:pPr>
            <w:r>
              <w:t>24.4</w:t>
            </w:r>
          </w:p>
        </w:tc>
        <w:tc>
          <w:tcPr>
            <w:tcW w:w="603" w:type="auto"/>
          </w:tcPr>
          <w:p w14:paraId="16CFF11C" w14:textId="77777777" w:rsidR="005E738F" w:rsidRDefault="00000000">
            <w:pPr>
              <w:pStyle w:val="TAC6"/>
            </w:pPr>
            <w:r>
              <w:t>Off</w:t>
            </w:r>
          </w:p>
        </w:tc>
        <w:tc>
          <w:tcPr>
            <w:tcW w:w="603" w:type="auto"/>
          </w:tcPr>
          <w:p w14:paraId="42616C3D" w14:textId="77777777" w:rsidR="005E738F" w:rsidRDefault="005E738F">
            <w:pPr>
              <w:pStyle w:val="TAC6"/>
            </w:pPr>
          </w:p>
        </w:tc>
        <w:tc>
          <w:tcPr>
            <w:tcW w:w="603" w:type="auto"/>
          </w:tcPr>
          <w:p w14:paraId="2E8242EB" w14:textId="77777777" w:rsidR="005E738F" w:rsidRDefault="00000000">
            <w:pPr>
              <w:pStyle w:val="TAC6"/>
            </w:pPr>
            <w:r>
              <w:t>NWT</w:t>
            </w:r>
          </w:p>
        </w:tc>
        <w:tc>
          <w:tcPr>
            <w:tcW w:w="603" w:type="auto"/>
          </w:tcPr>
          <w:p w14:paraId="564DF448" w14:textId="77777777" w:rsidR="005E738F" w:rsidRDefault="00000000">
            <w:pPr>
              <w:pStyle w:val="TAC6"/>
            </w:pPr>
            <w:r>
              <w:t>4.08</w:t>
            </w:r>
          </w:p>
        </w:tc>
        <w:tc>
          <w:tcPr>
            <w:tcW w:w="603" w:type="auto"/>
          </w:tcPr>
          <w:p w14:paraId="07A14FDE" w14:textId="77777777" w:rsidR="005E738F" w:rsidRDefault="00000000">
            <w:pPr>
              <w:pStyle w:val="TAC6"/>
            </w:pPr>
            <w:r>
              <w:t>0.78</w:t>
            </w:r>
          </w:p>
        </w:tc>
        <w:tc>
          <w:tcPr>
            <w:tcW w:w="603" w:type="auto"/>
          </w:tcPr>
          <w:p w14:paraId="5281A5BB" w14:textId="77777777" w:rsidR="005E738F" w:rsidRDefault="00000000">
            <w:pPr>
              <w:pStyle w:val="TAC6"/>
            </w:pPr>
            <w:r>
              <w:t>c11</w:t>
            </w:r>
          </w:p>
        </w:tc>
        <w:tc>
          <w:tcPr>
            <w:tcW w:w="603" w:type="auto"/>
          </w:tcPr>
          <w:p w14:paraId="52BFC59C" w14:textId="77777777" w:rsidR="005E738F" w:rsidRDefault="00000000">
            <w:pPr>
              <w:pStyle w:val="TAC6"/>
            </w:pPr>
            <w:r>
              <w:t>4x8</w:t>
            </w:r>
          </w:p>
        </w:tc>
        <w:tc>
          <w:tcPr>
            <w:tcW w:w="603" w:type="auto"/>
          </w:tcPr>
          <w:p w14:paraId="220CC0E0" w14:textId="77777777" w:rsidR="005E738F" w:rsidRDefault="00000000">
            <w:pPr>
              <w:pStyle w:val="TAC6"/>
            </w:pPr>
            <w:r>
              <w:t>2.96</w:t>
            </w:r>
          </w:p>
        </w:tc>
        <w:tc>
          <w:tcPr>
            <w:tcW w:w="603" w:type="auto"/>
          </w:tcPr>
          <w:p w14:paraId="5E5004A0" w14:textId="77777777" w:rsidR="005E738F" w:rsidRDefault="00000000">
            <w:pPr>
              <w:pStyle w:val="TAC6"/>
            </w:pPr>
            <w:r>
              <w:t>1.08</w:t>
            </w:r>
          </w:p>
        </w:tc>
        <w:tc>
          <w:tcPr>
            <w:tcW w:w="603" w:type="auto"/>
          </w:tcPr>
          <w:p w14:paraId="3ECE5141" w14:textId="77777777" w:rsidR="005E738F" w:rsidRDefault="00000000">
            <w:pPr>
              <w:pStyle w:val="TAC6"/>
            </w:pPr>
            <w:r>
              <w:t>11.28</w:t>
            </w:r>
          </w:p>
        </w:tc>
        <w:tc>
          <w:tcPr>
            <w:tcW w:w="603" w:type="auto"/>
          </w:tcPr>
          <w:p w14:paraId="0C10105F" w14:textId="77777777" w:rsidR="005E738F" w:rsidRDefault="00000000">
            <w:pPr>
              <w:pStyle w:val="TAC6"/>
            </w:pPr>
            <w:r>
              <w:t>BT</w:t>
            </w:r>
          </w:p>
        </w:tc>
        <w:tc>
          <w:tcPr>
            <w:tcW w:w="603" w:type="auto"/>
            <w:shd w:val="clear" w:color="auto" w:fill="ADD8E6"/>
          </w:tcPr>
          <w:p w14:paraId="5F50B340" w14:textId="77777777" w:rsidR="005E738F" w:rsidRDefault="00000000">
            <w:pPr>
              <w:pStyle w:val="TAC6"/>
            </w:pPr>
            <w:r>
              <w:t>EXCEED</w:t>
            </w:r>
          </w:p>
        </w:tc>
      </w:tr>
      <w:tr w:rsidR="005E738F" w14:paraId="3ECF45FD" w14:textId="77777777">
        <w:trPr>
          <w:jc w:val="center"/>
        </w:trPr>
        <w:tc>
          <w:tcPr>
            <w:tcW w:w="603" w:type="auto"/>
            <w:vMerge/>
          </w:tcPr>
          <w:p w14:paraId="3DF9C21B" w14:textId="77777777" w:rsidR="005E738F" w:rsidRDefault="005E738F"/>
        </w:tc>
        <w:tc>
          <w:tcPr>
            <w:tcW w:w="603" w:type="auto"/>
            <w:vMerge/>
          </w:tcPr>
          <w:p w14:paraId="31986113" w14:textId="77777777" w:rsidR="005E738F" w:rsidRDefault="005E738F"/>
        </w:tc>
        <w:tc>
          <w:tcPr>
            <w:tcW w:w="603" w:type="auto"/>
          </w:tcPr>
          <w:p w14:paraId="3DD0D285" w14:textId="77777777" w:rsidR="005E738F" w:rsidRDefault="00000000">
            <w:pPr>
              <w:pStyle w:val="TAC6"/>
            </w:pPr>
            <w:r>
              <w:t>2</w:t>
            </w:r>
          </w:p>
        </w:tc>
        <w:tc>
          <w:tcPr>
            <w:tcW w:w="603" w:type="auto"/>
          </w:tcPr>
          <w:p w14:paraId="0F291023" w14:textId="77777777" w:rsidR="005E738F" w:rsidRDefault="00000000">
            <w:pPr>
              <w:pStyle w:val="TAC6"/>
            </w:pPr>
            <w:r>
              <w:t>24.4</w:t>
            </w:r>
          </w:p>
        </w:tc>
        <w:tc>
          <w:tcPr>
            <w:tcW w:w="603" w:type="auto"/>
          </w:tcPr>
          <w:p w14:paraId="355CBDB2" w14:textId="77777777" w:rsidR="005E738F" w:rsidRDefault="00000000">
            <w:pPr>
              <w:pStyle w:val="TAC6"/>
            </w:pPr>
            <w:r>
              <w:t>Off</w:t>
            </w:r>
          </w:p>
        </w:tc>
        <w:tc>
          <w:tcPr>
            <w:tcW w:w="603" w:type="auto"/>
          </w:tcPr>
          <w:p w14:paraId="41E62B3B" w14:textId="77777777" w:rsidR="005E738F" w:rsidRDefault="005E738F">
            <w:pPr>
              <w:pStyle w:val="TAC6"/>
            </w:pPr>
          </w:p>
        </w:tc>
        <w:tc>
          <w:tcPr>
            <w:tcW w:w="603" w:type="auto"/>
          </w:tcPr>
          <w:p w14:paraId="361560E8" w14:textId="77777777" w:rsidR="005E738F" w:rsidRDefault="00000000">
            <w:pPr>
              <w:pStyle w:val="TAC6"/>
            </w:pPr>
            <w:r>
              <w:t>NWT</w:t>
            </w:r>
          </w:p>
        </w:tc>
        <w:tc>
          <w:tcPr>
            <w:tcW w:w="603" w:type="auto"/>
          </w:tcPr>
          <w:p w14:paraId="6D338264" w14:textId="77777777" w:rsidR="005E738F" w:rsidRDefault="00000000">
            <w:pPr>
              <w:pStyle w:val="TAC6"/>
            </w:pPr>
            <w:r>
              <w:t>4.08</w:t>
            </w:r>
          </w:p>
        </w:tc>
        <w:tc>
          <w:tcPr>
            <w:tcW w:w="603" w:type="auto"/>
          </w:tcPr>
          <w:p w14:paraId="6C1E158F" w14:textId="77777777" w:rsidR="005E738F" w:rsidRDefault="00000000">
            <w:pPr>
              <w:pStyle w:val="TAC6"/>
            </w:pPr>
            <w:r>
              <w:t>0.78</w:t>
            </w:r>
          </w:p>
        </w:tc>
        <w:tc>
          <w:tcPr>
            <w:tcW w:w="603" w:type="auto"/>
          </w:tcPr>
          <w:p w14:paraId="592E0A0E" w14:textId="77777777" w:rsidR="005E738F" w:rsidRDefault="00000000">
            <w:pPr>
              <w:pStyle w:val="TAC6"/>
            </w:pPr>
            <w:r>
              <w:t>c16</w:t>
            </w:r>
          </w:p>
        </w:tc>
        <w:tc>
          <w:tcPr>
            <w:tcW w:w="603" w:type="auto"/>
          </w:tcPr>
          <w:p w14:paraId="5644A5B5" w14:textId="77777777" w:rsidR="005E738F" w:rsidRDefault="00000000">
            <w:pPr>
              <w:pStyle w:val="TAC6"/>
            </w:pPr>
            <w:r>
              <w:t>2x8</w:t>
            </w:r>
          </w:p>
        </w:tc>
        <w:tc>
          <w:tcPr>
            <w:tcW w:w="603" w:type="auto"/>
          </w:tcPr>
          <w:p w14:paraId="2295FCCD" w14:textId="77777777" w:rsidR="005E738F" w:rsidRDefault="00000000">
            <w:pPr>
              <w:pStyle w:val="TAC6"/>
            </w:pPr>
            <w:r>
              <w:t>3.12</w:t>
            </w:r>
          </w:p>
        </w:tc>
        <w:tc>
          <w:tcPr>
            <w:tcW w:w="603" w:type="auto"/>
          </w:tcPr>
          <w:p w14:paraId="6F101B76" w14:textId="77777777" w:rsidR="005E738F" w:rsidRDefault="00000000">
            <w:pPr>
              <w:pStyle w:val="TAC6"/>
            </w:pPr>
            <w:r>
              <w:t>1.23</w:t>
            </w:r>
          </w:p>
        </w:tc>
        <w:tc>
          <w:tcPr>
            <w:tcW w:w="603" w:type="auto"/>
          </w:tcPr>
          <w:p w14:paraId="57FA79A6" w14:textId="77777777" w:rsidR="005E738F" w:rsidRDefault="00000000">
            <w:pPr>
              <w:pStyle w:val="TAC6"/>
            </w:pPr>
            <w:r>
              <w:t>8.94</w:t>
            </w:r>
          </w:p>
        </w:tc>
        <w:tc>
          <w:tcPr>
            <w:tcW w:w="603" w:type="auto"/>
          </w:tcPr>
          <w:p w14:paraId="3F19B1D7" w14:textId="77777777" w:rsidR="005E738F" w:rsidRDefault="00000000">
            <w:pPr>
              <w:pStyle w:val="TAC6"/>
            </w:pPr>
            <w:r>
              <w:t>BT</w:t>
            </w:r>
          </w:p>
        </w:tc>
        <w:tc>
          <w:tcPr>
            <w:tcW w:w="603" w:type="auto"/>
            <w:shd w:val="clear" w:color="auto" w:fill="ADD8E6"/>
          </w:tcPr>
          <w:p w14:paraId="57C86B75" w14:textId="77777777" w:rsidR="005E738F" w:rsidRDefault="00000000">
            <w:pPr>
              <w:pStyle w:val="TAC6"/>
            </w:pPr>
            <w:r>
              <w:t>EXCEED</w:t>
            </w:r>
          </w:p>
        </w:tc>
      </w:tr>
      <w:tr w:rsidR="005E738F" w14:paraId="17CFD391" w14:textId="77777777">
        <w:trPr>
          <w:jc w:val="center"/>
        </w:trPr>
        <w:tc>
          <w:tcPr>
            <w:tcW w:w="603" w:type="auto"/>
            <w:vMerge/>
          </w:tcPr>
          <w:p w14:paraId="30BCD6A0" w14:textId="77777777" w:rsidR="005E738F" w:rsidRDefault="005E738F"/>
        </w:tc>
        <w:tc>
          <w:tcPr>
            <w:tcW w:w="603" w:type="auto"/>
            <w:vMerge w:val="restart"/>
          </w:tcPr>
          <w:p w14:paraId="57827830" w14:textId="77777777" w:rsidR="005E738F" w:rsidRDefault="00000000">
            <w:pPr>
              <w:pStyle w:val="TAC6"/>
            </w:pPr>
            <w:r>
              <w:t>c28</w:t>
            </w:r>
          </w:p>
        </w:tc>
        <w:tc>
          <w:tcPr>
            <w:tcW w:w="603" w:type="auto"/>
          </w:tcPr>
          <w:p w14:paraId="4349AEE4" w14:textId="77777777" w:rsidR="005E738F" w:rsidRDefault="00000000">
            <w:pPr>
              <w:pStyle w:val="TAC6"/>
            </w:pPr>
            <w:r>
              <w:t>1</w:t>
            </w:r>
          </w:p>
        </w:tc>
        <w:tc>
          <w:tcPr>
            <w:tcW w:w="603" w:type="auto"/>
          </w:tcPr>
          <w:p w14:paraId="7CC7386A" w14:textId="77777777" w:rsidR="005E738F" w:rsidRDefault="00000000">
            <w:pPr>
              <w:pStyle w:val="TAC6"/>
            </w:pPr>
            <w:r>
              <w:t>32</w:t>
            </w:r>
          </w:p>
        </w:tc>
        <w:tc>
          <w:tcPr>
            <w:tcW w:w="603" w:type="auto"/>
          </w:tcPr>
          <w:p w14:paraId="01CC47AD" w14:textId="77777777" w:rsidR="005E738F" w:rsidRDefault="00000000">
            <w:pPr>
              <w:pStyle w:val="TAC6"/>
            </w:pPr>
            <w:r>
              <w:t>Off</w:t>
            </w:r>
          </w:p>
        </w:tc>
        <w:tc>
          <w:tcPr>
            <w:tcW w:w="603" w:type="auto"/>
          </w:tcPr>
          <w:p w14:paraId="14E6736B" w14:textId="77777777" w:rsidR="005E738F" w:rsidRDefault="005E738F">
            <w:pPr>
              <w:pStyle w:val="TAC6"/>
            </w:pPr>
          </w:p>
        </w:tc>
        <w:tc>
          <w:tcPr>
            <w:tcW w:w="603" w:type="auto"/>
          </w:tcPr>
          <w:p w14:paraId="67E692DB" w14:textId="77777777" w:rsidR="005E738F" w:rsidRDefault="00000000">
            <w:pPr>
              <w:pStyle w:val="TAC6"/>
            </w:pPr>
            <w:r>
              <w:t>NWT</w:t>
            </w:r>
          </w:p>
        </w:tc>
        <w:tc>
          <w:tcPr>
            <w:tcW w:w="603" w:type="auto"/>
          </w:tcPr>
          <w:p w14:paraId="139CDB3D" w14:textId="77777777" w:rsidR="005E738F" w:rsidRDefault="00000000">
            <w:pPr>
              <w:pStyle w:val="TAC6"/>
            </w:pPr>
            <w:r>
              <w:t>4.28</w:t>
            </w:r>
          </w:p>
        </w:tc>
        <w:tc>
          <w:tcPr>
            <w:tcW w:w="603" w:type="auto"/>
          </w:tcPr>
          <w:p w14:paraId="03937A6C" w14:textId="77777777" w:rsidR="005E738F" w:rsidRDefault="00000000">
            <w:pPr>
              <w:pStyle w:val="TAC6"/>
            </w:pPr>
            <w:r>
              <w:t>0.77</w:t>
            </w:r>
          </w:p>
        </w:tc>
        <w:tc>
          <w:tcPr>
            <w:tcW w:w="603" w:type="auto"/>
          </w:tcPr>
          <w:p w14:paraId="4BCC2ABF" w14:textId="77777777" w:rsidR="005E738F" w:rsidRDefault="00000000">
            <w:pPr>
              <w:pStyle w:val="TAC6"/>
            </w:pPr>
            <w:r>
              <w:t>c12</w:t>
            </w:r>
          </w:p>
        </w:tc>
        <w:tc>
          <w:tcPr>
            <w:tcW w:w="603" w:type="auto"/>
          </w:tcPr>
          <w:p w14:paraId="7290ACFD" w14:textId="77777777" w:rsidR="005E738F" w:rsidRDefault="00000000">
            <w:pPr>
              <w:pStyle w:val="TAC6"/>
            </w:pPr>
            <w:r>
              <w:t>4x9.6</w:t>
            </w:r>
          </w:p>
        </w:tc>
        <w:tc>
          <w:tcPr>
            <w:tcW w:w="603" w:type="auto"/>
          </w:tcPr>
          <w:p w14:paraId="33494A51" w14:textId="77777777" w:rsidR="005E738F" w:rsidRDefault="00000000">
            <w:pPr>
              <w:pStyle w:val="TAC6"/>
            </w:pPr>
            <w:r>
              <w:t>3.62</w:t>
            </w:r>
          </w:p>
        </w:tc>
        <w:tc>
          <w:tcPr>
            <w:tcW w:w="603" w:type="auto"/>
          </w:tcPr>
          <w:p w14:paraId="1DB4C830" w14:textId="77777777" w:rsidR="005E738F" w:rsidRDefault="00000000">
            <w:pPr>
              <w:pStyle w:val="TAC6"/>
            </w:pPr>
            <w:r>
              <w:t>1</w:t>
            </w:r>
          </w:p>
        </w:tc>
        <w:tc>
          <w:tcPr>
            <w:tcW w:w="603" w:type="auto"/>
          </w:tcPr>
          <w:p w14:paraId="3B70AD35" w14:textId="77777777" w:rsidR="005E738F" w:rsidRDefault="00000000">
            <w:pPr>
              <w:pStyle w:val="TAC6"/>
            </w:pPr>
            <w:r>
              <w:t>6.96</w:t>
            </w:r>
          </w:p>
        </w:tc>
        <w:tc>
          <w:tcPr>
            <w:tcW w:w="603" w:type="auto"/>
          </w:tcPr>
          <w:p w14:paraId="6CB1A6F0" w14:textId="77777777" w:rsidR="005E738F" w:rsidRDefault="00000000">
            <w:pPr>
              <w:pStyle w:val="TAC6"/>
            </w:pPr>
            <w:r>
              <w:t>BT</w:t>
            </w:r>
          </w:p>
        </w:tc>
        <w:tc>
          <w:tcPr>
            <w:tcW w:w="603" w:type="auto"/>
            <w:shd w:val="clear" w:color="auto" w:fill="ADD8E6"/>
          </w:tcPr>
          <w:p w14:paraId="765E3979" w14:textId="77777777" w:rsidR="005E738F" w:rsidRDefault="00000000">
            <w:pPr>
              <w:pStyle w:val="TAC6"/>
            </w:pPr>
            <w:r>
              <w:t>EXCEED</w:t>
            </w:r>
          </w:p>
        </w:tc>
      </w:tr>
      <w:tr w:rsidR="005E738F" w14:paraId="54E44E4C" w14:textId="77777777">
        <w:trPr>
          <w:jc w:val="center"/>
        </w:trPr>
        <w:tc>
          <w:tcPr>
            <w:tcW w:w="603" w:type="auto"/>
            <w:vMerge/>
          </w:tcPr>
          <w:p w14:paraId="1AF417DA" w14:textId="77777777" w:rsidR="005E738F" w:rsidRDefault="005E738F"/>
        </w:tc>
        <w:tc>
          <w:tcPr>
            <w:tcW w:w="603" w:type="auto"/>
            <w:vMerge/>
          </w:tcPr>
          <w:p w14:paraId="2143C630" w14:textId="77777777" w:rsidR="005E738F" w:rsidRDefault="005E738F"/>
        </w:tc>
        <w:tc>
          <w:tcPr>
            <w:tcW w:w="603" w:type="auto"/>
          </w:tcPr>
          <w:p w14:paraId="4016D78F" w14:textId="77777777" w:rsidR="005E738F" w:rsidRDefault="00000000">
            <w:pPr>
              <w:pStyle w:val="TAC6"/>
            </w:pPr>
            <w:r>
              <w:t>2</w:t>
            </w:r>
          </w:p>
        </w:tc>
        <w:tc>
          <w:tcPr>
            <w:tcW w:w="603" w:type="auto"/>
          </w:tcPr>
          <w:p w14:paraId="475864A9" w14:textId="77777777" w:rsidR="005E738F" w:rsidRDefault="00000000">
            <w:pPr>
              <w:pStyle w:val="TAC6"/>
            </w:pPr>
            <w:r>
              <w:t>32</w:t>
            </w:r>
          </w:p>
        </w:tc>
        <w:tc>
          <w:tcPr>
            <w:tcW w:w="603" w:type="auto"/>
          </w:tcPr>
          <w:p w14:paraId="251A8DD3" w14:textId="77777777" w:rsidR="005E738F" w:rsidRDefault="00000000">
            <w:pPr>
              <w:pStyle w:val="TAC6"/>
            </w:pPr>
            <w:r>
              <w:t>Off</w:t>
            </w:r>
          </w:p>
        </w:tc>
        <w:tc>
          <w:tcPr>
            <w:tcW w:w="603" w:type="auto"/>
          </w:tcPr>
          <w:p w14:paraId="06BF96BF" w14:textId="77777777" w:rsidR="005E738F" w:rsidRDefault="005E738F">
            <w:pPr>
              <w:pStyle w:val="TAC6"/>
            </w:pPr>
          </w:p>
        </w:tc>
        <w:tc>
          <w:tcPr>
            <w:tcW w:w="603" w:type="auto"/>
          </w:tcPr>
          <w:p w14:paraId="7F06CE9C" w14:textId="77777777" w:rsidR="005E738F" w:rsidRDefault="00000000">
            <w:pPr>
              <w:pStyle w:val="TAC6"/>
            </w:pPr>
            <w:r>
              <w:t>NWT</w:t>
            </w:r>
          </w:p>
        </w:tc>
        <w:tc>
          <w:tcPr>
            <w:tcW w:w="603" w:type="auto"/>
          </w:tcPr>
          <w:p w14:paraId="433143D6" w14:textId="77777777" w:rsidR="005E738F" w:rsidRDefault="00000000">
            <w:pPr>
              <w:pStyle w:val="TAC6"/>
            </w:pPr>
            <w:r>
              <w:t>4.28</w:t>
            </w:r>
          </w:p>
        </w:tc>
        <w:tc>
          <w:tcPr>
            <w:tcW w:w="603" w:type="auto"/>
          </w:tcPr>
          <w:p w14:paraId="54044AAC" w14:textId="77777777" w:rsidR="005E738F" w:rsidRDefault="00000000">
            <w:pPr>
              <w:pStyle w:val="TAC6"/>
            </w:pPr>
            <w:r>
              <w:t>0.77</w:t>
            </w:r>
          </w:p>
        </w:tc>
        <w:tc>
          <w:tcPr>
            <w:tcW w:w="603" w:type="auto"/>
          </w:tcPr>
          <w:p w14:paraId="43B191D5" w14:textId="77777777" w:rsidR="005E738F" w:rsidRDefault="00000000">
            <w:pPr>
              <w:pStyle w:val="TAC6"/>
            </w:pPr>
            <w:r>
              <w:t>c17</w:t>
            </w:r>
          </w:p>
        </w:tc>
        <w:tc>
          <w:tcPr>
            <w:tcW w:w="603" w:type="auto"/>
          </w:tcPr>
          <w:p w14:paraId="0E34810F" w14:textId="77777777" w:rsidR="005E738F" w:rsidRDefault="00000000">
            <w:pPr>
              <w:pStyle w:val="TAC6"/>
            </w:pPr>
            <w:r>
              <w:t>2x9.6</w:t>
            </w:r>
          </w:p>
        </w:tc>
        <w:tc>
          <w:tcPr>
            <w:tcW w:w="603" w:type="auto"/>
          </w:tcPr>
          <w:p w14:paraId="0F47C66A" w14:textId="77777777" w:rsidR="005E738F" w:rsidRDefault="00000000">
            <w:pPr>
              <w:pStyle w:val="TAC6"/>
            </w:pPr>
            <w:r>
              <w:t>3.67</w:t>
            </w:r>
          </w:p>
        </w:tc>
        <w:tc>
          <w:tcPr>
            <w:tcW w:w="603" w:type="auto"/>
          </w:tcPr>
          <w:p w14:paraId="4F937931" w14:textId="77777777" w:rsidR="005E738F" w:rsidRDefault="00000000">
            <w:pPr>
              <w:pStyle w:val="TAC6"/>
            </w:pPr>
            <w:r>
              <w:t>1.1</w:t>
            </w:r>
          </w:p>
        </w:tc>
        <w:tc>
          <w:tcPr>
            <w:tcW w:w="603" w:type="auto"/>
          </w:tcPr>
          <w:p w14:paraId="679D3ED7" w14:textId="77777777" w:rsidR="005E738F" w:rsidRDefault="00000000">
            <w:pPr>
              <w:pStyle w:val="TAC6"/>
            </w:pPr>
            <w:r>
              <w:t>6.09</w:t>
            </w:r>
          </w:p>
        </w:tc>
        <w:tc>
          <w:tcPr>
            <w:tcW w:w="603" w:type="auto"/>
          </w:tcPr>
          <w:p w14:paraId="1680A97B" w14:textId="77777777" w:rsidR="005E738F" w:rsidRDefault="00000000">
            <w:pPr>
              <w:pStyle w:val="TAC6"/>
            </w:pPr>
            <w:r>
              <w:t>BT</w:t>
            </w:r>
          </w:p>
        </w:tc>
        <w:tc>
          <w:tcPr>
            <w:tcW w:w="603" w:type="auto"/>
            <w:shd w:val="clear" w:color="auto" w:fill="ADD8E6"/>
          </w:tcPr>
          <w:p w14:paraId="60F29252" w14:textId="77777777" w:rsidR="005E738F" w:rsidRDefault="00000000">
            <w:pPr>
              <w:pStyle w:val="TAC6"/>
            </w:pPr>
            <w:r>
              <w:t>EXCEED</w:t>
            </w:r>
          </w:p>
        </w:tc>
      </w:tr>
      <w:tr w:rsidR="005E738F" w14:paraId="08B6A3EF" w14:textId="77777777">
        <w:trPr>
          <w:jc w:val="center"/>
        </w:trPr>
        <w:tc>
          <w:tcPr>
            <w:tcW w:w="603" w:type="auto"/>
            <w:vMerge/>
          </w:tcPr>
          <w:p w14:paraId="559C92C6" w14:textId="77777777" w:rsidR="005E738F" w:rsidRDefault="005E738F"/>
        </w:tc>
        <w:tc>
          <w:tcPr>
            <w:tcW w:w="603" w:type="auto"/>
            <w:vMerge w:val="restart"/>
          </w:tcPr>
          <w:p w14:paraId="72B7959C" w14:textId="77777777" w:rsidR="005E738F" w:rsidRDefault="00000000">
            <w:pPr>
              <w:pStyle w:val="TAC6"/>
            </w:pPr>
            <w:r>
              <w:t>c29</w:t>
            </w:r>
          </w:p>
        </w:tc>
        <w:tc>
          <w:tcPr>
            <w:tcW w:w="603" w:type="auto"/>
          </w:tcPr>
          <w:p w14:paraId="07F38028" w14:textId="77777777" w:rsidR="005E738F" w:rsidRDefault="00000000">
            <w:pPr>
              <w:pStyle w:val="TAC6"/>
            </w:pPr>
            <w:r>
              <w:t>1</w:t>
            </w:r>
          </w:p>
        </w:tc>
        <w:tc>
          <w:tcPr>
            <w:tcW w:w="603" w:type="auto"/>
          </w:tcPr>
          <w:p w14:paraId="23882306" w14:textId="77777777" w:rsidR="005E738F" w:rsidRDefault="00000000">
            <w:pPr>
              <w:pStyle w:val="TAC6"/>
            </w:pPr>
            <w:r>
              <w:t>48</w:t>
            </w:r>
          </w:p>
        </w:tc>
        <w:tc>
          <w:tcPr>
            <w:tcW w:w="603" w:type="auto"/>
          </w:tcPr>
          <w:p w14:paraId="38B46244" w14:textId="77777777" w:rsidR="005E738F" w:rsidRDefault="00000000">
            <w:pPr>
              <w:pStyle w:val="TAC6"/>
            </w:pPr>
            <w:r>
              <w:t>Off</w:t>
            </w:r>
          </w:p>
        </w:tc>
        <w:tc>
          <w:tcPr>
            <w:tcW w:w="603" w:type="auto"/>
          </w:tcPr>
          <w:p w14:paraId="7B2A904F" w14:textId="77777777" w:rsidR="005E738F" w:rsidRDefault="005E738F">
            <w:pPr>
              <w:pStyle w:val="TAC6"/>
            </w:pPr>
          </w:p>
        </w:tc>
        <w:tc>
          <w:tcPr>
            <w:tcW w:w="603" w:type="auto"/>
          </w:tcPr>
          <w:p w14:paraId="2AEF1D16" w14:textId="77777777" w:rsidR="005E738F" w:rsidRDefault="00000000">
            <w:pPr>
              <w:pStyle w:val="TAC6"/>
            </w:pPr>
            <w:r>
              <w:t>NWT</w:t>
            </w:r>
          </w:p>
        </w:tc>
        <w:tc>
          <w:tcPr>
            <w:tcW w:w="603" w:type="auto"/>
          </w:tcPr>
          <w:p w14:paraId="323BAE88" w14:textId="77777777" w:rsidR="005E738F" w:rsidRDefault="00000000">
            <w:pPr>
              <w:pStyle w:val="TAC6"/>
            </w:pPr>
            <w:r>
              <w:t>4.46</w:t>
            </w:r>
          </w:p>
        </w:tc>
        <w:tc>
          <w:tcPr>
            <w:tcW w:w="603" w:type="auto"/>
          </w:tcPr>
          <w:p w14:paraId="36A37392" w14:textId="77777777" w:rsidR="005E738F" w:rsidRDefault="00000000">
            <w:pPr>
              <w:pStyle w:val="TAC6"/>
            </w:pPr>
            <w:r>
              <w:t>0.67</w:t>
            </w:r>
          </w:p>
        </w:tc>
        <w:tc>
          <w:tcPr>
            <w:tcW w:w="603" w:type="auto"/>
          </w:tcPr>
          <w:p w14:paraId="37956B8D" w14:textId="77777777" w:rsidR="005E738F" w:rsidRDefault="00000000">
            <w:pPr>
              <w:pStyle w:val="TAC6"/>
            </w:pPr>
            <w:r>
              <w:t>c13</w:t>
            </w:r>
          </w:p>
        </w:tc>
        <w:tc>
          <w:tcPr>
            <w:tcW w:w="603" w:type="auto"/>
          </w:tcPr>
          <w:p w14:paraId="7A4BCCF2" w14:textId="77777777" w:rsidR="005E738F" w:rsidRDefault="00000000">
            <w:pPr>
              <w:pStyle w:val="TAC6"/>
            </w:pPr>
            <w:r>
              <w:t>4x16.4</w:t>
            </w:r>
          </w:p>
        </w:tc>
        <w:tc>
          <w:tcPr>
            <w:tcW w:w="603" w:type="auto"/>
          </w:tcPr>
          <w:p w14:paraId="4902601E" w14:textId="77777777" w:rsidR="005E738F" w:rsidRDefault="00000000">
            <w:pPr>
              <w:pStyle w:val="TAC6"/>
            </w:pPr>
            <w:r>
              <w:t>4.28</w:t>
            </w:r>
          </w:p>
        </w:tc>
        <w:tc>
          <w:tcPr>
            <w:tcW w:w="603" w:type="auto"/>
          </w:tcPr>
          <w:p w14:paraId="7B2E30A4" w14:textId="77777777" w:rsidR="005E738F" w:rsidRDefault="00000000">
            <w:pPr>
              <w:pStyle w:val="TAC6"/>
            </w:pPr>
            <w:r>
              <w:t>0.76</w:t>
            </w:r>
          </w:p>
        </w:tc>
        <w:tc>
          <w:tcPr>
            <w:tcW w:w="603" w:type="auto"/>
          </w:tcPr>
          <w:p w14:paraId="360D0A4D" w14:textId="77777777" w:rsidR="005E738F" w:rsidRDefault="00000000">
            <w:pPr>
              <w:pStyle w:val="TAC6"/>
            </w:pPr>
            <w:r>
              <w:t>2.36</w:t>
            </w:r>
          </w:p>
        </w:tc>
        <w:tc>
          <w:tcPr>
            <w:tcW w:w="603" w:type="auto"/>
          </w:tcPr>
          <w:p w14:paraId="2D50F63A" w14:textId="77777777" w:rsidR="005E738F" w:rsidRDefault="00000000">
            <w:pPr>
              <w:pStyle w:val="TAC6"/>
            </w:pPr>
            <w:r>
              <w:t>BT</w:t>
            </w:r>
          </w:p>
        </w:tc>
        <w:tc>
          <w:tcPr>
            <w:tcW w:w="603" w:type="auto"/>
            <w:shd w:val="clear" w:color="auto" w:fill="ADD8E6"/>
          </w:tcPr>
          <w:p w14:paraId="1602E923" w14:textId="77777777" w:rsidR="005E738F" w:rsidRDefault="00000000">
            <w:pPr>
              <w:pStyle w:val="TAC6"/>
            </w:pPr>
            <w:r>
              <w:t>EXCEED</w:t>
            </w:r>
          </w:p>
        </w:tc>
      </w:tr>
      <w:tr w:rsidR="005E738F" w14:paraId="3B7D5029" w14:textId="77777777">
        <w:trPr>
          <w:jc w:val="center"/>
        </w:trPr>
        <w:tc>
          <w:tcPr>
            <w:tcW w:w="603" w:type="auto"/>
            <w:vMerge/>
          </w:tcPr>
          <w:p w14:paraId="61BBAE7C" w14:textId="77777777" w:rsidR="005E738F" w:rsidRDefault="005E738F"/>
        </w:tc>
        <w:tc>
          <w:tcPr>
            <w:tcW w:w="603" w:type="auto"/>
            <w:vMerge/>
          </w:tcPr>
          <w:p w14:paraId="7821C0C2" w14:textId="77777777" w:rsidR="005E738F" w:rsidRDefault="005E738F"/>
        </w:tc>
        <w:tc>
          <w:tcPr>
            <w:tcW w:w="603" w:type="auto"/>
          </w:tcPr>
          <w:p w14:paraId="41ECBA07" w14:textId="77777777" w:rsidR="005E738F" w:rsidRDefault="00000000">
            <w:pPr>
              <w:pStyle w:val="TAC6"/>
            </w:pPr>
            <w:r>
              <w:t>2</w:t>
            </w:r>
          </w:p>
        </w:tc>
        <w:tc>
          <w:tcPr>
            <w:tcW w:w="603" w:type="auto"/>
          </w:tcPr>
          <w:p w14:paraId="31A97995" w14:textId="77777777" w:rsidR="005E738F" w:rsidRDefault="00000000">
            <w:pPr>
              <w:pStyle w:val="TAC6"/>
            </w:pPr>
            <w:r>
              <w:t>48</w:t>
            </w:r>
          </w:p>
        </w:tc>
        <w:tc>
          <w:tcPr>
            <w:tcW w:w="603" w:type="auto"/>
          </w:tcPr>
          <w:p w14:paraId="4DAA1734" w14:textId="77777777" w:rsidR="005E738F" w:rsidRDefault="00000000">
            <w:pPr>
              <w:pStyle w:val="TAC6"/>
            </w:pPr>
            <w:r>
              <w:t>Off</w:t>
            </w:r>
          </w:p>
        </w:tc>
        <w:tc>
          <w:tcPr>
            <w:tcW w:w="603" w:type="auto"/>
          </w:tcPr>
          <w:p w14:paraId="11490A13" w14:textId="77777777" w:rsidR="005E738F" w:rsidRDefault="005E738F">
            <w:pPr>
              <w:pStyle w:val="TAC6"/>
            </w:pPr>
          </w:p>
        </w:tc>
        <w:tc>
          <w:tcPr>
            <w:tcW w:w="603" w:type="auto"/>
          </w:tcPr>
          <w:p w14:paraId="3A1428C2" w14:textId="77777777" w:rsidR="005E738F" w:rsidRDefault="00000000">
            <w:pPr>
              <w:pStyle w:val="TAC6"/>
            </w:pPr>
            <w:r>
              <w:t>NWT</w:t>
            </w:r>
          </w:p>
        </w:tc>
        <w:tc>
          <w:tcPr>
            <w:tcW w:w="603" w:type="auto"/>
          </w:tcPr>
          <w:p w14:paraId="326C7A9C" w14:textId="77777777" w:rsidR="005E738F" w:rsidRDefault="00000000">
            <w:pPr>
              <w:pStyle w:val="TAC6"/>
            </w:pPr>
            <w:r>
              <w:t>4.46</w:t>
            </w:r>
          </w:p>
        </w:tc>
        <w:tc>
          <w:tcPr>
            <w:tcW w:w="603" w:type="auto"/>
          </w:tcPr>
          <w:p w14:paraId="06A88E3D" w14:textId="77777777" w:rsidR="005E738F" w:rsidRDefault="00000000">
            <w:pPr>
              <w:pStyle w:val="TAC6"/>
            </w:pPr>
            <w:r>
              <w:t>0.67</w:t>
            </w:r>
          </w:p>
        </w:tc>
        <w:tc>
          <w:tcPr>
            <w:tcW w:w="603" w:type="auto"/>
          </w:tcPr>
          <w:p w14:paraId="0B656C4A" w14:textId="77777777" w:rsidR="005E738F" w:rsidRDefault="00000000">
            <w:pPr>
              <w:pStyle w:val="TAC6"/>
            </w:pPr>
            <w:r>
              <w:t>c18</w:t>
            </w:r>
          </w:p>
        </w:tc>
        <w:tc>
          <w:tcPr>
            <w:tcW w:w="603" w:type="auto"/>
          </w:tcPr>
          <w:p w14:paraId="4CF81A37" w14:textId="77777777" w:rsidR="005E738F" w:rsidRDefault="00000000">
            <w:pPr>
              <w:pStyle w:val="TAC6"/>
            </w:pPr>
            <w:r>
              <w:t>2x16.4</w:t>
            </w:r>
          </w:p>
        </w:tc>
        <w:tc>
          <w:tcPr>
            <w:tcW w:w="603" w:type="auto"/>
          </w:tcPr>
          <w:p w14:paraId="651286D2" w14:textId="77777777" w:rsidR="005E738F" w:rsidRDefault="00000000">
            <w:pPr>
              <w:pStyle w:val="TAC6"/>
            </w:pPr>
            <w:r>
              <w:t>4.45</w:t>
            </w:r>
          </w:p>
        </w:tc>
        <w:tc>
          <w:tcPr>
            <w:tcW w:w="603" w:type="auto"/>
          </w:tcPr>
          <w:p w14:paraId="12CB1423" w14:textId="77777777" w:rsidR="005E738F" w:rsidRDefault="00000000">
            <w:pPr>
              <w:pStyle w:val="TAC6"/>
            </w:pPr>
            <w:r>
              <w:t>0.68</w:t>
            </w:r>
          </w:p>
        </w:tc>
        <w:tc>
          <w:tcPr>
            <w:tcW w:w="603" w:type="auto"/>
          </w:tcPr>
          <w:p w14:paraId="13D04122" w14:textId="77777777" w:rsidR="005E738F" w:rsidRDefault="00000000">
            <w:pPr>
              <w:pStyle w:val="TAC6"/>
            </w:pPr>
            <w:r>
              <w:t>0.08</w:t>
            </w:r>
          </w:p>
        </w:tc>
        <w:tc>
          <w:tcPr>
            <w:tcW w:w="603" w:type="auto"/>
          </w:tcPr>
          <w:p w14:paraId="375F7498" w14:textId="77777777" w:rsidR="005E738F" w:rsidRDefault="00000000">
            <w:pPr>
              <w:pStyle w:val="TAC6"/>
            </w:pPr>
            <w:r>
              <w:t>NWT</w:t>
            </w:r>
          </w:p>
        </w:tc>
        <w:tc>
          <w:tcPr>
            <w:tcW w:w="603" w:type="auto"/>
          </w:tcPr>
          <w:p w14:paraId="6408AA62" w14:textId="77777777" w:rsidR="005E738F" w:rsidRDefault="00000000">
            <w:pPr>
              <w:pStyle w:val="TAC6"/>
            </w:pPr>
            <w:r>
              <w:t>PASS</w:t>
            </w:r>
          </w:p>
        </w:tc>
      </w:tr>
      <w:tr w:rsidR="005E738F" w14:paraId="55AB56D8" w14:textId="77777777">
        <w:trPr>
          <w:jc w:val="center"/>
        </w:trPr>
        <w:tc>
          <w:tcPr>
            <w:tcW w:w="603" w:type="auto"/>
            <w:vMerge/>
          </w:tcPr>
          <w:p w14:paraId="51791793" w14:textId="77777777" w:rsidR="005E738F" w:rsidRDefault="005E738F"/>
        </w:tc>
        <w:tc>
          <w:tcPr>
            <w:tcW w:w="603" w:type="auto"/>
            <w:vMerge w:val="restart"/>
          </w:tcPr>
          <w:p w14:paraId="2D8A44B6" w14:textId="77777777" w:rsidR="005E738F" w:rsidRDefault="00000000">
            <w:pPr>
              <w:pStyle w:val="TAC6"/>
            </w:pPr>
            <w:r>
              <w:t>c30</w:t>
            </w:r>
          </w:p>
        </w:tc>
        <w:tc>
          <w:tcPr>
            <w:tcW w:w="603" w:type="auto"/>
          </w:tcPr>
          <w:p w14:paraId="2C7AB995" w14:textId="77777777" w:rsidR="005E738F" w:rsidRDefault="00000000">
            <w:pPr>
              <w:pStyle w:val="TAC6"/>
            </w:pPr>
            <w:r>
              <w:t>1</w:t>
            </w:r>
          </w:p>
        </w:tc>
        <w:tc>
          <w:tcPr>
            <w:tcW w:w="603" w:type="auto"/>
          </w:tcPr>
          <w:p w14:paraId="7B2E5D32" w14:textId="77777777" w:rsidR="005E738F" w:rsidRDefault="00000000">
            <w:pPr>
              <w:pStyle w:val="TAC6"/>
            </w:pPr>
            <w:r>
              <w:t>64</w:t>
            </w:r>
          </w:p>
        </w:tc>
        <w:tc>
          <w:tcPr>
            <w:tcW w:w="603" w:type="auto"/>
          </w:tcPr>
          <w:p w14:paraId="3CBA3FB9" w14:textId="77777777" w:rsidR="005E738F" w:rsidRDefault="00000000">
            <w:pPr>
              <w:pStyle w:val="TAC6"/>
            </w:pPr>
            <w:r>
              <w:t>Off</w:t>
            </w:r>
          </w:p>
        </w:tc>
        <w:tc>
          <w:tcPr>
            <w:tcW w:w="603" w:type="auto"/>
          </w:tcPr>
          <w:p w14:paraId="502B8016" w14:textId="77777777" w:rsidR="005E738F" w:rsidRDefault="005E738F">
            <w:pPr>
              <w:pStyle w:val="TAC6"/>
            </w:pPr>
          </w:p>
        </w:tc>
        <w:tc>
          <w:tcPr>
            <w:tcW w:w="603" w:type="auto"/>
          </w:tcPr>
          <w:p w14:paraId="2FDDAAB4" w14:textId="77777777" w:rsidR="005E738F" w:rsidRDefault="00000000">
            <w:pPr>
              <w:pStyle w:val="TAC6"/>
            </w:pPr>
            <w:r>
              <w:t>NWT</w:t>
            </w:r>
          </w:p>
        </w:tc>
        <w:tc>
          <w:tcPr>
            <w:tcW w:w="603" w:type="auto"/>
          </w:tcPr>
          <w:p w14:paraId="65EA85A4" w14:textId="77777777" w:rsidR="005E738F" w:rsidRDefault="00000000">
            <w:pPr>
              <w:pStyle w:val="TAC6"/>
            </w:pPr>
            <w:r>
              <w:t>4.59</w:t>
            </w:r>
          </w:p>
        </w:tc>
        <w:tc>
          <w:tcPr>
            <w:tcW w:w="603" w:type="auto"/>
          </w:tcPr>
          <w:p w14:paraId="7115E501" w14:textId="77777777" w:rsidR="005E738F" w:rsidRDefault="00000000">
            <w:pPr>
              <w:pStyle w:val="TAC6"/>
            </w:pPr>
            <w:r>
              <w:t>0.6</w:t>
            </w:r>
          </w:p>
        </w:tc>
        <w:tc>
          <w:tcPr>
            <w:tcW w:w="603" w:type="auto"/>
          </w:tcPr>
          <w:p w14:paraId="6FFF3DF0" w14:textId="77777777" w:rsidR="005E738F" w:rsidRDefault="00000000">
            <w:pPr>
              <w:pStyle w:val="TAC6"/>
            </w:pPr>
            <w:r>
              <w:t>c14</w:t>
            </w:r>
          </w:p>
        </w:tc>
        <w:tc>
          <w:tcPr>
            <w:tcW w:w="603" w:type="auto"/>
          </w:tcPr>
          <w:p w14:paraId="2DF813A7" w14:textId="77777777" w:rsidR="005E738F" w:rsidRDefault="00000000">
            <w:pPr>
              <w:pStyle w:val="TAC6"/>
            </w:pPr>
            <w:r>
              <w:t>4x24.4</w:t>
            </w:r>
          </w:p>
        </w:tc>
        <w:tc>
          <w:tcPr>
            <w:tcW w:w="603" w:type="auto"/>
          </w:tcPr>
          <w:p w14:paraId="2116C410" w14:textId="77777777" w:rsidR="005E738F" w:rsidRDefault="00000000">
            <w:pPr>
              <w:pStyle w:val="TAC6"/>
            </w:pPr>
            <w:r>
              <w:t>4.48</w:t>
            </w:r>
          </w:p>
        </w:tc>
        <w:tc>
          <w:tcPr>
            <w:tcW w:w="603" w:type="auto"/>
          </w:tcPr>
          <w:p w14:paraId="016C5DDA" w14:textId="77777777" w:rsidR="005E738F" w:rsidRDefault="00000000">
            <w:pPr>
              <w:pStyle w:val="TAC6"/>
            </w:pPr>
            <w:r>
              <w:t>0.65</w:t>
            </w:r>
          </w:p>
        </w:tc>
        <w:tc>
          <w:tcPr>
            <w:tcW w:w="603" w:type="auto"/>
          </w:tcPr>
          <w:p w14:paraId="355924FA" w14:textId="77777777" w:rsidR="005E738F" w:rsidRDefault="00000000">
            <w:pPr>
              <w:pStyle w:val="TAC6"/>
            </w:pPr>
            <w:r>
              <w:t>1.76</w:t>
            </w:r>
          </w:p>
        </w:tc>
        <w:tc>
          <w:tcPr>
            <w:tcW w:w="603" w:type="auto"/>
          </w:tcPr>
          <w:p w14:paraId="37EC47D0" w14:textId="77777777" w:rsidR="005E738F" w:rsidRDefault="00000000">
            <w:pPr>
              <w:pStyle w:val="TAC6"/>
            </w:pPr>
            <w:r>
              <w:t>BT</w:t>
            </w:r>
          </w:p>
        </w:tc>
        <w:tc>
          <w:tcPr>
            <w:tcW w:w="603" w:type="auto"/>
            <w:shd w:val="clear" w:color="auto" w:fill="ADD8E6"/>
          </w:tcPr>
          <w:p w14:paraId="7E8BD65B" w14:textId="77777777" w:rsidR="005E738F" w:rsidRDefault="00000000">
            <w:pPr>
              <w:pStyle w:val="TAC6"/>
            </w:pPr>
            <w:r>
              <w:t>EXCEED</w:t>
            </w:r>
          </w:p>
        </w:tc>
      </w:tr>
      <w:tr w:rsidR="005E738F" w14:paraId="37F13732" w14:textId="77777777">
        <w:trPr>
          <w:jc w:val="center"/>
        </w:trPr>
        <w:tc>
          <w:tcPr>
            <w:tcW w:w="603" w:type="auto"/>
            <w:vMerge/>
          </w:tcPr>
          <w:p w14:paraId="292F8AFD" w14:textId="77777777" w:rsidR="005E738F" w:rsidRDefault="005E738F"/>
        </w:tc>
        <w:tc>
          <w:tcPr>
            <w:tcW w:w="603" w:type="auto"/>
            <w:vMerge/>
          </w:tcPr>
          <w:p w14:paraId="1FF3E2AE" w14:textId="77777777" w:rsidR="005E738F" w:rsidRDefault="005E738F"/>
        </w:tc>
        <w:tc>
          <w:tcPr>
            <w:tcW w:w="603" w:type="auto"/>
          </w:tcPr>
          <w:p w14:paraId="6A4BEDB9" w14:textId="77777777" w:rsidR="005E738F" w:rsidRDefault="00000000">
            <w:pPr>
              <w:pStyle w:val="TAC6"/>
            </w:pPr>
            <w:r>
              <w:t>2</w:t>
            </w:r>
          </w:p>
        </w:tc>
        <w:tc>
          <w:tcPr>
            <w:tcW w:w="603" w:type="auto"/>
          </w:tcPr>
          <w:p w14:paraId="7DEBBB1A" w14:textId="77777777" w:rsidR="005E738F" w:rsidRDefault="00000000">
            <w:pPr>
              <w:pStyle w:val="TAC6"/>
            </w:pPr>
            <w:r>
              <w:t>64</w:t>
            </w:r>
          </w:p>
        </w:tc>
        <w:tc>
          <w:tcPr>
            <w:tcW w:w="603" w:type="auto"/>
          </w:tcPr>
          <w:p w14:paraId="5775E009" w14:textId="77777777" w:rsidR="005E738F" w:rsidRDefault="00000000">
            <w:pPr>
              <w:pStyle w:val="TAC6"/>
            </w:pPr>
            <w:r>
              <w:t>Off</w:t>
            </w:r>
          </w:p>
        </w:tc>
        <w:tc>
          <w:tcPr>
            <w:tcW w:w="603" w:type="auto"/>
          </w:tcPr>
          <w:p w14:paraId="6020A264" w14:textId="77777777" w:rsidR="005E738F" w:rsidRDefault="005E738F">
            <w:pPr>
              <w:pStyle w:val="TAC6"/>
            </w:pPr>
          </w:p>
        </w:tc>
        <w:tc>
          <w:tcPr>
            <w:tcW w:w="603" w:type="auto"/>
          </w:tcPr>
          <w:p w14:paraId="5F02D076" w14:textId="77777777" w:rsidR="005E738F" w:rsidRDefault="00000000">
            <w:pPr>
              <w:pStyle w:val="TAC6"/>
            </w:pPr>
            <w:r>
              <w:t>NWT</w:t>
            </w:r>
          </w:p>
        </w:tc>
        <w:tc>
          <w:tcPr>
            <w:tcW w:w="603" w:type="auto"/>
          </w:tcPr>
          <w:p w14:paraId="0A041B8F" w14:textId="77777777" w:rsidR="005E738F" w:rsidRDefault="00000000">
            <w:pPr>
              <w:pStyle w:val="TAC6"/>
            </w:pPr>
            <w:r>
              <w:t>4.59</w:t>
            </w:r>
          </w:p>
        </w:tc>
        <w:tc>
          <w:tcPr>
            <w:tcW w:w="603" w:type="auto"/>
          </w:tcPr>
          <w:p w14:paraId="5AA1E483" w14:textId="77777777" w:rsidR="005E738F" w:rsidRDefault="00000000">
            <w:pPr>
              <w:pStyle w:val="TAC6"/>
            </w:pPr>
            <w:r>
              <w:t>0.6</w:t>
            </w:r>
          </w:p>
        </w:tc>
        <w:tc>
          <w:tcPr>
            <w:tcW w:w="603" w:type="auto"/>
          </w:tcPr>
          <w:p w14:paraId="0FC84BD6" w14:textId="77777777" w:rsidR="005E738F" w:rsidRDefault="00000000">
            <w:pPr>
              <w:pStyle w:val="TAC6"/>
            </w:pPr>
            <w:r>
              <w:t>c19</w:t>
            </w:r>
          </w:p>
        </w:tc>
        <w:tc>
          <w:tcPr>
            <w:tcW w:w="603" w:type="auto"/>
          </w:tcPr>
          <w:p w14:paraId="121206D8" w14:textId="77777777" w:rsidR="005E738F" w:rsidRDefault="00000000">
            <w:pPr>
              <w:pStyle w:val="TAC6"/>
            </w:pPr>
            <w:r>
              <w:t>2x24.4</w:t>
            </w:r>
          </w:p>
        </w:tc>
        <w:tc>
          <w:tcPr>
            <w:tcW w:w="603" w:type="auto"/>
          </w:tcPr>
          <w:p w14:paraId="589D457D" w14:textId="77777777" w:rsidR="005E738F" w:rsidRDefault="00000000">
            <w:pPr>
              <w:pStyle w:val="TAC6"/>
            </w:pPr>
            <w:r>
              <w:t>4.67</w:t>
            </w:r>
          </w:p>
        </w:tc>
        <w:tc>
          <w:tcPr>
            <w:tcW w:w="603" w:type="auto"/>
          </w:tcPr>
          <w:p w14:paraId="247FAF05" w14:textId="77777777" w:rsidR="005E738F" w:rsidRDefault="00000000">
            <w:pPr>
              <w:pStyle w:val="TAC6"/>
            </w:pPr>
            <w:r>
              <w:t>0.57</w:t>
            </w:r>
          </w:p>
        </w:tc>
        <w:tc>
          <w:tcPr>
            <w:tcW w:w="603" w:type="auto"/>
          </w:tcPr>
          <w:p w14:paraId="516A07CA" w14:textId="77777777" w:rsidR="005E738F" w:rsidRDefault="00000000">
            <w:pPr>
              <w:pStyle w:val="TAC6"/>
            </w:pPr>
            <w:r>
              <w:t>-1.26</w:t>
            </w:r>
          </w:p>
        </w:tc>
        <w:tc>
          <w:tcPr>
            <w:tcW w:w="603" w:type="auto"/>
          </w:tcPr>
          <w:p w14:paraId="6BB9BA54" w14:textId="77777777" w:rsidR="005E738F" w:rsidRDefault="00000000">
            <w:pPr>
              <w:pStyle w:val="TAC6"/>
            </w:pPr>
            <w:r>
              <w:t>NWT</w:t>
            </w:r>
          </w:p>
        </w:tc>
        <w:tc>
          <w:tcPr>
            <w:tcW w:w="603" w:type="auto"/>
          </w:tcPr>
          <w:p w14:paraId="4F2E2293" w14:textId="77777777" w:rsidR="005E738F" w:rsidRDefault="00000000">
            <w:pPr>
              <w:pStyle w:val="TAC6"/>
            </w:pPr>
            <w:r>
              <w:t>PASS</w:t>
            </w:r>
          </w:p>
        </w:tc>
      </w:tr>
      <w:tr w:rsidR="005E738F" w14:paraId="18C7EB24" w14:textId="77777777">
        <w:trPr>
          <w:jc w:val="center"/>
        </w:trPr>
        <w:tc>
          <w:tcPr>
            <w:tcW w:w="603" w:type="auto"/>
            <w:vMerge/>
          </w:tcPr>
          <w:p w14:paraId="3BDF522E" w14:textId="77777777" w:rsidR="005E738F" w:rsidRDefault="005E738F"/>
        </w:tc>
        <w:tc>
          <w:tcPr>
            <w:tcW w:w="603" w:type="auto"/>
            <w:vMerge w:val="restart"/>
          </w:tcPr>
          <w:p w14:paraId="01608076" w14:textId="77777777" w:rsidR="005E738F" w:rsidRDefault="00000000">
            <w:pPr>
              <w:pStyle w:val="TAC6"/>
            </w:pPr>
            <w:r>
              <w:t>c31</w:t>
            </w:r>
          </w:p>
        </w:tc>
        <w:tc>
          <w:tcPr>
            <w:tcW w:w="603" w:type="auto"/>
          </w:tcPr>
          <w:p w14:paraId="6E2CE8DC" w14:textId="77777777" w:rsidR="005E738F" w:rsidRDefault="00000000">
            <w:pPr>
              <w:pStyle w:val="TAC6"/>
            </w:pPr>
            <w:r>
              <w:t>1</w:t>
            </w:r>
          </w:p>
        </w:tc>
        <w:tc>
          <w:tcPr>
            <w:tcW w:w="603" w:type="auto"/>
          </w:tcPr>
          <w:p w14:paraId="4BEE3064" w14:textId="77777777" w:rsidR="005E738F" w:rsidRDefault="00000000">
            <w:pPr>
              <w:pStyle w:val="TAC6"/>
            </w:pPr>
            <w:r>
              <w:t>80</w:t>
            </w:r>
          </w:p>
        </w:tc>
        <w:tc>
          <w:tcPr>
            <w:tcW w:w="603" w:type="auto"/>
          </w:tcPr>
          <w:p w14:paraId="0BC34413" w14:textId="77777777" w:rsidR="005E738F" w:rsidRDefault="00000000">
            <w:pPr>
              <w:pStyle w:val="TAC6"/>
            </w:pPr>
            <w:r>
              <w:t>Off</w:t>
            </w:r>
          </w:p>
        </w:tc>
        <w:tc>
          <w:tcPr>
            <w:tcW w:w="603" w:type="auto"/>
          </w:tcPr>
          <w:p w14:paraId="5D1734EA" w14:textId="77777777" w:rsidR="005E738F" w:rsidRDefault="005E738F">
            <w:pPr>
              <w:pStyle w:val="TAC6"/>
            </w:pPr>
          </w:p>
        </w:tc>
        <w:tc>
          <w:tcPr>
            <w:tcW w:w="603" w:type="auto"/>
          </w:tcPr>
          <w:p w14:paraId="5E55CEB2" w14:textId="77777777" w:rsidR="005E738F" w:rsidRDefault="00000000">
            <w:pPr>
              <w:pStyle w:val="TAC6"/>
            </w:pPr>
            <w:r>
              <w:t>NWT</w:t>
            </w:r>
          </w:p>
        </w:tc>
        <w:tc>
          <w:tcPr>
            <w:tcW w:w="603" w:type="auto"/>
          </w:tcPr>
          <w:p w14:paraId="1CE76CC4" w14:textId="77777777" w:rsidR="005E738F" w:rsidRDefault="00000000">
            <w:pPr>
              <w:pStyle w:val="TAC6"/>
            </w:pPr>
            <w:r>
              <w:t>4.68</w:t>
            </w:r>
          </w:p>
        </w:tc>
        <w:tc>
          <w:tcPr>
            <w:tcW w:w="603" w:type="auto"/>
          </w:tcPr>
          <w:p w14:paraId="75445678" w14:textId="77777777" w:rsidR="005E738F" w:rsidRDefault="00000000">
            <w:pPr>
              <w:pStyle w:val="TAC6"/>
            </w:pPr>
            <w:r>
              <w:t>0.5</w:t>
            </w:r>
          </w:p>
        </w:tc>
        <w:tc>
          <w:tcPr>
            <w:tcW w:w="603" w:type="auto"/>
          </w:tcPr>
          <w:p w14:paraId="59B62D6F" w14:textId="77777777" w:rsidR="005E738F" w:rsidRDefault="00000000">
            <w:pPr>
              <w:pStyle w:val="TAC6"/>
            </w:pPr>
            <w:r>
              <w:t>c14</w:t>
            </w:r>
          </w:p>
        </w:tc>
        <w:tc>
          <w:tcPr>
            <w:tcW w:w="603" w:type="auto"/>
          </w:tcPr>
          <w:p w14:paraId="3CF9CE45" w14:textId="77777777" w:rsidR="005E738F" w:rsidRDefault="00000000">
            <w:pPr>
              <w:pStyle w:val="TAC6"/>
            </w:pPr>
            <w:r>
              <w:t>4x24.4</w:t>
            </w:r>
          </w:p>
        </w:tc>
        <w:tc>
          <w:tcPr>
            <w:tcW w:w="603" w:type="auto"/>
          </w:tcPr>
          <w:p w14:paraId="566B09D4" w14:textId="77777777" w:rsidR="005E738F" w:rsidRDefault="00000000">
            <w:pPr>
              <w:pStyle w:val="TAC6"/>
            </w:pPr>
            <w:r>
              <w:t>4.48</w:t>
            </w:r>
          </w:p>
        </w:tc>
        <w:tc>
          <w:tcPr>
            <w:tcW w:w="603" w:type="auto"/>
          </w:tcPr>
          <w:p w14:paraId="6364DEE8" w14:textId="77777777" w:rsidR="005E738F" w:rsidRDefault="00000000">
            <w:pPr>
              <w:pStyle w:val="TAC6"/>
            </w:pPr>
            <w:r>
              <w:t>0.65</w:t>
            </w:r>
          </w:p>
        </w:tc>
        <w:tc>
          <w:tcPr>
            <w:tcW w:w="603" w:type="auto"/>
          </w:tcPr>
          <w:p w14:paraId="2FC862C4" w14:textId="77777777" w:rsidR="005E738F" w:rsidRDefault="00000000">
            <w:pPr>
              <w:pStyle w:val="TAC6"/>
            </w:pPr>
            <w:r>
              <w:t>3.27</w:t>
            </w:r>
          </w:p>
        </w:tc>
        <w:tc>
          <w:tcPr>
            <w:tcW w:w="603" w:type="auto"/>
          </w:tcPr>
          <w:p w14:paraId="3581D60A" w14:textId="77777777" w:rsidR="005E738F" w:rsidRDefault="00000000">
            <w:pPr>
              <w:pStyle w:val="TAC6"/>
            </w:pPr>
            <w:r>
              <w:t>BT</w:t>
            </w:r>
          </w:p>
        </w:tc>
        <w:tc>
          <w:tcPr>
            <w:tcW w:w="603" w:type="auto"/>
            <w:shd w:val="clear" w:color="auto" w:fill="ADD8E6"/>
          </w:tcPr>
          <w:p w14:paraId="50FD197F" w14:textId="77777777" w:rsidR="005E738F" w:rsidRDefault="00000000">
            <w:pPr>
              <w:pStyle w:val="TAC6"/>
            </w:pPr>
            <w:r>
              <w:t>EXCEED</w:t>
            </w:r>
          </w:p>
        </w:tc>
      </w:tr>
      <w:tr w:rsidR="005E738F" w14:paraId="214391AB" w14:textId="77777777">
        <w:trPr>
          <w:jc w:val="center"/>
        </w:trPr>
        <w:tc>
          <w:tcPr>
            <w:tcW w:w="603" w:type="auto"/>
            <w:vMerge/>
          </w:tcPr>
          <w:p w14:paraId="48947AED" w14:textId="77777777" w:rsidR="005E738F" w:rsidRDefault="005E738F"/>
        </w:tc>
        <w:tc>
          <w:tcPr>
            <w:tcW w:w="603" w:type="auto"/>
            <w:vMerge/>
          </w:tcPr>
          <w:p w14:paraId="033CAE71" w14:textId="77777777" w:rsidR="005E738F" w:rsidRDefault="005E738F"/>
        </w:tc>
        <w:tc>
          <w:tcPr>
            <w:tcW w:w="603" w:type="auto"/>
          </w:tcPr>
          <w:p w14:paraId="49FCDE72" w14:textId="77777777" w:rsidR="005E738F" w:rsidRDefault="00000000">
            <w:pPr>
              <w:pStyle w:val="TAC6"/>
            </w:pPr>
            <w:r>
              <w:t>2</w:t>
            </w:r>
          </w:p>
        </w:tc>
        <w:tc>
          <w:tcPr>
            <w:tcW w:w="603" w:type="auto"/>
          </w:tcPr>
          <w:p w14:paraId="04EE9A81" w14:textId="77777777" w:rsidR="005E738F" w:rsidRDefault="00000000">
            <w:pPr>
              <w:pStyle w:val="TAC6"/>
            </w:pPr>
            <w:r>
              <w:t>80</w:t>
            </w:r>
          </w:p>
        </w:tc>
        <w:tc>
          <w:tcPr>
            <w:tcW w:w="603" w:type="auto"/>
          </w:tcPr>
          <w:p w14:paraId="50A9FE3C" w14:textId="77777777" w:rsidR="005E738F" w:rsidRDefault="00000000">
            <w:pPr>
              <w:pStyle w:val="TAC6"/>
            </w:pPr>
            <w:r>
              <w:t>Off</w:t>
            </w:r>
          </w:p>
        </w:tc>
        <w:tc>
          <w:tcPr>
            <w:tcW w:w="603" w:type="auto"/>
          </w:tcPr>
          <w:p w14:paraId="248B268E" w14:textId="77777777" w:rsidR="005E738F" w:rsidRDefault="005E738F">
            <w:pPr>
              <w:pStyle w:val="TAC6"/>
            </w:pPr>
          </w:p>
        </w:tc>
        <w:tc>
          <w:tcPr>
            <w:tcW w:w="603" w:type="auto"/>
          </w:tcPr>
          <w:p w14:paraId="0952D880" w14:textId="77777777" w:rsidR="005E738F" w:rsidRDefault="00000000">
            <w:pPr>
              <w:pStyle w:val="TAC6"/>
            </w:pPr>
            <w:r>
              <w:t>NWT</w:t>
            </w:r>
          </w:p>
        </w:tc>
        <w:tc>
          <w:tcPr>
            <w:tcW w:w="603" w:type="auto"/>
          </w:tcPr>
          <w:p w14:paraId="4A4861D8" w14:textId="77777777" w:rsidR="005E738F" w:rsidRDefault="00000000">
            <w:pPr>
              <w:pStyle w:val="TAC6"/>
            </w:pPr>
            <w:r>
              <w:t>4.68</w:t>
            </w:r>
          </w:p>
        </w:tc>
        <w:tc>
          <w:tcPr>
            <w:tcW w:w="603" w:type="auto"/>
          </w:tcPr>
          <w:p w14:paraId="55DE6FE9" w14:textId="77777777" w:rsidR="005E738F" w:rsidRDefault="00000000">
            <w:pPr>
              <w:pStyle w:val="TAC6"/>
            </w:pPr>
            <w:r>
              <w:t>0.5</w:t>
            </w:r>
          </w:p>
        </w:tc>
        <w:tc>
          <w:tcPr>
            <w:tcW w:w="603" w:type="auto"/>
          </w:tcPr>
          <w:p w14:paraId="517832AF" w14:textId="77777777" w:rsidR="005E738F" w:rsidRDefault="00000000">
            <w:pPr>
              <w:pStyle w:val="TAC6"/>
            </w:pPr>
            <w:r>
              <w:t>c19</w:t>
            </w:r>
          </w:p>
        </w:tc>
        <w:tc>
          <w:tcPr>
            <w:tcW w:w="603" w:type="auto"/>
          </w:tcPr>
          <w:p w14:paraId="0B3D32C7" w14:textId="77777777" w:rsidR="005E738F" w:rsidRDefault="00000000">
            <w:pPr>
              <w:pStyle w:val="TAC6"/>
            </w:pPr>
            <w:r>
              <w:t>2x24.4</w:t>
            </w:r>
          </w:p>
        </w:tc>
        <w:tc>
          <w:tcPr>
            <w:tcW w:w="603" w:type="auto"/>
          </w:tcPr>
          <w:p w14:paraId="45D1AF8B" w14:textId="77777777" w:rsidR="005E738F" w:rsidRDefault="00000000">
            <w:pPr>
              <w:pStyle w:val="TAC6"/>
            </w:pPr>
            <w:r>
              <w:t>4.67</w:t>
            </w:r>
          </w:p>
        </w:tc>
        <w:tc>
          <w:tcPr>
            <w:tcW w:w="603" w:type="auto"/>
          </w:tcPr>
          <w:p w14:paraId="18484AA1" w14:textId="77777777" w:rsidR="005E738F" w:rsidRDefault="00000000">
            <w:pPr>
              <w:pStyle w:val="TAC6"/>
            </w:pPr>
            <w:r>
              <w:t>0.57</w:t>
            </w:r>
          </w:p>
        </w:tc>
        <w:tc>
          <w:tcPr>
            <w:tcW w:w="603" w:type="auto"/>
          </w:tcPr>
          <w:p w14:paraId="2863C1E1" w14:textId="77777777" w:rsidR="005E738F" w:rsidRDefault="00000000">
            <w:pPr>
              <w:pStyle w:val="TAC6"/>
            </w:pPr>
            <w:r>
              <w:t>0.11</w:t>
            </w:r>
          </w:p>
        </w:tc>
        <w:tc>
          <w:tcPr>
            <w:tcW w:w="603" w:type="auto"/>
          </w:tcPr>
          <w:p w14:paraId="1611A1D8" w14:textId="77777777" w:rsidR="005E738F" w:rsidRDefault="00000000">
            <w:pPr>
              <w:pStyle w:val="TAC6"/>
            </w:pPr>
            <w:r>
              <w:t>NWT</w:t>
            </w:r>
          </w:p>
        </w:tc>
        <w:tc>
          <w:tcPr>
            <w:tcW w:w="603" w:type="auto"/>
          </w:tcPr>
          <w:p w14:paraId="3D7A8B6C" w14:textId="77777777" w:rsidR="005E738F" w:rsidRDefault="00000000">
            <w:pPr>
              <w:pStyle w:val="TAC6"/>
            </w:pPr>
            <w:r>
              <w:t>PASS</w:t>
            </w:r>
          </w:p>
        </w:tc>
      </w:tr>
      <w:tr w:rsidR="005E738F" w14:paraId="61C4C95D" w14:textId="77777777">
        <w:trPr>
          <w:jc w:val="center"/>
        </w:trPr>
        <w:tc>
          <w:tcPr>
            <w:tcW w:w="603" w:type="auto"/>
            <w:vMerge/>
          </w:tcPr>
          <w:p w14:paraId="38380205" w14:textId="77777777" w:rsidR="005E738F" w:rsidRDefault="005E738F"/>
        </w:tc>
        <w:tc>
          <w:tcPr>
            <w:tcW w:w="603" w:type="auto"/>
          </w:tcPr>
          <w:p w14:paraId="57B25CCC" w14:textId="77777777" w:rsidR="005E738F" w:rsidRDefault="00000000">
            <w:pPr>
              <w:pStyle w:val="TAC6"/>
            </w:pPr>
            <w:r>
              <w:t>c32</w:t>
            </w:r>
          </w:p>
        </w:tc>
        <w:tc>
          <w:tcPr>
            <w:tcW w:w="603" w:type="auto"/>
          </w:tcPr>
          <w:p w14:paraId="709ED5EC" w14:textId="77777777" w:rsidR="005E738F" w:rsidRDefault="00000000">
            <w:pPr>
              <w:pStyle w:val="TAC6"/>
            </w:pPr>
            <w:r>
              <w:t>1</w:t>
            </w:r>
          </w:p>
        </w:tc>
        <w:tc>
          <w:tcPr>
            <w:tcW w:w="603" w:type="auto"/>
          </w:tcPr>
          <w:p w14:paraId="1881BA72" w14:textId="77777777" w:rsidR="005E738F" w:rsidRDefault="00000000">
            <w:pPr>
              <w:pStyle w:val="TAC6"/>
            </w:pPr>
            <w:r>
              <w:t>13.2</w:t>
            </w:r>
          </w:p>
        </w:tc>
        <w:tc>
          <w:tcPr>
            <w:tcW w:w="603" w:type="auto"/>
          </w:tcPr>
          <w:p w14:paraId="43DA56B2" w14:textId="77777777" w:rsidR="005E738F" w:rsidRDefault="00000000">
            <w:pPr>
              <w:pStyle w:val="TAC6"/>
            </w:pPr>
            <w:r>
              <w:t>Off</w:t>
            </w:r>
          </w:p>
        </w:tc>
        <w:tc>
          <w:tcPr>
            <w:tcW w:w="603" w:type="auto"/>
          </w:tcPr>
          <w:p w14:paraId="2A3CB5BE" w14:textId="77777777" w:rsidR="005E738F" w:rsidRDefault="00000000">
            <w:pPr>
              <w:pStyle w:val="TAC6"/>
            </w:pPr>
            <w:r>
              <w:t>5%</w:t>
            </w:r>
          </w:p>
        </w:tc>
        <w:tc>
          <w:tcPr>
            <w:tcW w:w="603" w:type="auto"/>
          </w:tcPr>
          <w:p w14:paraId="76151402" w14:textId="77777777" w:rsidR="005E738F" w:rsidRDefault="00000000">
            <w:pPr>
              <w:pStyle w:val="TAC6"/>
            </w:pPr>
            <w:r>
              <w:t>NWT</w:t>
            </w:r>
          </w:p>
        </w:tc>
        <w:tc>
          <w:tcPr>
            <w:tcW w:w="603" w:type="auto"/>
          </w:tcPr>
          <w:p w14:paraId="21AD96B3" w14:textId="77777777" w:rsidR="005E738F" w:rsidRDefault="00000000">
            <w:pPr>
              <w:pStyle w:val="TAC6"/>
            </w:pPr>
            <w:r>
              <w:t>3.36</w:t>
            </w:r>
          </w:p>
        </w:tc>
        <w:tc>
          <w:tcPr>
            <w:tcW w:w="603" w:type="auto"/>
          </w:tcPr>
          <w:p w14:paraId="1B7B222D" w14:textId="77777777" w:rsidR="005E738F" w:rsidRDefault="00000000">
            <w:pPr>
              <w:pStyle w:val="TAC6"/>
            </w:pPr>
            <w:r>
              <w:t>0.98</w:t>
            </w:r>
          </w:p>
        </w:tc>
        <w:tc>
          <w:tcPr>
            <w:tcW w:w="603" w:type="auto"/>
          </w:tcPr>
          <w:p w14:paraId="5DDAE752" w14:textId="77777777" w:rsidR="005E738F" w:rsidRDefault="00000000">
            <w:pPr>
              <w:pStyle w:val="TAC6"/>
            </w:pPr>
            <w:r>
              <w:t>c20</w:t>
            </w:r>
          </w:p>
        </w:tc>
        <w:tc>
          <w:tcPr>
            <w:tcW w:w="603" w:type="auto"/>
          </w:tcPr>
          <w:p w14:paraId="31E91FDD" w14:textId="77777777" w:rsidR="005E738F" w:rsidRDefault="00000000">
            <w:pPr>
              <w:pStyle w:val="TAC6"/>
            </w:pPr>
            <w:r>
              <w:t>3x7.2</w:t>
            </w:r>
          </w:p>
        </w:tc>
        <w:tc>
          <w:tcPr>
            <w:tcW w:w="603" w:type="auto"/>
          </w:tcPr>
          <w:p w14:paraId="57782A6A" w14:textId="77777777" w:rsidR="005E738F" w:rsidRDefault="00000000">
            <w:pPr>
              <w:pStyle w:val="TAC6"/>
            </w:pPr>
            <w:r>
              <w:t>2.57</w:t>
            </w:r>
          </w:p>
        </w:tc>
        <w:tc>
          <w:tcPr>
            <w:tcW w:w="603" w:type="auto"/>
          </w:tcPr>
          <w:p w14:paraId="38000923" w14:textId="77777777" w:rsidR="005E738F" w:rsidRDefault="00000000">
            <w:pPr>
              <w:pStyle w:val="TAC6"/>
            </w:pPr>
            <w:r>
              <w:t>1.04</w:t>
            </w:r>
          </w:p>
        </w:tc>
        <w:tc>
          <w:tcPr>
            <w:tcW w:w="603" w:type="auto"/>
          </w:tcPr>
          <w:p w14:paraId="746B5B61" w14:textId="77777777" w:rsidR="005E738F" w:rsidRDefault="00000000">
            <w:pPr>
              <w:pStyle w:val="TAC6"/>
            </w:pPr>
            <w:r>
              <w:t>7.38</w:t>
            </w:r>
          </w:p>
        </w:tc>
        <w:tc>
          <w:tcPr>
            <w:tcW w:w="603" w:type="auto"/>
          </w:tcPr>
          <w:p w14:paraId="559D8602" w14:textId="77777777" w:rsidR="005E738F" w:rsidRDefault="00000000">
            <w:pPr>
              <w:pStyle w:val="TAC6"/>
            </w:pPr>
            <w:r>
              <w:t>BT</w:t>
            </w:r>
          </w:p>
        </w:tc>
        <w:tc>
          <w:tcPr>
            <w:tcW w:w="603" w:type="auto"/>
            <w:shd w:val="clear" w:color="auto" w:fill="ADD8E6"/>
          </w:tcPr>
          <w:p w14:paraId="172AD89D" w14:textId="77777777" w:rsidR="005E738F" w:rsidRDefault="00000000">
            <w:pPr>
              <w:pStyle w:val="TAC6"/>
            </w:pPr>
            <w:r>
              <w:t>EXCEED</w:t>
            </w:r>
          </w:p>
        </w:tc>
      </w:tr>
      <w:tr w:rsidR="005E738F" w14:paraId="5FB7464C" w14:textId="77777777">
        <w:trPr>
          <w:jc w:val="center"/>
        </w:trPr>
        <w:tc>
          <w:tcPr>
            <w:tcW w:w="603" w:type="auto"/>
            <w:vMerge/>
          </w:tcPr>
          <w:p w14:paraId="556DD5D1" w14:textId="77777777" w:rsidR="005E738F" w:rsidRDefault="005E738F"/>
        </w:tc>
        <w:tc>
          <w:tcPr>
            <w:tcW w:w="603" w:type="auto"/>
          </w:tcPr>
          <w:p w14:paraId="71B09561" w14:textId="77777777" w:rsidR="005E738F" w:rsidRDefault="00000000">
            <w:pPr>
              <w:pStyle w:val="TAC6"/>
            </w:pPr>
            <w:r>
              <w:t>c33</w:t>
            </w:r>
          </w:p>
        </w:tc>
        <w:tc>
          <w:tcPr>
            <w:tcW w:w="603" w:type="auto"/>
          </w:tcPr>
          <w:p w14:paraId="1E5F9E01" w14:textId="77777777" w:rsidR="005E738F" w:rsidRDefault="00000000">
            <w:pPr>
              <w:pStyle w:val="TAC6"/>
            </w:pPr>
            <w:r>
              <w:t>1</w:t>
            </w:r>
          </w:p>
        </w:tc>
        <w:tc>
          <w:tcPr>
            <w:tcW w:w="603" w:type="auto"/>
          </w:tcPr>
          <w:p w14:paraId="553D5844" w14:textId="77777777" w:rsidR="005E738F" w:rsidRDefault="00000000">
            <w:pPr>
              <w:pStyle w:val="TAC6"/>
            </w:pPr>
            <w:r>
              <w:t>16.4</w:t>
            </w:r>
          </w:p>
        </w:tc>
        <w:tc>
          <w:tcPr>
            <w:tcW w:w="603" w:type="auto"/>
          </w:tcPr>
          <w:p w14:paraId="2D70029E" w14:textId="77777777" w:rsidR="005E738F" w:rsidRDefault="00000000">
            <w:pPr>
              <w:pStyle w:val="TAC6"/>
            </w:pPr>
            <w:r>
              <w:t>Off</w:t>
            </w:r>
          </w:p>
        </w:tc>
        <w:tc>
          <w:tcPr>
            <w:tcW w:w="603" w:type="auto"/>
          </w:tcPr>
          <w:p w14:paraId="3D21400A" w14:textId="77777777" w:rsidR="005E738F" w:rsidRDefault="00000000">
            <w:pPr>
              <w:pStyle w:val="TAC6"/>
            </w:pPr>
            <w:r>
              <w:t>5%</w:t>
            </w:r>
          </w:p>
        </w:tc>
        <w:tc>
          <w:tcPr>
            <w:tcW w:w="603" w:type="auto"/>
          </w:tcPr>
          <w:p w14:paraId="3FA294E7" w14:textId="77777777" w:rsidR="005E738F" w:rsidRDefault="00000000">
            <w:pPr>
              <w:pStyle w:val="TAC6"/>
            </w:pPr>
            <w:r>
              <w:t>NWT</w:t>
            </w:r>
          </w:p>
        </w:tc>
        <w:tc>
          <w:tcPr>
            <w:tcW w:w="603" w:type="auto"/>
          </w:tcPr>
          <w:p w14:paraId="5B373084" w14:textId="77777777" w:rsidR="005E738F" w:rsidRDefault="00000000">
            <w:pPr>
              <w:pStyle w:val="TAC6"/>
            </w:pPr>
            <w:r>
              <w:t>3.68</w:t>
            </w:r>
          </w:p>
        </w:tc>
        <w:tc>
          <w:tcPr>
            <w:tcW w:w="603" w:type="auto"/>
          </w:tcPr>
          <w:p w14:paraId="6F4D268B" w14:textId="77777777" w:rsidR="005E738F" w:rsidRDefault="00000000">
            <w:pPr>
              <w:pStyle w:val="TAC6"/>
            </w:pPr>
            <w:r>
              <w:t>1</w:t>
            </w:r>
          </w:p>
        </w:tc>
        <w:tc>
          <w:tcPr>
            <w:tcW w:w="603" w:type="auto"/>
          </w:tcPr>
          <w:p w14:paraId="7DCCA697" w14:textId="77777777" w:rsidR="005E738F" w:rsidRDefault="00000000">
            <w:pPr>
              <w:pStyle w:val="TAC6"/>
            </w:pPr>
            <w:r>
              <w:t>c21</w:t>
            </w:r>
          </w:p>
        </w:tc>
        <w:tc>
          <w:tcPr>
            <w:tcW w:w="603" w:type="auto"/>
          </w:tcPr>
          <w:p w14:paraId="2F1FF80D" w14:textId="77777777" w:rsidR="005E738F" w:rsidRDefault="00000000">
            <w:pPr>
              <w:pStyle w:val="TAC6"/>
            </w:pPr>
            <w:r>
              <w:t>4x7.2</w:t>
            </w:r>
          </w:p>
        </w:tc>
        <w:tc>
          <w:tcPr>
            <w:tcW w:w="603" w:type="auto"/>
          </w:tcPr>
          <w:p w14:paraId="787BD4AC" w14:textId="77777777" w:rsidR="005E738F" w:rsidRDefault="00000000">
            <w:pPr>
              <w:pStyle w:val="TAC6"/>
            </w:pPr>
            <w:r>
              <w:t>2.51</w:t>
            </w:r>
          </w:p>
        </w:tc>
        <w:tc>
          <w:tcPr>
            <w:tcW w:w="603" w:type="auto"/>
          </w:tcPr>
          <w:p w14:paraId="419AD567" w14:textId="77777777" w:rsidR="005E738F" w:rsidRDefault="00000000">
            <w:pPr>
              <w:pStyle w:val="TAC6"/>
            </w:pPr>
            <w:r>
              <w:t>1.16</w:t>
            </w:r>
          </w:p>
        </w:tc>
        <w:tc>
          <w:tcPr>
            <w:tcW w:w="603" w:type="auto"/>
          </w:tcPr>
          <w:p w14:paraId="6BF9A143" w14:textId="77777777" w:rsidR="005E738F" w:rsidRDefault="00000000">
            <w:pPr>
              <w:pStyle w:val="TAC6"/>
            </w:pPr>
            <w:r>
              <w:t>10.22</w:t>
            </w:r>
          </w:p>
        </w:tc>
        <w:tc>
          <w:tcPr>
            <w:tcW w:w="603" w:type="auto"/>
          </w:tcPr>
          <w:p w14:paraId="62AC872A" w14:textId="77777777" w:rsidR="005E738F" w:rsidRDefault="00000000">
            <w:pPr>
              <w:pStyle w:val="TAC6"/>
            </w:pPr>
            <w:r>
              <w:t>BT</w:t>
            </w:r>
          </w:p>
        </w:tc>
        <w:tc>
          <w:tcPr>
            <w:tcW w:w="603" w:type="auto"/>
            <w:shd w:val="clear" w:color="auto" w:fill="ADD8E6"/>
          </w:tcPr>
          <w:p w14:paraId="0FCA51F8" w14:textId="77777777" w:rsidR="005E738F" w:rsidRDefault="00000000">
            <w:pPr>
              <w:pStyle w:val="TAC6"/>
            </w:pPr>
            <w:r>
              <w:t>EXCEED</w:t>
            </w:r>
          </w:p>
        </w:tc>
      </w:tr>
      <w:tr w:rsidR="005E738F" w14:paraId="2A10B9B3" w14:textId="77777777">
        <w:trPr>
          <w:jc w:val="center"/>
        </w:trPr>
        <w:tc>
          <w:tcPr>
            <w:tcW w:w="603" w:type="auto"/>
            <w:vMerge/>
          </w:tcPr>
          <w:p w14:paraId="1510BC16" w14:textId="77777777" w:rsidR="005E738F" w:rsidRDefault="005E738F"/>
        </w:tc>
        <w:tc>
          <w:tcPr>
            <w:tcW w:w="603" w:type="auto"/>
          </w:tcPr>
          <w:p w14:paraId="3E0C4FBD" w14:textId="77777777" w:rsidR="005E738F" w:rsidRDefault="00000000">
            <w:pPr>
              <w:pStyle w:val="TAC6"/>
            </w:pPr>
            <w:r>
              <w:t>c34</w:t>
            </w:r>
          </w:p>
        </w:tc>
        <w:tc>
          <w:tcPr>
            <w:tcW w:w="603" w:type="auto"/>
          </w:tcPr>
          <w:p w14:paraId="795BE4E4" w14:textId="77777777" w:rsidR="005E738F" w:rsidRDefault="00000000">
            <w:pPr>
              <w:pStyle w:val="TAC6"/>
            </w:pPr>
            <w:r>
              <w:t>1</w:t>
            </w:r>
          </w:p>
        </w:tc>
        <w:tc>
          <w:tcPr>
            <w:tcW w:w="603" w:type="auto"/>
          </w:tcPr>
          <w:p w14:paraId="5568F9DC" w14:textId="77777777" w:rsidR="005E738F" w:rsidRDefault="00000000">
            <w:pPr>
              <w:pStyle w:val="TAC6"/>
            </w:pPr>
            <w:r>
              <w:t>24.4</w:t>
            </w:r>
          </w:p>
        </w:tc>
        <w:tc>
          <w:tcPr>
            <w:tcW w:w="603" w:type="auto"/>
          </w:tcPr>
          <w:p w14:paraId="374650A7" w14:textId="77777777" w:rsidR="005E738F" w:rsidRDefault="00000000">
            <w:pPr>
              <w:pStyle w:val="TAC6"/>
            </w:pPr>
            <w:r>
              <w:t>Off</w:t>
            </w:r>
          </w:p>
        </w:tc>
        <w:tc>
          <w:tcPr>
            <w:tcW w:w="603" w:type="auto"/>
          </w:tcPr>
          <w:p w14:paraId="1F90E771" w14:textId="77777777" w:rsidR="005E738F" w:rsidRDefault="00000000">
            <w:pPr>
              <w:pStyle w:val="TAC6"/>
            </w:pPr>
            <w:r>
              <w:t>5%</w:t>
            </w:r>
          </w:p>
        </w:tc>
        <w:tc>
          <w:tcPr>
            <w:tcW w:w="603" w:type="auto"/>
          </w:tcPr>
          <w:p w14:paraId="150BAC8D" w14:textId="77777777" w:rsidR="005E738F" w:rsidRDefault="00000000">
            <w:pPr>
              <w:pStyle w:val="TAC6"/>
            </w:pPr>
            <w:r>
              <w:t>NWT</w:t>
            </w:r>
          </w:p>
        </w:tc>
        <w:tc>
          <w:tcPr>
            <w:tcW w:w="603" w:type="auto"/>
          </w:tcPr>
          <w:p w14:paraId="7BE7502C" w14:textId="77777777" w:rsidR="005E738F" w:rsidRDefault="00000000">
            <w:pPr>
              <w:pStyle w:val="TAC6"/>
            </w:pPr>
            <w:r>
              <w:t>3.83</w:t>
            </w:r>
          </w:p>
        </w:tc>
        <w:tc>
          <w:tcPr>
            <w:tcW w:w="603" w:type="auto"/>
          </w:tcPr>
          <w:p w14:paraId="73FB959A" w14:textId="77777777" w:rsidR="005E738F" w:rsidRDefault="00000000">
            <w:pPr>
              <w:pStyle w:val="TAC6"/>
            </w:pPr>
            <w:r>
              <w:t>0.92</w:t>
            </w:r>
          </w:p>
        </w:tc>
        <w:tc>
          <w:tcPr>
            <w:tcW w:w="603" w:type="auto"/>
          </w:tcPr>
          <w:p w14:paraId="15A72B43" w14:textId="77777777" w:rsidR="005E738F" w:rsidRDefault="00000000">
            <w:pPr>
              <w:pStyle w:val="TAC6"/>
            </w:pPr>
            <w:r>
              <w:t>c22</w:t>
            </w:r>
          </w:p>
        </w:tc>
        <w:tc>
          <w:tcPr>
            <w:tcW w:w="603" w:type="auto"/>
          </w:tcPr>
          <w:p w14:paraId="4933559F" w14:textId="77777777" w:rsidR="005E738F" w:rsidRDefault="00000000">
            <w:pPr>
              <w:pStyle w:val="TAC6"/>
            </w:pPr>
            <w:r>
              <w:t>4x8</w:t>
            </w:r>
          </w:p>
        </w:tc>
        <w:tc>
          <w:tcPr>
            <w:tcW w:w="603" w:type="auto"/>
          </w:tcPr>
          <w:p w14:paraId="51689C03" w14:textId="77777777" w:rsidR="005E738F" w:rsidRDefault="00000000">
            <w:pPr>
              <w:pStyle w:val="TAC6"/>
            </w:pPr>
            <w:r>
              <w:t>2.73</w:t>
            </w:r>
          </w:p>
        </w:tc>
        <w:tc>
          <w:tcPr>
            <w:tcW w:w="603" w:type="auto"/>
          </w:tcPr>
          <w:p w14:paraId="35360478" w14:textId="77777777" w:rsidR="005E738F" w:rsidRDefault="00000000">
            <w:pPr>
              <w:pStyle w:val="TAC6"/>
            </w:pPr>
            <w:r>
              <w:t>1.07</w:t>
            </w:r>
          </w:p>
        </w:tc>
        <w:tc>
          <w:tcPr>
            <w:tcW w:w="603" w:type="auto"/>
          </w:tcPr>
          <w:p w14:paraId="74564037" w14:textId="77777777" w:rsidR="005E738F" w:rsidRDefault="00000000">
            <w:pPr>
              <w:pStyle w:val="TAC6"/>
            </w:pPr>
            <w:r>
              <w:t>10.5</w:t>
            </w:r>
          </w:p>
        </w:tc>
        <w:tc>
          <w:tcPr>
            <w:tcW w:w="603" w:type="auto"/>
          </w:tcPr>
          <w:p w14:paraId="2BEA68E8" w14:textId="77777777" w:rsidR="005E738F" w:rsidRDefault="00000000">
            <w:pPr>
              <w:pStyle w:val="TAC6"/>
            </w:pPr>
            <w:r>
              <w:t>BT</w:t>
            </w:r>
          </w:p>
        </w:tc>
        <w:tc>
          <w:tcPr>
            <w:tcW w:w="603" w:type="auto"/>
            <w:shd w:val="clear" w:color="auto" w:fill="ADD8E6"/>
          </w:tcPr>
          <w:p w14:paraId="5AC7478C" w14:textId="77777777" w:rsidR="005E738F" w:rsidRDefault="00000000">
            <w:pPr>
              <w:pStyle w:val="TAC6"/>
            </w:pPr>
            <w:r>
              <w:t>EXCEED</w:t>
            </w:r>
          </w:p>
        </w:tc>
      </w:tr>
      <w:tr w:rsidR="005E738F" w14:paraId="2B7EF8FD" w14:textId="77777777">
        <w:trPr>
          <w:jc w:val="center"/>
        </w:trPr>
        <w:tc>
          <w:tcPr>
            <w:tcW w:w="603" w:type="auto"/>
            <w:vMerge/>
          </w:tcPr>
          <w:p w14:paraId="5EB0DAD2" w14:textId="77777777" w:rsidR="005E738F" w:rsidRDefault="005E738F"/>
        </w:tc>
        <w:tc>
          <w:tcPr>
            <w:tcW w:w="603" w:type="auto"/>
          </w:tcPr>
          <w:p w14:paraId="41C79F7A" w14:textId="77777777" w:rsidR="005E738F" w:rsidRDefault="00000000">
            <w:pPr>
              <w:pStyle w:val="TAC6"/>
            </w:pPr>
            <w:r>
              <w:t>c35</w:t>
            </w:r>
          </w:p>
        </w:tc>
        <w:tc>
          <w:tcPr>
            <w:tcW w:w="603" w:type="auto"/>
          </w:tcPr>
          <w:p w14:paraId="223DE875" w14:textId="77777777" w:rsidR="005E738F" w:rsidRDefault="00000000">
            <w:pPr>
              <w:pStyle w:val="TAC6"/>
            </w:pPr>
            <w:r>
              <w:t>1</w:t>
            </w:r>
          </w:p>
        </w:tc>
        <w:tc>
          <w:tcPr>
            <w:tcW w:w="603" w:type="auto"/>
          </w:tcPr>
          <w:p w14:paraId="3C0BA1E0" w14:textId="77777777" w:rsidR="005E738F" w:rsidRDefault="00000000">
            <w:pPr>
              <w:pStyle w:val="TAC6"/>
            </w:pPr>
            <w:r>
              <w:t>48</w:t>
            </w:r>
          </w:p>
        </w:tc>
        <w:tc>
          <w:tcPr>
            <w:tcW w:w="603" w:type="auto"/>
          </w:tcPr>
          <w:p w14:paraId="254DF242" w14:textId="77777777" w:rsidR="005E738F" w:rsidRDefault="00000000">
            <w:pPr>
              <w:pStyle w:val="TAC6"/>
            </w:pPr>
            <w:r>
              <w:t>Off</w:t>
            </w:r>
          </w:p>
        </w:tc>
        <w:tc>
          <w:tcPr>
            <w:tcW w:w="603" w:type="auto"/>
          </w:tcPr>
          <w:p w14:paraId="3A538653" w14:textId="77777777" w:rsidR="005E738F" w:rsidRDefault="00000000">
            <w:pPr>
              <w:pStyle w:val="TAC6"/>
            </w:pPr>
            <w:r>
              <w:t>5%</w:t>
            </w:r>
          </w:p>
        </w:tc>
        <w:tc>
          <w:tcPr>
            <w:tcW w:w="603" w:type="auto"/>
          </w:tcPr>
          <w:p w14:paraId="3154E868" w14:textId="77777777" w:rsidR="005E738F" w:rsidRDefault="00000000">
            <w:pPr>
              <w:pStyle w:val="TAC6"/>
            </w:pPr>
            <w:r>
              <w:t>NWT</w:t>
            </w:r>
          </w:p>
        </w:tc>
        <w:tc>
          <w:tcPr>
            <w:tcW w:w="603" w:type="auto"/>
          </w:tcPr>
          <w:p w14:paraId="2164B7D9" w14:textId="77777777" w:rsidR="005E738F" w:rsidRDefault="00000000">
            <w:pPr>
              <w:pStyle w:val="TAC6"/>
            </w:pPr>
            <w:r>
              <w:t>4.22</w:t>
            </w:r>
          </w:p>
        </w:tc>
        <w:tc>
          <w:tcPr>
            <w:tcW w:w="603" w:type="auto"/>
          </w:tcPr>
          <w:p w14:paraId="2FEDC00C" w14:textId="77777777" w:rsidR="005E738F" w:rsidRDefault="00000000">
            <w:pPr>
              <w:pStyle w:val="TAC6"/>
            </w:pPr>
            <w:r>
              <w:t>0.8</w:t>
            </w:r>
          </w:p>
        </w:tc>
        <w:tc>
          <w:tcPr>
            <w:tcW w:w="603" w:type="auto"/>
          </w:tcPr>
          <w:p w14:paraId="4EED5963" w14:textId="77777777" w:rsidR="005E738F" w:rsidRDefault="00000000">
            <w:pPr>
              <w:pStyle w:val="TAC6"/>
            </w:pPr>
            <w:r>
              <w:t>c23</w:t>
            </w:r>
          </w:p>
        </w:tc>
        <w:tc>
          <w:tcPr>
            <w:tcW w:w="603" w:type="auto"/>
          </w:tcPr>
          <w:p w14:paraId="028AFA51" w14:textId="77777777" w:rsidR="005E738F" w:rsidRDefault="00000000">
            <w:pPr>
              <w:pStyle w:val="TAC6"/>
            </w:pPr>
            <w:r>
              <w:t>4x16.4</w:t>
            </w:r>
          </w:p>
        </w:tc>
        <w:tc>
          <w:tcPr>
            <w:tcW w:w="603" w:type="auto"/>
          </w:tcPr>
          <w:p w14:paraId="28B1B69D" w14:textId="77777777" w:rsidR="005E738F" w:rsidRDefault="00000000">
            <w:pPr>
              <w:pStyle w:val="TAC6"/>
            </w:pPr>
            <w:r>
              <w:t>4</w:t>
            </w:r>
          </w:p>
        </w:tc>
        <w:tc>
          <w:tcPr>
            <w:tcW w:w="603" w:type="auto"/>
          </w:tcPr>
          <w:p w14:paraId="44B77FED" w14:textId="77777777" w:rsidR="005E738F" w:rsidRDefault="00000000">
            <w:pPr>
              <w:pStyle w:val="TAC6"/>
            </w:pPr>
            <w:r>
              <w:t>0.9</w:t>
            </w:r>
          </w:p>
        </w:tc>
        <w:tc>
          <w:tcPr>
            <w:tcW w:w="603" w:type="auto"/>
          </w:tcPr>
          <w:p w14:paraId="4EB37E3D" w14:textId="77777777" w:rsidR="005E738F" w:rsidRDefault="00000000">
            <w:pPr>
              <w:pStyle w:val="TAC6"/>
            </w:pPr>
            <w:r>
              <w:t>2.48</w:t>
            </w:r>
          </w:p>
        </w:tc>
        <w:tc>
          <w:tcPr>
            <w:tcW w:w="603" w:type="auto"/>
          </w:tcPr>
          <w:p w14:paraId="56FECD84" w14:textId="77777777" w:rsidR="005E738F" w:rsidRDefault="00000000">
            <w:pPr>
              <w:pStyle w:val="TAC6"/>
            </w:pPr>
            <w:r>
              <w:t>BT</w:t>
            </w:r>
          </w:p>
        </w:tc>
        <w:tc>
          <w:tcPr>
            <w:tcW w:w="603" w:type="auto"/>
            <w:shd w:val="clear" w:color="auto" w:fill="ADD8E6"/>
          </w:tcPr>
          <w:p w14:paraId="081F1540" w14:textId="77777777" w:rsidR="005E738F" w:rsidRDefault="00000000">
            <w:pPr>
              <w:pStyle w:val="TAC6"/>
            </w:pPr>
            <w:r>
              <w:t>EXCEED</w:t>
            </w:r>
          </w:p>
        </w:tc>
      </w:tr>
      <w:tr w:rsidR="005E738F" w14:paraId="58DF80A3" w14:textId="77777777">
        <w:trPr>
          <w:jc w:val="center"/>
        </w:trPr>
        <w:tc>
          <w:tcPr>
            <w:tcW w:w="603" w:type="auto"/>
            <w:vMerge/>
          </w:tcPr>
          <w:p w14:paraId="4122D95A" w14:textId="77777777" w:rsidR="005E738F" w:rsidRDefault="005E738F"/>
        </w:tc>
        <w:tc>
          <w:tcPr>
            <w:tcW w:w="603" w:type="auto"/>
          </w:tcPr>
          <w:p w14:paraId="70F92A8F" w14:textId="77777777" w:rsidR="005E738F" w:rsidRDefault="00000000">
            <w:pPr>
              <w:pStyle w:val="TAC6"/>
            </w:pPr>
            <w:r>
              <w:t>c36</w:t>
            </w:r>
          </w:p>
        </w:tc>
        <w:tc>
          <w:tcPr>
            <w:tcW w:w="603" w:type="auto"/>
          </w:tcPr>
          <w:p w14:paraId="21E29A20" w14:textId="77777777" w:rsidR="005E738F" w:rsidRDefault="00000000">
            <w:pPr>
              <w:pStyle w:val="TAC6"/>
            </w:pPr>
            <w:r>
              <w:t>1</w:t>
            </w:r>
          </w:p>
        </w:tc>
        <w:tc>
          <w:tcPr>
            <w:tcW w:w="603" w:type="auto"/>
          </w:tcPr>
          <w:p w14:paraId="0D3F7FF1" w14:textId="77777777" w:rsidR="005E738F" w:rsidRDefault="00000000">
            <w:pPr>
              <w:pStyle w:val="TAC6"/>
            </w:pPr>
            <w:r>
              <w:t>64</w:t>
            </w:r>
          </w:p>
        </w:tc>
        <w:tc>
          <w:tcPr>
            <w:tcW w:w="603" w:type="auto"/>
          </w:tcPr>
          <w:p w14:paraId="581BEA82" w14:textId="77777777" w:rsidR="005E738F" w:rsidRDefault="00000000">
            <w:pPr>
              <w:pStyle w:val="TAC6"/>
            </w:pPr>
            <w:r>
              <w:t>Off</w:t>
            </w:r>
          </w:p>
        </w:tc>
        <w:tc>
          <w:tcPr>
            <w:tcW w:w="603" w:type="auto"/>
          </w:tcPr>
          <w:p w14:paraId="420072A4" w14:textId="77777777" w:rsidR="005E738F" w:rsidRDefault="00000000">
            <w:pPr>
              <w:pStyle w:val="TAC6"/>
            </w:pPr>
            <w:r>
              <w:t>5%</w:t>
            </w:r>
          </w:p>
        </w:tc>
        <w:tc>
          <w:tcPr>
            <w:tcW w:w="603" w:type="auto"/>
          </w:tcPr>
          <w:p w14:paraId="263AC942" w14:textId="77777777" w:rsidR="005E738F" w:rsidRDefault="00000000">
            <w:pPr>
              <w:pStyle w:val="TAC6"/>
            </w:pPr>
            <w:r>
              <w:t>NWT</w:t>
            </w:r>
          </w:p>
        </w:tc>
        <w:tc>
          <w:tcPr>
            <w:tcW w:w="603" w:type="auto"/>
          </w:tcPr>
          <w:p w14:paraId="3847ADFC" w14:textId="77777777" w:rsidR="005E738F" w:rsidRDefault="00000000">
            <w:pPr>
              <w:pStyle w:val="TAC6"/>
            </w:pPr>
            <w:r>
              <w:t>4.37</w:t>
            </w:r>
          </w:p>
        </w:tc>
        <w:tc>
          <w:tcPr>
            <w:tcW w:w="603" w:type="auto"/>
          </w:tcPr>
          <w:p w14:paraId="30EA818D" w14:textId="77777777" w:rsidR="005E738F" w:rsidRDefault="00000000">
            <w:pPr>
              <w:pStyle w:val="TAC6"/>
            </w:pPr>
            <w:r>
              <w:t>0.76</w:t>
            </w:r>
          </w:p>
        </w:tc>
        <w:tc>
          <w:tcPr>
            <w:tcW w:w="603" w:type="auto"/>
          </w:tcPr>
          <w:p w14:paraId="2F78D25E" w14:textId="77777777" w:rsidR="005E738F" w:rsidRDefault="00000000">
            <w:pPr>
              <w:pStyle w:val="TAC6"/>
            </w:pPr>
            <w:r>
              <w:t>c24</w:t>
            </w:r>
          </w:p>
        </w:tc>
        <w:tc>
          <w:tcPr>
            <w:tcW w:w="603" w:type="auto"/>
          </w:tcPr>
          <w:p w14:paraId="492B3950" w14:textId="77777777" w:rsidR="005E738F" w:rsidRDefault="00000000">
            <w:pPr>
              <w:pStyle w:val="TAC6"/>
            </w:pPr>
            <w:r>
              <w:t>4x24.4</w:t>
            </w:r>
          </w:p>
        </w:tc>
        <w:tc>
          <w:tcPr>
            <w:tcW w:w="603" w:type="auto"/>
          </w:tcPr>
          <w:p w14:paraId="1A4291C0" w14:textId="77777777" w:rsidR="005E738F" w:rsidRDefault="00000000">
            <w:pPr>
              <w:pStyle w:val="TAC6"/>
            </w:pPr>
            <w:r>
              <w:t>4.29</w:t>
            </w:r>
          </w:p>
        </w:tc>
        <w:tc>
          <w:tcPr>
            <w:tcW w:w="603" w:type="auto"/>
          </w:tcPr>
          <w:p w14:paraId="06DE2482" w14:textId="77777777" w:rsidR="005E738F" w:rsidRDefault="00000000">
            <w:pPr>
              <w:pStyle w:val="TAC6"/>
            </w:pPr>
            <w:r>
              <w:t>0.74</w:t>
            </w:r>
          </w:p>
        </w:tc>
        <w:tc>
          <w:tcPr>
            <w:tcW w:w="603" w:type="auto"/>
          </w:tcPr>
          <w:p w14:paraId="132B33B8" w14:textId="77777777" w:rsidR="005E738F" w:rsidRDefault="00000000">
            <w:pPr>
              <w:pStyle w:val="TAC6"/>
            </w:pPr>
            <w:r>
              <w:t>0.99</w:t>
            </w:r>
          </w:p>
        </w:tc>
        <w:tc>
          <w:tcPr>
            <w:tcW w:w="603" w:type="auto"/>
          </w:tcPr>
          <w:p w14:paraId="7B6BDEED" w14:textId="77777777" w:rsidR="005E738F" w:rsidRDefault="00000000">
            <w:pPr>
              <w:pStyle w:val="TAC6"/>
            </w:pPr>
            <w:r>
              <w:t>NWT</w:t>
            </w:r>
          </w:p>
        </w:tc>
        <w:tc>
          <w:tcPr>
            <w:tcW w:w="603" w:type="auto"/>
          </w:tcPr>
          <w:p w14:paraId="74541611" w14:textId="77777777" w:rsidR="005E738F" w:rsidRDefault="00000000">
            <w:pPr>
              <w:pStyle w:val="TAC6"/>
            </w:pPr>
            <w:r>
              <w:t>PASS</w:t>
            </w:r>
          </w:p>
        </w:tc>
      </w:tr>
      <w:tr w:rsidR="005E738F" w14:paraId="5B58004B" w14:textId="77777777">
        <w:trPr>
          <w:jc w:val="center"/>
        </w:trPr>
        <w:tc>
          <w:tcPr>
            <w:tcW w:w="603" w:type="auto"/>
            <w:vMerge w:val="restart"/>
          </w:tcPr>
          <w:p w14:paraId="1156CDCD" w14:textId="77777777" w:rsidR="005E738F" w:rsidRDefault="00000000">
            <w:pPr>
              <w:pStyle w:val="TAC6"/>
            </w:pPr>
            <w:r>
              <w:t>b</w:t>
            </w:r>
          </w:p>
        </w:tc>
        <w:tc>
          <w:tcPr>
            <w:tcW w:w="603" w:type="auto"/>
            <w:vMerge w:val="restart"/>
          </w:tcPr>
          <w:p w14:paraId="4A21EA1E" w14:textId="77777777" w:rsidR="005E738F" w:rsidRDefault="00000000">
            <w:pPr>
              <w:pStyle w:val="TAC6"/>
            </w:pPr>
            <w:r>
              <w:t>c25</w:t>
            </w:r>
          </w:p>
        </w:tc>
        <w:tc>
          <w:tcPr>
            <w:tcW w:w="603" w:type="auto"/>
          </w:tcPr>
          <w:p w14:paraId="121F6707" w14:textId="77777777" w:rsidR="005E738F" w:rsidRDefault="00000000">
            <w:pPr>
              <w:pStyle w:val="TAC6"/>
            </w:pPr>
            <w:r>
              <w:t>1</w:t>
            </w:r>
          </w:p>
        </w:tc>
        <w:tc>
          <w:tcPr>
            <w:tcW w:w="603" w:type="auto"/>
          </w:tcPr>
          <w:p w14:paraId="59C0411F" w14:textId="77777777" w:rsidR="005E738F" w:rsidRDefault="00000000">
            <w:pPr>
              <w:pStyle w:val="TAC6"/>
            </w:pPr>
            <w:r>
              <w:t>13.2</w:t>
            </w:r>
          </w:p>
        </w:tc>
        <w:tc>
          <w:tcPr>
            <w:tcW w:w="603" w:type="auto"/>
          </w:tcPr>
          <w:p w14:paraId="3F8F2A56" w14:textId="77777777" w:rsidR="005E738F" w:rsidRDefault="00000000">
            <w:pPr>
              <w:pStyle w:val="TAC6"/>
            </w:pPr>
            <w:r>
              <w:t>Off</w:t>
            </w:r>
          </w:p>
        </w:tc>
        <w:tc>
          <w:tcPr>
            <w:tcW w:w="603" w:type="auto"/>
          </w:tcPr>
          <w:p w14:paraId="72580A8B" w14:textId="77777777" w:rsidR="005E738F" w:rsidRDefault="005E738F">
            <w:pPr>
              <w:pStyle w:val="TAC6"/>
            </w:pPr>
          </w:p>
        </w:tc>
        <w:tc>
          <w:tcPr>
            <w:tcW w:w="603" w:type="auto"/>
          </w:tcPr>
          <w:p w14:paraId="36996684" w14:textId="77777777" w:rsidR="005E738F" w:rsidRDefault="00000000">
            <w:pPr>
              <w:pStyle w:val="TAC6"/>
            </w:pPr>
            <w:r>
              <w:t>NWT</w:t>
            </w:r>
          </w:p>
        </w:tc>
        <w:tc>
          <w:tcPr>
            <w:tcW w:w="603" w:type="auto"/>
          </w:tcPr>
          <w:p w14:paraId="35FE9EB6" w14:textId="77777777" w:rsidR="005E738F" w:rsidRDefault="00000000">
            <w:pPr>
              <w:pStyle w:val="TAC6"/>
            </w:pPr>
            <w:r>
              <w:t>3.36</w:t>
            </w:r>
          </w:p>
        </w:tc>
        <w:tc>
          <w:tcPr>
            <w:tcW w:w="603" w:type="auto"/>
          </w:tcPr>
          <w:p w14:paraId="041B6DE9" w14:textId="77777777" w:rsidR="005E738F" w:rsidRDefault="00000000">
            <w:pPr>
              <w:pStyle w:val="TAC6"/>
            </w:pPr>
            <w:r>
              <w:t>1.03</w:t>
            </w:r>
          </w:p>
        </w:tc>
        <w:tc>
          <w:tcPr>
            <w:tcW w:w="603" w:type="auto"/>
          </w:tcPr>
          <w:p w14:paraId="2B542331" w14:textId="77777777" w:rsidR="005E738F" w:rsidRDefault="00000000">
            <w:pPr>
              <w:pStyle w:val="TAC6"/>
            </w:pPr>
            <w:r>
              <w:t>c09</w:t>
            </w:r>
          </w:p>
        </w:tc>
        <w:tc>
          <w:tcPr>
            <w:tcW w:w="603" w:type="auto"/>
          </w:tcPr>
          <w:p w14:paraId="55D6D455" w14:textId="77777777" w:rsidR="005E738F" w:rsidRDefault="00000000">
            <w:pPr>
              <w:pStyle w:val="TAC6"/>
            </w:pPr>
            <w:r>
              <w:t>3x7.2</w:t>
            </w:r>
          </w:p>
        </w:tc>
        <w:tc>
          <w:tcPr>
            <w:tcW w:w="603" w:type="auto"/>
          </w:tcPr>
          <w:p w14:paraId="2D9CB04C" w14:textId="77777777" w:rsidR="005E738F" w:rsidRDefault="00000000">
            <w:pPr>
              <w:pStyle w:val="TAC6"/>
            </w:pPr>
            <w:r>
              <w:t>2.37</w:t>
            </w:r>
          </w:p>
        </w:tc>
        <w:tc>
          <w:tcPr>
            <w:tcW w:w="603" w:type="auto"/>
          </w:tcPr>
          <w:p w14:paraId="6F243144" w14:textId="77777777" w:rsidR="005E738F" w:rsidRDefault="00000000">
            <w:pPr>
              <w:pStyle w:val="TAC6"/>
            </w:pPr>
            <w:r>
              <w:t>0.98</w:t>
            </w:r>
          </w:p>
        </w:tc>
        <w:tc>
          <w:tcPr>
            <w:tcW w:w="603" w:type="auto"/>
          </w:tcPr>
          <w:p w14:paraId="5A82FFDA" w14:textId="77777777" w:rsidR="005E738F" w:rsidRDefault="00000000">
            <w:pPr>
              <w:pStyle w:val="TAC6"/>
            </w:pPr>
            <w:r>
              <w:t>9.32</w:t>
            </w:r>
          </w:p>
        </w:tc>
        <w:tc>
          <w:tcPr>
            <w:tcW w:w="603" w:type="auto"/>
          </w:tcPr>
          <w:p w14:paraId="6E9E3BAA" w14:textId="77777777" w:rsidR="005E738F" w:rsidRDefault="00000000">
            <w:pPr>
              <w:pStyle w:val="TAC6"/>
            </w:pPr>
            <w:r>
              <w:t>BT</w:t>
            </w:r>
          </w:p>
        </w:tc>
        <w:tc>
          <w:tcPr>
            <w:tcW w:w="603" w:type="auto"/>
            <w:shd w:val="clear" w:color="auto" w:fill="ADD8E6"/>
          </w:tcPr>
          <w:p w14:paraId="4763D10F" w14:textId="77777777" w:rsidR="005E738F" w:rsidRDefault="00000000">
            <w:pPr>
              <w:pStyle w:val="TAC6"/>
            </w:pPr>
            <w:r>
              <w:t>EXCEED</w:t>
            </w:r>
          </w:p>
        </w:tc>
      </w:tr>
      <w:tr w:rsidR="005E738F" w14:paraId="01C97E18" w14:textId="77777777">
        <w:trPr>
          <w:jc w:val="center"/>
        </w:trPr>
        <w:tc>
          <w:tcPr>
            <w:tcW w:w="603" w:type="auto"/>
            <w:vMerge/>
          </w:tcPr>
          <w:p w14:paraId="5A1020E6" w14:textId="77777777" w:rsidR="005E738F" w:rsidRDefault="005E738F"/>
        </w:tc>
        <w:tc>
          <w:tcPr>
            <w:tcW w:w="603" w:type="auto"/>
            <w:vMerge/>
          </w:tcPr>
          <w:p w14:paraId="37CB07B9" w14:textId="77777777" w:rsidR="005E738F" w:rsidRDefault="005E738F"/>
        </w:tc>
        <w:tc>
          <w:tcPr>
            <w:tcW w:w="603" w:type="auto"/>
          </w:tcPr>
          <w:p w14:paraId="02F41AD4" w14:textId="77777777" w:rsidR="005E738F" w:rsidRDefault="00000000">
            <w:pPr>
              <w:pStyle w:val="TAC6"/>
            </w:pPr>
            <w:r>
              <w:t>2</w:t>
            </w:r>
          </w:p>
        </w:tc>
        <w:tc>
          <w:tcPr>
            <w:tcW w:w="603" w:type="auto"/>
          </w:tcPr>
          <w:p w14:paraId="69B5E997" w14:textId="77777777" w:rsidR="005E738F" w:rsidRDefault="00000000">
            <w:pPr>
              <w:pStyle w:val="TAC6"/>
            </w:pPr>
            <w:r>
              <w:t>13.2</w:t>
            </w:r>
          </w:p>
        </w:tc>
        <w:tc>
          <w:tcPr>
            <w:tcW w:w="603" w:type="auto"/>
          </w:tcPr>
          <w:p w14:paraId="02CF3701" w14:textId="77777777" w:rsidR="005E738F" w:rsidRDefault="00000000">
            <w:pPr>
              <w:pStyle w:val="TAC6"/>
            </w:pPr>
            <w:r>
              <w:t>Off</w:t>
            </w:r>
          </w:p>
        </w:tc>
        <w:tc>
          <w:tcPr>
            <w:tcW w:w="603" w:type="auto"/>
          </w:tcPr>
          <w:p w14:paraId="627DD01E" w14:textId="77777777" w:rsidR="005E738F" w:rsidRDefault="005E738F">
            <w:pPr>
              <w:pStyle w:val="TAC6"/>
            </w:pPr>
          </w:p>
        </w:tc>
        <w:tc>
          <w:tcPr>
            <w:tcW w:w="603" w:type="auto"/>
          </w:tcPr>
          <w:p w14:paraId="0FA5F5EE" w14:textId="77777777" w:rsidR="005E738F" w:rsidRDefault="00000000">
            <w:pPr>
              <w:pStyle w:val="TAC6"/>
            </w:pPr>
            <w:r>
              <w:t>NWT</w:t>
            </w:r>
          </w:p>
        </w:tc>
        <w:tc>
          <w:tcPr>
            <w:tcW w:w="603" w:type="auto"/>
          </w:tcPr>
          <w:p w14:paraId="6CD86C92" w14:textId="77777777" w:rsidR="005E738F" w:rsidRDefault="00000000">
            <w:pPr>
              <w:pStyle w:val="TAC6"/>
            </w:pPr>
            <w:r>
              <w:t>3.36</w:t>
            </w:r>
          </w:p>
        </w:tc>
        <w:tc>
          <w:tcPr>
            <w:tcW w:w="603" w:type="auto"/>
          </w:tcPr>
          <w:p w14:paraId="45CA1752" w14:textId="77777777" w:rsidR="005E738F" w:rsidRDefault="00000000">
            <w:pPr>
              <w:pStyle w:val="TAC6"/>
            </w:pPr>
            <w:r>
              <w:t>1.03</w:t>
            </w:r>
          </w:p>
        </w:tc>
        <w:tc>
          <w:tcPr>
            <w:tcW w:w="603" w:type="auto"/>
          </w:tcPr>
          <w:p w14:paraId="74ED8F69" w14:textId="77777777" w:rsidR="005E738F" w:rsidRDefault="00000000">
            <w:pPr>
              <w:pStyle w:val="TAC6"/>
            </w:pPr>
            <w:r>
              <w:t>c15</w:t>
            </w:r>
          </w:p>
        </w:tc>
        <w:tc>
          <w:tcPr>
            <w:tcW w:w="603" w:type="auto"/>
          </w:tcPr>
          <w:p w14:paraId="58A39B31" w14:textId="77777777" w:rsidR="005E738F" w:rsidRDefault="00000000">
            <w:pPr>
              <w:pStyle w:val="TAC6"/>
            </w:pPr>
            <w:r>
              <w:t>2x7.2</w:t>
            </w:r>
          </w:p>
        </w:tc>
        <w:tc>
          <w:tcPr>
            <w:tcW w:w="603" w:type="auto"/>
          </w:tcPr>
          <w:p w14:paraId="17857DF2" w14:textId="77777777" w:rsidR="005E738F" w:rsidRDefault="00000000">
            <w:pPr>
              <w:pStyle w:val="TAC6"/>
            </w:pPr>
            <w:r>
              <w:t>2.41</w:t>
            </w:r>
          </w:p>
        </w:tc>
        <w:tc>
          <w:tcPr>
            <w:tcW w:w="603" w:type="auto"/>
          </w:tcPr>
          <w:p w14:paraId="773D69E7" w14:textId="77777777" w:rsidR="005E738F" w:rsidRDefault="00000000">
            <w:pPr>
              <w:pStyle w:val="TAC6"/>
            </w:pPr>
            <w:r>
              <w:t>0.94</w:t>
            </w:r>
          </w:p>
        </w:tc>
        <w:tc>
          <w:tcPr>
            <w:tcW w:w="603" w:type="auto"/>
          </w:tcPr>
          <w:p w14:paraId="0A14BD94" w14:textId="77777777" w:rsidR="005E738F" w:rsidRDefault="00000000">
            <w:pPr>
              <w:pStyle w:val="TAC6"/>
            </w:pPr>
            <w:r>
              <w:t>9.11</w:t>
            </w:r>
          </w:p>
        </w:tc>
        <w:tc>
          <w:tcPr>
            <w:tcW w:w="603" w:type="auto"/>
          </w:tcPr>
          <w:p w14:paraId="58B99794" w14:textId="77777777" w:rsidR="005E738F" w:rsidRDefault="00000000">
            <w:pPr>
              <w:pStyle w:val="TAC6"/>
            </w:pPr>
            <w:r>
              <w:t>BT</w:t>
            </w:r>
          </w:p>
        </w:tc>
        <w:tc>
          <w:tcPr>
            <w:tcW w:w="603" w:type="auto"/>
            <w:shd w:val="clear" w:color="auto" w:fill="ADD8E6"/>
          </w:tcPr>
          <w:p w14:paraId="62F8E72C" w14:textId="77777777" w:rsidR="005E738F" w:rsidRDefault="00000000">
            <w:pPr>
              <w:pStyle w:val="TAC6"/>
            </w:pPr>
            <w:r>
              <w:t>EXCEED</w:t>
            </w:r>
          </w:p>
        </w:tc>
      </w:tr>
      <w:tr w:rsidR="005E738F" w14:paraId="2C8746EF" w14:textId="77777777">
        <w:trPr>
          <w:jc w:val="center"/>
        </w:trPr>
        <w:tc>
          <w:tcPr>
            <w:tcW w:w="603" w:type="auto"/>
            <w:vMerge/>
          </w:tcPr>
          <w:p w14:paraId="29F722E8" w14:textId="77777777" w:rsidR="005E738F" w:rsidRDefault="005E738F"/>
        </w:tc>
        <w:tc>
          <w:tcPr>
            <w:tcW w:w="603" w:type="auto"/>
            <w:vMerge w:val="restart"/>
          </w:tcPr>
          <w:p w14:paraId="0902DD01" w14:textId="77777777" w:rsidR="005E738F" w:rsidRDefault="00000000">
            <w:pPr>
              <w:pStyle w:val="TAC6"/>
            </w:pPr>
            <w:r>
              <w:t>c26</w:t>
            </w:r>
          </w:p>
        </w:tc>
        <w:tc>
          <w:tcPr>
            <w:tcW w:w="603" w:type="auto"/>
          </w:tcPr>
          <w:p w14:paraId="4DE514C1" w14:textId="77777777" w:rsidR="005E738F" w:rsidRDefault="00000000">
            <w:pPr>
              <w:pStyle w:val="TAC6"/>
            </w:pPr>
            <w:r>
              <w:t>1</w:t>
            </w:r>
          </w:p>
        </w:tc>
        <w:tc>
          <w:tcPr>
            <w:tcW w:w="603" w:type="auto"/>
          </w:tcPr>
          <w:p w14:paraId="6859FC17" w14:textId="77777777" w:rsidR="005E738F" w:rsidRDefault="00000000">
            <w:pPr>
              <w:pStyle w:val="TAC6"/>
            </w:pPr>
            <w:r>
              <w:t>16.4</w:t>
            </w:r>
          </w:p>
        </w:tc>
        <w:tc>
          <w:tcPr>
            <w:tcW w:w="603" w:type="auto"/>
          </w:tcPr>
          <w:p w14:paraId="5F28DF3C" w14:textId="77777777" w:rsidR="005E738F" w:rsidRDefault="00000000">
            <w:pPr>
              <w:pStyle w:val="TAC6"/>
            </w:pPr>
            <w:r>
              <w:t>Off</w:t>
            </w:r>
          </w:p>
        </w:tc>
        <w:tc>
          <w:tcPr>
            <w:tcW w:w="603" w:type="auto"/>
          </w:tcPr>
          <w:p w14:paraId="3E08FBAE" w14:textId="77777777" w:rsidR="005E738F" w:rsidRDefault="005E738F">
            <w:pPr>
              <w:pStyle w:val="TAC6"/>
            </w:pPr>
          </w:p>
        </w:tc>
        <w:tc>
          <w:tcPr>
            <w:tcW w:w="603" w:type="auto"/>
          </w:tcPr>
          <w:p w14:paraId="79AC17DA" w14:textId="77777777" w:rsidR="005E738F" w:rsidRDefault="00000000">
            <w:pPr>
              <w:pStyle w:val="TAC6"/>
            </w:pPr>
            <w:r>
              <w:t>NWT</w:t>
            </w:r>
          </w:p>
        </w:tc>
        <w:tc>
          <w:tcPr>
            <w:tcW w:w="603" w:type="auto"/>
          </w:tcPr>
          <w:p w14:paraId="5A1BF7A3" w14:textId="77777777" w:rsidR="005E738F" w:rsidRDefault="00000000">
            <w:pPr>
              <w:pStyle w:val="TAC6"/>
            </w:pPr>
            <w:r>
              <w:t>3.78</w:t>
            </w:r>
          </w:p>
        </w:tc>
        <w:tc>
          <w:tcPr>
            <w:tcW w:w="603" w:type="auto"/>
          </w:tcPr>
          <w:p w14:paraId="7DF8025A" w14:textId="77777777" w:rsidR="005E738F" w:rsidRDefault="00000000">
            <w:pPr>
              <w:pStyle w:val="TAC6"/>
            </w:pPr>
            <w:r>
              <w:t>0.92</w:t>
            </w:r>
          </w:p>
        </w:tc>
        <w:tc>
          <w:tcPr>
            <w:tcW w:w="603" w:type="auto"/>
          </w:tcPr>
          <w:p w14:paraId="2E7F243E" w14:textId="77777777" w:rsidR="005E738F" w:rsidRDefault="00000000">
            <w:pPr>
              <w:pStyle w:val="TAC6"/>
            </w:pPr>
            <w:r>
              <w:t>c10</w:t>
            </w:r>
          </w:p>
        </w:tc>
        <w:tc>
          <w:tcPr>
            <w:tcW w:w="603" w:type="auto"/>
          </w:tcPr>
          <w:p w14:paraId="5E9E2794" w14:textId="77777777" w:rsidR="005E738F" w:rsidRDefault="00000000">
            <w:pPr>
              <w:pStyle w:val="TAC6"/>
            </w:pPr>
            <w:r>
              <w:t>4x7.2</w:t>
            </w:r>
          </w:p>
        </w:tc>
        <w:tc>
          <w:tcPr>
            <w:tcW w:w="603" w:type="auto"/>
          </w:tcPr>
          <w:p w14:paraId="7461366C" w14:textId="77777777" w:rsidR="005E738F" w:rsidRDefault="00000000">
            <w:pPr>
              <w:pStyle w:val="TAC6"/>
            </w:pPr>
            <w:r>
              <w:t>2.36</w:t>
            </w:r>
          </w:p>
        </w:tc>
        <w:tc>
          <w:tcPr>
            <w:tcW w:w="603" w:type="auto"/>
          </w:tcPr>
          <w:p w14:paraId="5071CF62" w14:textId="77777777" w:rsidR="005E738F" w:rsidRDefault="00000000">
            <w:pPr>
              <w:pStyle w:val="TAC6"/>
            </w:pPr>
            <w:r>
              <w:t>1</w:t>
            </w:r>
          </w:p>
        </w:tc>
        <w:tc>
          <w:tcPr>
            <w:tcW w:w="603" w:type="auto"/>
          </w:tcPr>
          <w:p w14:paraId="392DD013" w14:textId="77777777" w:rsidR="005E738F" w:rsidRDefault="00000000">
            <w:pPr>
              <w:pStyle w:val="TAC6"/>
            </w:pPr>
            <w:r>
              <w:t>14.09</w:t>
            </w:r>
          </w:p>
        </w:tc>
        <w:tc>
          <w:tcPr>
            <w:tcW w:w="603" w:type="auto"/>
          </w:tcPr>
          <w:p w14:paraId="2D942AD7" w14:textId="77777777" w:rsidR="005E738F" w:rsidRDefault="00000000">
            <w:pPr>
              <w:pStyle w:val="TAC6"/>
            </w:pPr>
            <w:r>
              <w:t>BT</w:t>
            </w:r>
          </w:p>
        </w:tc>
        <w:tc>
          <w:tcPr>
            <w:tcW w:w="603" w:type="auto"/>
            <w:shd w:val="clear" w:color="auto" w:fill="ADD8E6"/>
          </w:tcPr>
          <w:p w14:paraId="283C4DF4" w14:textId="77777777" w:rsidR="005E738F" w:rsidRDefault="00000000">
            <w:pPr>
              <w:pStyle w:val="TAC6"/>
            </w:pPr>
            <w:r>
              <w:t>EXCEED</w:t>
            </w:r>
          </w:p>
        </w:tc>
      </w:tr>
      <w:tr w:rsidR="005E738F" w14:paraId="5A6F69E6" w14:textId="77777777">
        <w:trPr>
          <w:jc w:val="center"/>
        </w:trPr>
        <w:tc>
          <w:tcPr>
            <w:tcW w:w="603" w:type="auto"/>
            <w:vMerge/>
          </w:tcPr>
          <w:p w14:paraId="5CB908A1" w14:textId="77777777" w:rsidR="005E738F" w:rsidRDefault="005E738F"/>
        </w:tc>
        <w:tc>
          <w:tcPr>
            <w:tcW w:w="603" w:type="auto"/>
            <w:vMerge/>
          </w:tcPr>
          <w:p w14:paraId="418CDF1B" w14:textId="77777777" w:rsidR="005E738F" w:rsidRDefault="005E738F"/>
        </w:tc>
        <w:tc>
          <w:tcPr>
            <w:tcW w:w="603" w:type="auto"/>
          </w:tcPr>
          <w:p w14:paraId="5457E7BF" w14:textId="77777777" w:rsidR="005E738F" w:rsidRDefault="00000000">
            <w:pPr>
              <w:pStyle w:val="TAC6"/>
            </w:pPr>
            <w:r>
              <w:t>2</w:t>
            </w:r>
          </w:p>
        </w:tc>
        <w:tc>
          <w:tcPr>
            <w:tcW w:w="603" w:type="auto"/>
          </w:tcPr>
          <w:p w14:paraId="4B627B87" w14:textId="77777777" w:rsidR="005E738F" w:rsidRDefault="00000000">
            <w:pPr>
              <w:pStyle w:val="TAC6"/>
            </w:pPr>
            <w:r>
              <w:t>16.4</w:t>
            </w:r>
          </w:p>
        </w:tc>
        <w:tc>
          <w:tcPr>
            <w:tcW w:w="603" w:type="auto"/>
          </w:tcPr>
          <w:p w14:paraId="1C29CE86" w14:textId="77777777" w:rsidR="005E738F" w:rsidRDefault="00000000">
            <w:pPr>
              <w:pStyle w:val="TAC6"/>
            </w:pPr>
            <w:r>
              <w:t>Off</w:t>
            </w:r>
          </w:p>
        </w:tc>
        <w:tc>
          <w:tcPr>
            <w:tcW w:w="603" w:type="auto"/>
          </w:tcPr>
          <w:p w14:paraId="0AE4B46A" w14:textId="77777777" w:rsidR="005E738F" w:rsidRDefault="005E738F">
            <w:pPr>
              <w:pStyle w:val="TAC6"/>
            </w:pPr>
          </w:p>
        </w:tc>
        <w:tc>
          <w:tcPr>
            <w:tcW w:w="603" w:type="auto"/>
          </w:tcPr>
          <w:p w14:paraId="02E9EFCC" w14:textId="77777777" w:rsidR="005E738F" w:rsidRDefault="00000000">
            <w:pPr>
              <w:pStyle w:val="TAC6"/>
            </w:pPr>
            <w:r>
              <w:t>NWT</w:t>
            </w:r>
          </w:p>
        </w:tc>
        <w:tc>
          <w:tcPr>
            <w:tcW w:w="603" w:type="auto"/>
          </w:tcPr>
          <w:p w14:paraId="63A11BCE" w14:textId="77777777" w:rsidR="005E738F" w:rsidRDefault="00000000">
            <w:pPr>
              <w:pStyle w:val="TAC6"/>
            </w:pPr>
            <w:r>
              <w:t>3.78</w:t>
            </w:r>
          </w:p>
        </w:tc>
        <w:tc>
          <w:tcPr>
            <w:tcW w:w="603" w:type="auto"/>
          </w:tcPr>
          <w:p w14:paraId="36B49E9B" w14:textId="77777777" w:rsidR="005E738F" w:rsidRDefault="00000000">
            <w:pPr>
              <w:pStyle w:val="TAC6"/>
            </w:pPr>
            <w:r>
              <w:t>0.92</w:t>
            </w:r>
          </w:p>
        </w:tc>
        <w:tc>
          <w:tcPr>
            <w:tcW w:w="603" w:type="auto"/>
          </w:tcPr>
          <w:p w14:paraId="4A3578F3" w14:textId="77777777" w:rsidR="005E738F" w:rsidRDefault="00000000">
            <w:pPr>
              <w:pStyle w:val="TAC6"/>
            </w:pPr>
            <w:r>
              <w:t>c15</w:t>
            </w:r>
          </w:p>
        </w:tc>
        <w:tc>
          <w:tcPr>
            <w:tcW w:w="603" w:type="auto"/>
          </w:tcPr>
          <w:p w14:paraId="006DD78D" w14:textId="77777777" w:rsidR="005E738F" w:rsidRDefault="00000000">
            <w:pPr>
              <w:pStyle w:val="TAC6"/>
            </w:pPr>
            <w:r>
              <w:t>2x7.2</w:t>
            </w:r>
          </w:p>
        </w:tc>
        <w:tc>
          <w:tcPr>
            <w:tcW w:w="603" w:type="auto"/>
          </w:tcPr>
          <w:p w14:paraId="10F2E476" w14:textId="77777777" w:rsidR="005E738F" w:rsidRDefault="00000000">
            <w:pPr>
              <w:pStyle w:val="TAC6"/>
            </w:pPr>
            <w:r>
              <w:t>2.41</w:t>
            </w:r>
          </w:p>
        </w:tc>
        <w:tc>
          <w:tcPr>
            <w:tcW w:w="603" w:type="auto"/>
          </w:tcPr>
          <w:p w14:paraId="51334B19" w14:textId="77777777" w:rsidR="005E738F" w:rsidRDefault="00000000">
            <w:pPr>
              <w:pStyle w:val="TAC6"/>
            </w:pPr>
            <w:r>
              <w:t>0.94</w:t>
            </w:r>
          </w:p>
        </w:tc>
        <w:tc>
          <w:tcPr>
            <w:tcW w:w="603" w:type="auto"/>
          </w:tcPr>
          <w:p w14:paraId="37D4E752" w14:textId="77777777" w:rsidR="005E738F" w:rsidRDefault="00000000">
            <w:pPr>
              <w:pStyle w:val="TAC6"/>
            </w:pPr>
            <w:r>
              <w:t>13.97</w:t>
            </w:r>
          </w:p>
        </w:tc>
        <w:tc>
          <w:tcPr>
            <w:tcW w:w="603" w:type="auto"/>
          </w:tcPr>
          <w:p w14:paraId="7DBAFFDD" w14:textId="77777777" w:rsidR="005E738F" w:rsidRDefault="00000000">
            <w:pPr>
              <w:pStyle w:val="TAC6"/>
            </w:pPr>
            <w:r>
              <w:t>BT</w:t>
            </w:r>
          </w:p>
        </w:tc>
        <w:tc>
          <w:tcPr>
            <w:tcW w:w="603" w:type="auto"/>
            <w:shd w:val="clear" w:color="auto" w:fill="ADD8E6"/>
          </w:tcPr>
          <w:p w14:paraId="09F6C1A4" w14:textId="77777777" w:rsidR="005E738F" w:rsidRDefault="00000000">
            <w:pPr>
              <w:pStyle w:val="TAC6"/>
            </w:pPr>
            <w:r>
              <w:t>EXCEED</w:t>
            </w:r>
          </w:p>
        </w:tc>
      </w:tr>
      <w:tr w:rsidR="005E738F" w14:paraId="06EED9CA" w14:textId="77777777">
        <w:trPr>
          <w:jc w:val="center"/>
        </w:trPr>
        <w:tc>
          <w:tcPr>
            <w:tcW w:w="603" w:type="auto"/>
            <w:vMerge/>
          </w:tcPr>
          <w:p w14:paraId="7F3E74AB" w14:textId="77777777" w:rsidR="005E738F" w:rsidRDefault="005E738F"/>
        </w:tc>
        <w:tc>
          <w:tcPr>
            <w:tcW w:w="603" w:type="auto"/>
            <w:vMerge w:val="restart"/>
          </w:tcPr>
          <w:p w14:paraId="1A0EB557" w14:textId="77777777" w:rsidR="005E738F" w:rsidRDefault="00000000">
            <w:pPr>
              <w:pStyle w:val="TAC6"/>
            </w:pPr>
            <w:r>
              <w:t>c27</w:t>
            </w:r>
          </w:p>
        </w:tc>
        <w:tc>
          <w:tcPr>
            <w:tcW w:w="603" w:type="auto"/>
          </w:tcPr>
          <w:p w14:paraId="414F8FC4" w14:textId="77777777" w:rsidR="005E738F" w:rsidRDefault="00000000">
            <w:pPr>
              <w:pStyle w:val="TAC6"/>
            </w:pPr>
            <w:r>
              <w:t>1</w:t>
            </w:r>
          </w:p>
        </w:tc>
        <w:tc>
          <w:tcPr>
            <w:tcW w:w="603" w:type="auto"/>
          </w:tcPr>
          <w:p w14:paraId="244B1EC8" w14:textId="77777777" w:rsidR="005E738F" w:rsidRDefault="00000000">
            <w:pPr>
              <w:pStyle w:val="TAC6"/>
            </w:pPr>
            <w:r>
              <w:t>24.4</w:t>
            </w:r>
          </w:p>
        </w:tc>
        <w:tc>
          <w:tcPr>
            <w:tcW w:w="603" w:type="auto"/>
          </w:tcPr>
          <w:p w14:paraId="70E8AA8E" w14:textId="77777777" w:rsidR="005E738F" w:rsidRDefault="00000000">
            <w:pPr>
              <w:pStyle w:val="TAC6"/>
            </w:pPr>
            <w:r>
              <w:t>Off</w:t>
            </w:r>
          </w:p>
        </w:tc>
        <w:tc>
          <w:tcPr>
            <w:tcW w:w="603" w:type="auto"/>
          </w:tcPr>
          <w:p w14:paraId="28E409DD" w14:textId="77777777" w:rsidR="005E738F" w:rsidRDefault="005E738F">
            <w:pPr>
              <w:pStyle w:val="TAC6"/>
            </w:pPr>
          </w:p>
        </w:tc>
        <w:tc>
          <w:tcPr>
            <w:tcW w:w="603" w:type="auto"/>
          </w:tcPr>
          <w:p w14:paraId="4F5B3BED" w14:textId="77777777" w:rsidR="005E738F" w:rsidRDefault="00000000">
            <w:pPr>
              <w:pStyle w:val="TAC6"/>
            </w:pPr>
            <w:r>
              <w:t>NWT</w:t>
            </w:r>
          </w:p>
        </w:tc>
        <w:tc>
          <w:tcPr>
            <w:tcW w:w="603" w:type="auto"/>
          </w:tcPr>
          <w:p w14:paraId="7A16C85D" w14:textId="77777777" w:rsidR="005E738F" w:rsidRDefault="00000000">
            <w:pPr>
              <w:pStyle w:val="TAC6"/>
            </w:pPr>
            <w:r>
              <w:t>3.98</w:t>
            </w:r>
          </w:p>
        </w:tc>
        <w:tc>
          <w:tcPr>
            <w:tcW w:w="603" w:type="auto"/>
          </w:tcPr>
          <w:p w14:paraId="57118CBF" w14:textId="77777777" w:rsidR="005E738F" w:rsidRDefault="00000000">
            <w:pPr>
              <w:pStyle w:val="TAC6"/>
            </w:pPr>
            <w:r>
              <w:t>0.89</w:t>
            </w:r>
          </w:p>
        </w:tc>
        <w:tc>
          <w:tcPr>
            <w:tcW w:w="603" w:type="auto"/>
          </w:tcPr>
          <w:p w14:paraId="57516A0E" w14:textId="77777777" w:rsidR="005E738F" w:rsidRDefault="00000000">
            <w:pPr>
              <w:pStyle w:val="TAC6"/>
            </w:pPr>
            <w:r>
              <w:t>c11</w:t>
            </w:r>
          </w:p>
        </w:tc>
        <w:tc>
          <w:tcPr>
            <w:tcW w:w="603" w:type="auto"/>
          </w:tcPr>
          <w:p w14:paraId="695E7FCA" w14:textId="77777777" w:rsidR="005E738F" w:rsidRDefault="00000000">
            <w:pPr>
              <w:pStyle w:val="TAC6"/>
            </w:pPr>
            <w:r>
              <w:t>4x8</w:t>
            </w:r>
          </w:p>
        </w:tc>
        <w:tc>
          <w:tcPr>
            <w:tcW w:w="603" w:type="auto"/>
          </w:tcPr>
          <w:p w14:paraId="69594704" w14:textId="77777777" w:rsidR="005E738F" w:rsidRDefault="00000000">
            <w:pPr>
              <w:pStyle w:val="TAC6"/>
            </w:pPr>
            <w:r>
              <w:t>2.43</w:t>
            </w:r>
          </w:p>
        </w:tc>
        <w:tc>
          <w:tcPr>
            <w:tcW w:w="603" w:type="auto"/>
          </w:tcPr>
          <w:p w14:paraId="21064E1B" w14:textId="77777777" w:rsidR="005E738F" w:rsidRDefault="00000000">
            <w:pPr>
              <w:pStyle w:val="TAC6"/>
            </w:pPr>
            <w:r>
              <w:t>0.91</w:t>
            </w:r>
          </w:p>
        </w:tc>
        <w:tc>
          <w:tcPr>
            <w:tcW w:w="603" w:type="auto"/>
          </w:tcPr>
          <w:p w14:paraId="09EF19A2" w14:textId="77777777" w:rsidR="005E738F" w:rsidRDefault="00000000">
            <w:pPr>
              <w:pStyle w:val="TAC6"/>
            </w:pPr>
            <w:r>
              <w:t>16.43</w:t>
            </w:r>
          </w:p>
        </w:tc>
        <w:tc>
          <w:tcPr>
            <w:tcW w:w="603" w:type="auto"/>
          </w:tcPr>
          <w:p w14:paraId="34B71BB1" w14:textId="77777777" w:rsidR="005E738F" w:rsidRDefault="00000000">
            <w:pPr>
              <w:pStyle w:val="TAC6"/>
            </w:pPr>
            <w:r>
              <w:t>BT</w:t>
            </w:r>
          </w:p>
        </w:tc>
        <w:tc>
          <w:tcPr>
            <w:tcW w:w="603" w:type="auto"/>
            <w:shd w:val="clear" w:color="auto" w:fill="ADD8E6"/>
          </w:tcPr>
          <w:p w14:paraId="6FAE25D9" w14:textId="77777777" w:rsidR="005E738F" w:rsidRDefault="00000000">
            <w:pPr>
              <w:pStyle w:val="TAC6"/>
            </w:pPr>
            <w:r>
              <w:t>EXCEED</w:t>
            </w:r>
          </w:p>
        </w:tc>
      </w:tr>
      <w:tr w:rsidR="005E738F" w14:paraId="061774A9" w14:textId="77777777">
        <w:trPr>
          <w:jc w:val="center"/>
        </w:trPr>
        <w:tc>
          <w:tcPr>
            <w:tcW w:w="603" w:type="auto"/>
            <w:vMerge/>
          </w:tcPr>
          <w:p w14:paraId="1425D9DA" w14:textId="77777777" w:rsidR="005E738F" w:rsidRDefault="005E738F"/>
        </w:tc>
        <w:tc>
          <w:tcPr>
            <w:tcW w:w="603" w:type="auto"/>
            <w:vMerge/>
          </w:tcPr>
          <w:p w14:paraId="0B232DE8" w14:textId="77777777" w:rsidR="005E738F" w:rsidRDefault="005E738F"/>
        </w:tc>
        <w:tc>
          <w:tcPr>
            <w:tcW w:w="603" w:type="auto"/>
          </w:tcPr>
          <w:p w14:paraId="5FA4C91D" w14:textId="77777777" w:rsidR="005E738F" w:rsidRDefault="00000000">
            <w:pPr>
              <w:pStyle w:val="TAC6"/>
            </w:pPr>
            <w:r>
              <w:t>2</w:t>
            </w:r>
          </w:p>
        </w:tc>
        <w:tc>
          <w:tcPr>
            <w:tcW w:w="603" w:type="auto"/>
          </w:tcPr>
          <w:p w14:paraId="4FC44157" w14:textId="77777777" w:rsidR="005E738F" w:rsidRDefault="00000000">
            <w:pPr>
              <w:pStyle w:val="TAC6"/>
            </w:pPr>
            <w:r>
              <w:t>24.4</w:t>
            </w:r>
          </w:p>
        </w:tc>
        <w:tc>
          <w:tcPr>
            <w:tcW w:w="603" w:type="auto"/>
          </w:tcPr>
          <w:p w14:paraId="370B7E59" w14:textId="77777777" w:rsidR="005E738F" w:rsidRDefault="00000000">
            <w:pPr>
              <w:pStyle w:val="TAC6"/>
            </w:pPr>
            <w:r>
              <w:t>Off</w:t>
            </w:r>
          </w:p>
        </w:tc>
        <w:tc>
          <w:tcPr>
            <w:tcW w:w="603" w:type="auto"/>
          </w:tcPr>
          <w:p w14:paraId="4EFAEAB5" w14:textId="77777777" w:rsidR="005E738F" w:rsidRDefault="005E738F">
            <w:pPr>
              <w:pStyle w:val="TAC6"/>
            </w:pPr>
          </w:p>
        </w:tc>
        <w:tc>
          <w:tcPr>
            <w:tcW w:w="603" w:type="auto"/>
          </w:tcPr>
          <w:p w14:paraId="0B0AFB72" w14:textId="77777777" w:rsidR="005E738F" w:rsidRDefault="00000000">
            <w:pPr>
              <w:pStyle w:val="TAC6"/>
            </w:pPr>
            <w:r>
              <w:t>NWT</w:t>
            </w:r>
          </w:p>
        </w:tc>
        <w:tc>
          <w:tcPr>
            <w:tcW w:w="603" w:type="auto"/>
          </w:tcPr>
          <w:p w14:paraId="3F5D0826" w14:textId="77777777" w:rsidR="005E738F" w:rsidRDefault="00000000">
            <w:pPr>
              <w:pStyle w:val="TAC6"/>
            </w:pPr>
            <w:r>
              <w:t>3.98</w:t>
            </w:r>
          </w:p>
        </w:tc>
        <w:tc>
          <w:tcPr>
            <w:tcW w:w="603" w:type="auto"/>
          </w:tcPr>
          <w:p w14:paraId="6F0E7B6F" w14:textId="77777777" w:rsidR="005E738F" w:rsidRDefault="00000000">
            <w:pPr>
              <w:pStyle w:val="TAC6"/>
            </w:pPr>
            <w:r>
              <w:t>0.89</w:t>
            </w:r>
          </w:p>
        </w:tc>
        <w:tc>
          <w:tcPr>
            <w:tcW w:w="603" w:type="auto"/>
          </w:tcPr>
          <w:p w14:paraId="19A2452B" w14:textId="77777777" w:rsidR="005E738F" w:rsidRDefault="00000000">
            <w:pPr>
              <w:pStyle w:val="TAC6"/>
            </w:pPr>
            <w:r>
              <w:t>c16</w:t>
            </w:r>
          </w:p>
        </w:tc>
        <w:tc>
          <w:tcPr>
            <w:tcW w:w="603" w:type="auto"/>
          </w:tcPr>
          <w:p w14:paraId="01442F35" w14:textId="77777777" w:rsidR="005E738F" w:rsidRDefault="00000000">
            <w:pPr>
              <w:pStyle w:val="TAC6"/>
            </w:pPr>
            <w:r>
              <w:t>2x8</w:t>
            </w:r>
          </w:p>
        </w:tc>
        <w:tc>
          <w:tcPr>
            <w:tcW w:w="603" w:type="auto"/>
          </w:tcPr>
          <w:p w14:paraId="2FD3BAA7" w14:textId="77777777" w:rsidR="005E738F" w:rsidRDefault="00000000">
            <w:pPr>
              <w:pStyle w:val="TAC6"/>
            </w:pPr>
            <w:r>
              <w:t>2.57</w:t>
            </w:r>
          </w:p>
        </w:tc>
        <w:tc>
          <w:tcPr>
            <w:tcW w:w="603" w:type="auto"/>
          </w:tcPr>
          <w:p w14:paraId="68AC6D90" w14:textId="77777777" w:rsidR="005E738F" w:rsidRDefault="00000000">
            <w:pPr>
              <w:pStyle w:val="TAC6"/>
            </w:pPr>
            <w:r>
              <w:t>1.05</w:t>
            </w:r>
          </w:p>
        </w:tc>
        <w:tc>
          <w:tcPr>
            <w:tcW w:w="603" w:type="auto"/>
          </w:tcPr>
          <w:p w14:paraId="39F40AF0" w14:textId="77777777" w:rsidR="005E738F" w:rsidRDefault="00000000">
            <w:pPr>
              <w:pStyle w:val="TAC6"/>
            </w:pPr>
            <w:r>
              <w:t>13.84</w:t>
            </w:r>
          </w:p>
        </w:tc>
        <w:tc>
          <w:tcPr>
            <w:tcW w:w="603" w:type="auto"/>
          </w:tcPr>
          <w:p w14:paraId="62545E45" w14:textId="77777777" w:rsidR="005E738F" w:rsidRDefault="00000000">
            <w:pPr>
              <w:pStyle w:val="TAC6"/>
            </w:pPr>
            <w:r>
              <w:t>BT</w:t>
            </w:r>
          </w:p>
        </w:tc>
        <w:tc>
          <w:tcPr>
            <w:tcW w:w="603" w:type="auto"/>
            <w:shd w:val="clear" w:color="auto" w:fill="ADD8E6"/>
          </w:tcPr>
          <w:p w14:paraId="59B16909" w14:textId="77777777" w:rsidR="005E738F" w:rsidRDefault="00000000">
            <w:pPr>
              <w:pStyle w:val="TAC6"/>
            </w:pPr>
            <w:r>
              <w:t>EXCEED</w:t>
            </w:r>
          </w:p>
        </w:tc>
      </w:tr>
      <w:tr w:rsidR="005E738F" w14:paraId="29918722" w14:textId="77777777">
        <w:trPr>
          <w:jc w:val="center"/>
        </w:trPr>
        <w:tc>
          <w:tcPr>
            <w:tcW w:w="603" w:type="auto"/>
            <w:vMerge/>
          </w:tcPr>
          <w:p w14:paraId="4CE32A92" w14:textId="77777777" w:rsidR="005E738F" w:rsidRDefault="005E738F"/>
        </w:tc>
        <w:tc>
          <w:tcPr>
            <w:tcW w:w="603" w:type="auto"/>
            <w:vMerge w:val="restart"/>
          </w:tcPr>
          <w:p w14:paraId="41E4FF33" w14:textId="77777777" w:rsidR="005E738F" w:rsidRDefault="00000000">
            <w:pPr>
              <w:pStyle w:val="TAC6"/>
            </w:pPr>
            <w:r>
              <w:t>c28</w:t>
            </w:r>
          </w:p>
        </w:tc>
        <w:tc>
          <w:tcPr>
            <w:tcW w:w="603" w:type="auto"/>
          </w:tcPr>
          <w:p w14:paraId="091F3168" w14:textId="77777777" w:rsidR="005E738F" w:rsidRDefault="00000000">
            <w:pPr>
              <w:pStyle w:val="TAC6"/>
            </w:pPr>
            <w:r>
              <w:t>1</w:t>
            </w:r>
          </w:p>
        </w:tc>
        <w:tc>
          <w:tcPr>
            <w:tcW w:w="603" w:type="auto"/>
          </w:tcPr>
          <w:p w14:paraId="0CB70926" w14:textId="77777777" w:rsidR="005E738F" w:rsidRDefault="00000000">
            <w:pPr>
              <w:pStyle w:val="TAC6"/>
            </w:pPr>
            <w:r>
              <w:t>32</w:t>
            </w:r>
          </w:p>
        </w:tc>
        <w:tc>
          <w:tcPr>
            <w:tcW w:w="603" w:type="auto"/>
          </w:tcPr>
          <w:p w14:paraId="64E6AA47" w14:textId="77777777" w:rsidR="005E738F" w:rsidRDefault="00000000">
            <w:pPr>
              <w:pStyle w:val="TAC6"/>
            </w:pPr>
            <w:r>
              <w:t>Off</w:t>
            </w:r>
          </w:p>
        </w:tc>
        <w:tc>
          <w:tcPr>
            <w:tcW w:w="603" w:type="auto"/>
          </w:tcPr>
          <w:p w14:paraId="001F5DD5" w14:textId="77777777" w:rsidR="005E738F" w:rsidRDefault="005E738F">
            <w:pPr>
              <w:pStyle w:val="TAC6"/>
            </w:pPr>
          </w:p>
        </w:tc>
        <w:tc>
          <w:tcPr>
            <w:tcW w:w="603" w:type="auto"/>
          </w:tcPr>
          <w:p w14:paraId="4E5F6768" w14:textId="77777777" w:rsidR="005E738F" w:rsidRDefault="00000000">
            <w:pPr>
              <w:pStyle w:val="TAC6"/>
            </w:pPr>
            <w:r>
              <w:t>NWT</w:t>
            </w:r>
          </w:p>
        </w:tc>
        <w:tc>
          <w:tcPr>
            <w:tcW w:w="603" w:type="auto"/>
          </w:tcPr>
          <w:p w14:paraId="3D0ECF02" w14:textId="77777777" w:rsidR="005E738F" w:rsidRDefault="00000000">
            <w:pPr>
              <w:pStyle w:val="TAC6"/>
            </w:pPr>
            <w:r>
              <w:t>4.04</w:t>
            </w:r>
          </w:p>
        </w:tc>
        <w:tc>
          <w:tcPr>
            <w:tcW w:w="603" w:type="auto"/>
          </w:tcPr>
          <w:p w14:paraId="7C2859DD" w14:textId="77777777" w:rsidR="005E738F" w:rsidRDefault="00000000">
            <w:pPr>
              <w:pStyle w:val="TAC6"/>
            </w:pPr>
            <w:r>
              <w:t>0.92</w:t>
            </w:r>
          </w:p>
        </w:tc>
        <w:tc>
          <w:tcPr>
            <w:tcW w:w="603" w:type="auto"/>
          </w:tcPr>
          <w:p w14:paraId="330C60D5" w14:textId="77777777" w:rsidR="005E738F" w:rsidRDefault="00000000">
            <w:pPr>
              <w:pStyle w:val="TAC6"/>
            </w:pPr>
            <w:r>
              <w:t>c12</w:t>
            </w:r>
          </w:p>
        </w:tc>
        <w:tc>
          <w:tcPr>
            <w:tcW w:w="603" w:type="auto"/>
          </w:tcPr>
          <w:p w14:paraId="7CEB946E" w14:textId="77777777" w:rsidR="005E738F" w:rsidRDefault="00000000">
            <w:pPr>
              <w:pStyle w:val="TAC6"/>
            </w:pPr>
            <w:r>
              <w:t>4x9.6</w:t>
            </w:r>
          </w:p>
        </w:tc>
        <w:tc>
          <w:tcPr>
            <w:tcW w:w="603" w:type="auto"/>
          </w:tcPr>
          <w:p w14:paraId="74AA43FB" w14:textId="77777777" w:rsidR="005E738F" w:rsidRDefault="00000000">
            <w:pPr>
              <w:pStyle w:val="TAC6"/>
            </w:pPr>
            <w:r>
              <w:t>3.54</w:t>
            </w:r>
          </w:p>
        </w:tc>
        <w:tc>
          <w:tcPr>
            <w:tcW w:w="603" w:type="auto"/>
          </w:tcPr>
          <w:p w14:paraId="42FEF67C" w14:textId="77777777" w:rsidR="005E738F" w:rsidRDefault="00000000">
            <w:pPr>
              <w:pStyle w:val="TAC6"/>
            </w:pPr>
            <w:r>
              <w:t>1</w:t>
            </w:r>
          </w:p>
        </w:tc>
        <w:tc>
          <w:tcPr>
            <w:tcW w:w="603" w:type="auto"/>
          </w:tcPr>
          <w:p w14:paraId="4A42C817" w14:textId="77777777" w:rsidR="005E738F" w:rsidRDefault="00000000">
            <w:pPr>
              <w:pStyle w:val="TAC6"/>
            </w:pPr>
            <w:r>
              <w:t>4.94</w:t>
            </w:r>
          </w:p>
        </w:tc>
        <w:tc>
          <w:tcPr>
            <w:tcW w:w="603" w:type="auto"/>
          </w:tcPr>
          <w:p w14:paraId="7F02FA69" w14:textId="77777777" w:rsidR="005E738F" w:rsidRDefault="00000000">
            <w:pPr>
              <w:pStyle w:val="TAC6"/>
            </w:pPr>
            <w:r>
              <w:t>BT</w:t>
            </w:r>
          </w:p>
        </w:tc>
        <w:tc>
          <w:tcPr>
            <w:tcW w:w="603" w:type="auto"/>
            <w:shd w:val="clear" w:color="auto" w:fill="ADD8E6"/>
          </w:tcPr>
          <w:p w14:paraId="304D891A" w14:textId="77777777" w:rsidR="005E738F" w:rsidRDefault="00000000">
            <w:pPr>
              <w:pStyle w:val="TAC6"/>
            </w:pPr>
            <w:r>
              <w:t>EXCEED</w:t>
            </w:r>
          </w:p>
        </w:tc>
      </w:tr>
      <w:tr w:rsidR="005E738F" w14:paraId="2745494E" w14:textId="77777777">
        <w:trPr>
          <w:jc w:val="center"/>
        </w:trPr>
        <w:tc>
          <w:tcPr>
            <w:tcW w:w="603" w:type="auto"/>
            <w:vMerge/>
          </w:tcPr>
          <w:p w14:paraId="4EF9F147" w14:textId="77777777" w:rsidR="005E738F" w:rsidRDefault="005E738F"/>
        </w:tc>
        <w:tc>
          <w:tcPr>
            <w:tcW w:w="603" w:type="auto"/>
            <w:vMerge/>
          </w:tcPr>
          <w:p w14:paraId="65AA0709" w14:textId="77777777" w:rsidR="005E738F" w:rsidRDefault="005E738F"/>
        </w:tc>
        <w:tc>
          <w:tcPr>
            <w:tcW w:w="603" w:type="auto"/>
          </w:tcPr>
          <w:p w14:paraId="46DCC0BB" w14:textId="77777777" w:rsidR="005E738F" w:rsidRDefault="00000000">
            <w:pPr>
              <w:pStyle w:val="TAC6"/>
            </w:pPr>
            <w:r>
              <w:t>2</w:t>
            </w:r>
          </w:p>
        </w:tc>
        <w:tc>
          <w:tcPr>
            <w:tcW w:w="603" w:type="auto"/>
          </w:tcPr>
          <w:p w14:paraId="1DDAA552" w14:textId="77777777" w:rsidR="005E738F" w:rsidRDefault="00000000">
            <w:pPr>
              <w:pStyle w:val="TAC6"/>
            </w:pPr>
            <w:r>
              <w:t>32</w:t>
            </w:r>
          </w:p>
        </w:tc>
        <w:tc>
          <w:tcPr>
            <w:tcW w:w="603" w:type="auto"/>
          </w:tcPr>
          <w:p w14:paraId="6804F707" w14:textId="77777777" w:rsidR="005E738F" w:rsidRDefault="00000000">
            <w:pPr>
              <w:pStyle w:val="TAC6"/>
            </w:pPr>
            <w:r>
              <w:t>Off</w:t>
            </w:r>
          </w:p>
        </w:tc>
        <w:tc>
          <w:tcPr>
            <w:tcW w:w="603" w:type="auto"/>
          </w:tcPr>
          <w:p w14:paraId="2185C93F" w14:textId="77777777" w:rsidR="005E738F" w:rsidRDefault="005E738F">
            <w:pPr>
              <w:pStyle w:val="TAC6"/>
            </w:pPr>
          </w:p>
        </w:tc>
        <w:tc>
          <w:tcPr>
            <w:tcW w:w="603" w:type="auto"/>
          </w:tcPr>
          <w:p w14:paraId="24863979" w14:textId="77777777" w:rsidR="005E738F" w:rsidRDefault="00000000">
            <w:pPr>
              <w:pStyle w:val="TAC6"/>
            </w:pPr>
            <w:r>
              <w:t>NWT</w:t>
            </w:r>
          </w:p>
        </w:tc>
        <w:tc>
          <w:tcPr>
            <w:tcW w:w="603" w:type="auto"/>
          </w:tcPr>
          <w:p w14:paraId="4C57AAA7" w14:textId="77777777" w:rsidR="005E738F" w:rsidRDefault="00000000">
            <w:pPr>
              <w:pStyle w:val="TAC6"/>
            </w:pPr>
            <w:r>
              <w:t>4.04</w:t>
            </w:r>
          </w:p>
        </w:tc>
        <w:tc>
          <w:tcPr>
            <w:tcW w:w="603" w:type="auto"/>
          </w:tcPr>
          <w:p w14:paraId="5A3A9E62" w14:textId="77777777" w:rsidR="005E738F" w:rsidRDefault="00000000">
            <w:pPr>
              <w:pStyle w:val="TAC6"/>
            </w:pPr>
            <w:r>
              <w:t>0.92</w:t>
            </w:r>
          </w:p>
        </w:tc>
        <w:tc>
          <w:tcPr>
            <w:tcW w:w="603" w:type="auto"/>
          </w:tcPr>
          <w:p w14:paraId="15DB0E04" w14:textId="77777777" w:rsidR="005E738F" w:rsidRDefault="00000000">
            <w:pPr>
              <w:pStyle w:val="TAC6"/>
            </w:pPr>
            <w:r>
              <w:t>c17</w:t>
            </w:r>
          </w:p>
        </w:tc>
        <w:tc>
          <w:tcPr>
            <w:tcW w:w="603" w:type="auto"/>
          </w:tcPr>
          <w:p w14:paraId="0FB55EF6" w14:textId="77777777" w:rsidR="005E738F" w:rsidRDefault="00000000">
            <w:pPr>
              <w:pStyle w:val="TAC6"/>
            </w:pPr>
            <w:r>
              <w:t>2x9.6</w:t>
            </w:r>
          </w:p>
        </w:tc>
        <w:tc>
          <w:tcPr>
            <w:tcW w:w="603" w:type="auto"/>
          </w:tcPr>
          <w:p w14:paraId="3C08BCFD" w14:textId="77777777" w:rsidR="005E738F" w:rsidRDefault="00000000">
            <w:pPr>
              <w:pStyle w:val="TAC6"/>
            </w:pPr>
            <w:r>
              <w:t>3.62</w:t>
            </w:r>
          </w:p>
        </w:tc>
        <w:tc>
          <w:tcPr>
            <w:tcW w:w="603" w:type="auto"/>
          </w:tcPr>
          <w:p w14:paraId="36470389" w14:textId="77777777" w:rsidR="005E738F" w:rsidRDefault="00000000">
            <w:pPr>
              <w:pStyle w:val="TAC6"/>
            </w:pPr>
            <w:r>
              <w:t>1.16</w:t>
            </w:r>
          </w:p>
        </w:tc>
        <w:tc>
          <w:tcPr>
            <w:tcW w:w="603" w:type="auto"/>
          </w:tcPr>
          <w:p w14:paraId="5D5F7F80" w14:textId="77777777" w:rsidR="005E738F" w:rsidRDefault="00000000">
            <w:pPr>
              <w:pStyle w:val="TAC6"/>
            </w:pPr>
            <w:r>
              <w:t>3.78</w:t>
            </w:r>
          </w:p>
        </w:tc>
        <w:tc>
          <w:tcPr>
            <w:tcW w:w="603" w:type="auto"/>
          </w:tcPr>
          <w:p w14:paraId="33AB3E72" w14:textId="77777777" w:rsidR="005E738F" w:rsidRDefault="00000000">
            <w:pPr>
              <w:pStyle w:val="TAC6"/>
            </w:pPr>
            <w:r>
              <w:t>BT</w:t>
            </w:r>
          </w:p>
        </w:tc>
        <w:tc>
          <w:tcPr>
            <w:tcW w:w="603" w:type="auto"/>
            <w:shd w:val="clear" w:color="auto" w:fill="ADD8E6"/>
          </w:tcPr>
          <w:p w14:paraId="4B87794D" w14:textId="77777777" w:rsidR="005E738F" w:rsidRDefault="00000000">
            <w:pPr>
              <w:pStyle w:val="TAC6"/>
            </w:pPr>
            <w:r>
              <w:t>EXCEED</w:t>
            </w:r>
          </w:p>
        </w:tc>
      </w:tr>
      <w:tr w:rsidR="005E738F" w14:paraId="714999EC" w14:textId="77777777">
        <w:trPr>
          <w:jc w:val="center"/>
        </w:trPr>
        <w:tc>
          <w:tcPr>
            <w:tcW w:w="603" w:type="auto"/>
            <w:vMerge/>
          </w:tcPr>
          <w:p w14:paraId="2819F002" w14:textId="77777777" w:rsidR="005E738F" w:rsidRDefault="005E738F"/>
        </w:tc>
        <w:tc>
          <w:tcPr>
            <w:tcW w:w="603" w:type="auto"/>
            <w:vMerge w:val="restart"/>
          </w:tcPr>
          <w:p w14:paraId="061938D3" w14:textId="77777777" w:rsidR="005E738F" w:rsidRDefault="00000000">
            <w:pPr>
              <w:pStyle w:val="TAC6"/>
            </w:pPr>
            <w:r>
              <w:t>c29</w:t>
            </w:r>
          </w:p>
        </w:tc>
        <w:tc>
          <w:tcPr>
            <w:tcW w:w="603" w:type="auto"/>
          </w:tcPr>
          <w:p w14:paraId="10A59DB1" w14:textId="77777777" w:rsidR="005E738F" w:rsidRDefault="00000000">
            <w:pPr>
              <w:pStyle w:val="TAC6"/>
            </w:pPr>
            <w:r>
              <w:t>1</w:t>
            </w:r>
          </w:p>
        </w:tc>
        <w:tc>
          <w:tcPr>
            <w:tcW w:w="603" w:type="auto"/>
          </w:tcPr>
          <w:p w14:paraId="3C9F5B21" w14:textId="77777777" w:rsidR="005E738F" w:rsidRDefault="00000000">
            <w:pPr>
              <w:pStyle w:val="TAC6"/>
            </w:pPr>
            <w:r>
              <w:t>48</w:t>
            </w:r>
          </w:p>
        </w:tc>
        <w:tc>
          <w:tcPr>
            <w:tcW w:w="603" w:type="auto"/>
          </w:tcPr>
          <w:p w14:paraId="4877D3EF" w14:textId="77777777" w:rsidR="005E738F" w:rsidRDefault="00000000">
            <w:pPr>
              <w:pStyle w:val="TAC6"/>
            </w:pPr>
            <w:r>
              <w:t>Off</w:t>
            </w:r>
          </w:p>
        </w:tc>
        <w:tc>
          <w:tcPr>
            <w:tcW w:w="603" w:type="auto"/>
          </w:tcPr>
          <w:p w14:paraId="380A5496" w14:textId="77777777" w:rsidR="005E738F" w:rsidRDefault="005E738F">
            <w:pPr>
              <w:pStyle w:val="TAC6"/>
            </w:pPr>
          </w:p>
        </w:tc>
        <w:tc>
          <w:tcPr>
            <w:tcW w:w="603" w:type="auto"/>
          </w:tcPr>
          <w:p w14:paraId="7F5BD362" w14:textId="77777777" w:rsidR="005E738F" w:rsidRDefault="00000000">
            <w:pPr>
              <w:pStyle w:val="TAC6"/>
            </w:pPr>
            <w:r>
              <w:t>NWT</w:t>
            </w:r>
          </w:p>
        </w:tc>
        <w:tc>
          <w:tcPr>
            <w:tcW w:w="603" w:type="auto"/>
          </w:tcPr>
          <w:p w14:paraId="00C94F17" w14:textId="77777777" w:rsidR="005E738F" w:rsidRDefault="00000000">
            <w:pPr>
              <w:pStyle w:val="TAC6"/>
            </w:pPr>
            <w:r>
              <w:t>4.46</w:t>
            </w:r>
          </w:p>
        </w:tc>
        <w:tc>
          <w:tcPr>
            <w:tcW w:w="603" w:type="auto"/>
          </w:tcPr>
          <w:p w14:paraId="45EBDBD4" w14:textId="77777777" w:rsidR="005E738F" w:rsidRDefault="00000000">
            <w:pPr>
              <w:pStyle w:val="TAC6"/>
            </w:pPr>
            <w:r>
              <w:t>0.74</w:t>
            </w:r>
          </w:p>
        </w:tc>
        <w:tc>
          <w:tcPr>
            <w:tcW w:w="603" w:type="auto"/>
          </w:tcPr>
          <w:p w14:paraId="045D2FE2" w14:textId="77777777" w:rsidR="005E738F" w:rsidRDefault="00000000">
            <w:pPr>
              <w:pStyle w:val="TAC6"/>
            </w:pPr>
            <w:r>
              <w:t>c13</w:t>
            </w:r>
          </w:p>
        </w:tc>
        <w:tc>
          <w:tcPr>
            <w:tcW w:w="603" w:type="auto"/>
          </w:tcPr>
          <w:p w14:paraId="0602A435" w14:textId="77777777" w:rsidR="005E738F" w:rsidRDefault="00000000">
            <w:pPr>
              <w:pStyle w:val="TAC6"/>
            </w:pPr>
            <w:r>
              <w:t>4x16.4</w:t>
            </w:r>
          </w:p>
        </w:tc>
        <w:tc>
          <w:tcPr>
            <w:tcW w:w="603" w:type="auto"/>
          </w:tcPr>
          <w:p w14:paraId="2E623416" w14:textId="77777777" w:rsidR="005E738F" w:rsidRDefault="00000000">
            <w:pPr>
              <w:pStyle w:val="TAC6"/>
            </w:pPr>
            <w:r>
              <w:t>4.13</w:t>
            </w:r>
          </w:p>
        </w:tc>
        <w:tc>
          <w:tcPr>
            <w:tcW w:w="603" w:type="auto"/>
          </w:tcPr>
          <w:p w14:paraId="0874F7A1" w14:textId="77777777" w:rsidR="005E738F" w:rsidRDefault="00000000">
            <w:pPr>
              <w:pStyle w:val="TAC6"/>
            </w:pPr>
            <w:r>
              <w:t>0.92</w:t>
            </w:r>
          </w:p>
        </w:tc>
        <w:tc>
          <w:tcPr>
            <w:tcW w:w="603" w:type="auto"/>
          </w:tcPr>
          <w:p w14:paraId="0A4C817B" w14:textId="77777777" w:rsidR="005E738F" w:rsidRDefault="00000000">
            <w:pPr>
              <w:pStyle w:val="TAC6"/>
            </w:pPr>
            <w:r>
              <w:t>3.73</w:t>
            </w:r>
          </w:p>
        </w:tc>
        <w:tc>
          <w:tcPr>
            <w:tcW w:w="603" w:type="auto"/>
          </w:tcPr>
          <w:p w14:paraId="341002AF" w14:textId="77777777" w:rsidR="005E738F" w:rsidRDefault="00000000">
            <w:pPr>
              <w:pStyle w:val="TAC6"/>
            </w:pPr>
            <w:r>
              <w:t>BT</w:t>
            </w:r>
          </w:p>
        </w:tc>
        <w:tc>
          <w:tcPr>
            <w:tcW w:w="603" w:type="auto"/>
            <w:shd w:val="clear" w:color="auto" w:fill="ADD8E6"/>
          </w:tcPr>
          <w:p w14:paraId="6543B37C" w14:textId="77777777" w:rsidR="005E738F" w:rsidRDefault="00000000">
            <w:pPr>
              <w:pStyle w:val="TAC6"/>
            </w:pPr>
            <w:r>
              <w:t>EXCEED</w:t>
            </w:r>
          </w:p>
        </w:tc>
      </w:tr>
      <w:tr w:rsidR="005E738F" w14:paraId="0D3C2367" w14:textId="77777777">
        <w:trPr>
          <w:jc w:val="center"/>
        </w:trPr>
        <w:tc>
          <w:tcPr>
            <w:tcW w:w="603" w:type="auto"/>
            <w:vMerge/>
          </w:tcPr>
          <w:p w14:paraId="2FA2F8EF" w14:textId="77777777" w:rsidR="005E738F" w:rsidRDefault="005E738F"/>
        </w:tc>
        <w:tc>
          <w:tcPr>
            <w:tcW w:w="603" w:type="auto"/>
            <w:vMerge/>
          </w:tcPr>
          <w:p w14:paraId="1A34A897" w14:textId="77777777" w:rsidR="005E738F" w:rsidRDefault="005E738F"/>
        </w:tc>
        <w:tc>
          <w:tcPr>
            <w:tcW w:w="603" w:type="auto"/>
          </w:tcPr>
          <w:p w14:paraId="7134726F" w14:textId="77777777" w:rsidR="005E738F" w:rsidRDefault="00000000">
            <w:pPr>
              <w:pStyle w:val="TAC6"/>
            </w:pPr>
            <w:r>
              <w:t>2</w:t>
            </w:r>
          </w:p>
        </w:tc>
        <w:tc>
          <w:tcPr>
            <w:tcW w:w="603" w:type="auto"/>
          </w:tcPr>
          <w:p w14:paraId="0416F467" w14:textId="77777777" w:rsidR="005E738F" w:rsidRDefault="00000000">
            <w:pPr>
              <w:pStyle w:val="TAC6"/>
            </w:pPr>
            <w:r>
              <w:t>48</w:t>
            </w:r>
          </w:p>
        </w:tc>
        <w:tc>
          <w:tcPr>
            <w:tcW w:w="603" w:type="auto"/>
          </w:tcPr>
          <w:p w14:paraId="7FAAD26E" w14:textId="77777777" w:rsidR="005E738F" w:rsidRDefault="00000000">
            <w:pPr>
              <w:pStyle w:val="TAC6"/>
            </w:pPr>
            <w:r>
              <w:t>Off</w:t>
            </w:r>
          </w:p>
        </w:tc>
        <w:tc>
          <w:tcPr>
            <w:tcW w:w="603" w:type="auto"/>
          </w:tcPr>
          <w:p w14:paraId="5757BCF2" w14:textId="77777777" w:rsidR="005E738F" w:rsidRDefault="005E738F">
            <w:pPr>
              <w:pStyle w:val="TAC6"/>
            </w:pPr>
          </w:p>
        </w:tc>
        <w:tc>
          <w:tcPr>
            <w:tcW w:w="603" w:type="auto"/>
          </w:tcPr>
          <w:p w14:paraId="5BF87AD6" w14:textId="77777777" w:rsidR="005E738F" w:rsidRDefault="00000000">
            <w:pPr>
              <w:pStyle w:val="TAC6"/>
            </w:pPr>
            <w:r>
              <w:t>NWT</w:t>
            </w:r>
          </w:p>
        </w:tc>
        <w:tc>
          <w:tcPr>
            <w:tcW w:w="603" w:type="auto"/>
          </w:tcPr>
          <w:p w14:paraId="668D454C" w14:textId="77777777" w:rsidR="005E738F" w:rsidRDefault="00000000">
            <w:pPr>
              <w:pStyle w:val="TAC6"/>
            </w:pPr>
            <w:r>
              <w:t>4.46</w:t>
            </w:r>
          </w:p>
        </w:tc>
        <w:tc>
          <w:tcPr>
            <w:tcW w:w="603" w:type="auto"/>
          </w:tcPr>
          <w:p w14:paraId="54A8617B" w14:textId="77777777" w:rsidR="005E738F" w:rsidRDefault="00000000">
            <w:pPr>
              <w:pStyle w:val="TAC6"/>
            </w:pPr>
            <w:r>
              <w:t>0.74</w:t>
            </w:r>
          </w:p>
        </w:tc>
        <w:tc>
          <w:tcPr>
            <w:tcW w:w="603" w:type="auto"/>
          </w:tcPr>
          <w:p w14:paraId="5AB08299" w14:textId="77777777" w:rsidR="005E738F" w:rsidRDefault="00000000">
            <w:pPr>
              <w:pStyle w:val="TAC6"/>
            </w:pPr>
            <w:r>
              <w:t>c18</w:t>
            </w:r>
          </w:p>
        </w:tc>
        <w:tc>
          <w:tcPr>
            <w:tcW w:w="603" w:type="auto"/>
          </w:tcPr>
          <w:p w14:paraId="408F1C65" w14:textId="77777777" w:rsidR="005E738F" w:rsidRDefault="00000000">
            <w:pPr>
              <w:pStyle w:val="TAC6"/>
            </w:pPr>
            <w:r>
              <w:t>2x16.4</w:t>
            </w:r>
          </w:p>
        </w:tc>
        <w:tc>
          <w:tcPr>
            <w:tcW w:w="603" w:type="auto"/>
          </w:tcPr>
          <w:p w14:paraId="4D412F59" w14:textId="77777777" w:rsidR="005E738F" w:rsidRDefault="00000000">
            <w:pPr>
              <w:pStyle w:val="TAC6"/>
            </w:pPr>
            <w:r>
              <w:t>4.46</w:t>
            </w:r>
          </w:p>
        </w:tc>
        <w:tc>
          <w:tcPr>
            <w:tcW w:w="603" w:type="auto"/>
          </w:tcPr>
          <w:p w14:paraId="58C24F4F" w14:textId="77777777" w:rsidR="005E738F" w:rsidRDefault="00000000">
            <w:pPr>
              <w:pStyle w:val="TAC6"/>
            </w:pPr>
            <w:r>
              <w:t>0.68</w:t>
            </w:r>
          </w:p>
        </w:tc>
        <w:tc>
          <w:tcPr>
            <w:tcW w:w="603" w:type="auto"/>
          </w:tcPr>
          <w:p w14:paraId="31696BB5" w14:textId="77777777" w:rsidR="005E738F" w:rsidRDefault="00000000">
            <w:pPr>
              <w:pStyle w:val="TAC6"/>
            </w:pPr>
            <w:r>
              <w:t>0.07</w:t>
            </w:r>
          </w:p>
        </w:tc>
        <w:tc>
          <w:tcPr>
            <w:tcW w:w="603" w:type="auto"/>
          </w:tcPr>
          <w:p w14:paraId="3455C8B6" w14:textId="77777777" w:rsidR="005E738F" w:rsidRDefault="00000000">
            <w:pPr>
              <w:pStyle w:val="TAC6"/>
            </w:pPr>
            <w:r>
              <w:t>NWT</w:t>
            </w:r>
          </w:p>
        </w:tc>
        <w:tc>
          <w:tcPr>
            <w:tcW w:w="603" w:type="auto"/>
          </w:tcPr>
          <w:p w14:paraId="5A01AC4E" w14:textId="77777777" w:rsidR="005E738F" w:rsidRDefault="00000000">
            <w:pPr>
              <w:pStyle w:val="TAC6"/>
            </w:pPr>
            <w:r>
              <w:t>PASS</w:t>
            </w:r>
          </w:p>
        </w:tc>
      </w:tr>
      <w:tr w:rsidR="005E738F" w14:paraId="751A7D86" w14:textId="77777777">
        <w:trPr>
          <w:jc w:val="center"/>
        </w:trPr>
        <w:tc>
          <w:tcPr>
            <w:tcW w:w="603" w:type="auto"/>
            <w:vMerge/>
          </w:tcPr>
          <w:p w14:paraId="5726CB95" w14:textId="77777777" w:rsidR="005E738F" w:rsidRDefault="005E738F"/>
        </w:tc>
        <w:tc>
          <w:tcPr>
            <w:tcW w:w="603" w:type="auto"/>
            <w:vMerge w:val="restart"/>
          </w:tcPr>
          <w:p w14:paraId="065CF091" w14:textId="77777777" w:rsidR="005E738F" w:rsidRDefault="00000000">
            <w:pPr>
              <w:pStyle w:val="TAC6"/>
            </w:pPr>
            <w:r>
              <w:t>c30</w:t>
            </w:r>
          </w:p>
        </w:tc>
        <w:tc>
          <w:tcPr>
            <w:tcW w:w="603" w:type="auto"/>
          </w:tcPr>
          <w:p w14:paraId="3685B18F" w14:textId="77777777" w:rsidR="005E738F" w:rsidRDefault="00000000">
            <w:pPr>
              <w:pStyle w:val="TAC6"/>
            </w:pPr>
            <w:r>
              <w:t>1</w:t>
            </w:r>
          </w:p>
        </w:tc>
        <w:tc>
          <w:tcPr>
            <w:tcW w:w="603" w:type="auto"/>
          </w:tcPr>
          <w:p w14:paraId="41F98E58" w14:textId="77777777" w:rsidR="005E738F" w:rsidRDefault="00000000">
            <w:pPr>
              <w:pStyle w:val="TAC6"/>
            </w:pPr>
            <w:r>
              <w:t>64</w:t>
            </w:r>
          </w:p>
        </w:tc>
        <w:tc>
          <w:tcPr>
            <w:tcW w:w="603" w:type="auto"/>
          </w:tcPr>
          <w:p w14:paraId="1DD6A62E" w14:textId="77777777" w:rsidR="005E738F" w:rsidRDefault="00000000">
            <w:pPr>
              <w:pStyle w:val="TAC6"/>
            </w:pPr>
            <w:r>
              <w:t>Off</w:t>
            </w:r>
          </w:p>
        </w:tc>
        <w:tc>
          <w:tcPr>
            <w:tcW w:w="603" w:type="auto"/>
          </w:tcPr>
          <w:p w14:paraId="4EB1EEE1" w14:textId="77777777" w:rsidR="005E738F" w:rsidRDefault="005E738F">
            <w:pPr>
              <w:pStyle w:val="TAC6"/>
            </w:pPr>
          </w:p>
        </w:tc>
        <w:tc>
          <w:tcPr>
            <w:tcW w:w="603" w:type="auto"/>
          </w:tcPr>
          <w:p w14:paraId="1B26021C" w14:textId="77777777" w:rsidR="005E738F" w:rsidRDefault="00000000">
            <w:pPr>
              <w:pStyle w:val="TAC6"/>
            </w:pPr>
            <w:r>
              <w:t>NWT</w:t>
            </w:r>
          </w:p>
        </w:tc>
        <w:tc>
          <w:tcPr>
            <w:tcW w:w="603" w:type="auto"/>
          </w:tcPr>
          <w:p w14:paraId="1C2BB3E1" w14:textId="77777777" w:rsidR="005E738F" w:rsidRDefault="00000000">
            <w:pPr>
              <w:pStyle w:val="TAC6"/>
            </w:pPr>
            <w:r>
              <w:t>4.75</w:t>
            </w:r>
          </w:p>
        </w:tc>
        <w:tc>
          <w:tcPr>
            <w:tcW w:w="603" w:type="auto"/>
          </w:tcPr>
          <w:p w14:paraId="53A0920F" w14:textId="77777777" w:rsidR="005E738F" w:rsidRDefault="00000000">
            <w:pPr>
              <w:pStyle w:val="TAC6"/>
            </w:pPr>
            <w:r>
              <w:t>0.48</w:t>
            </w:r>
          </w:p>
        </w:tc>
        <w:tc>
          <w:tcPr>
            <w:tcW w:w="603" w:type="auto"/>
          </w:tcPr>
          <w:p w14:paraId="521022B0" w14:textId="77777777" w:rsidR="005E738F" w:rsidRDefault="00000000">
            <w:pPr>
              <w:pStyle w:val="TAC6"/>
            </w:pPr>
            <w:r>
              <w:t>c14</w:t>
            </w:r>
          </w:p>
        </w:tc>
        <w:tc>
          <w:tcPr>
            <w:tcW w:w="603" w:type="auto"/>
          </w:tcPr>
          <w:p w14:paraId="500FA097" w14:textId="77777777" w:rsidR="005E738F" w:rsidRDefault="00000000">
            <w:pPr>
              <w:pStyle w:val="TAC6"/>
            </w:pPr>
            <w:r>
              <w:t>4x24.4</w:t>
            </w:r>
          </w:p>
        </w:tc>
        <w:tc>
          <w:tcPr>
            <w:tcW w:w="603" w:type="auto"/>
          </w:tcPr>
          <w:p w14:paraId="029094DB" w14:textId="77777777" w:rsidR="005E738F" w:rsidRDefault="00000000">
            <w:pPr>
              <w:pStyle w:val="TAC6"/>
            </w:pPr>
            <w:r>
              <w:t>4.42</w:t>
            </w:r>
          </w:p>
        </w:tc>
        <w:tc>
          <w:tcPr>
            <w:tcW w:w="603" w:type="auto"/>
          </w:tcPr>
          <w:p w14:paraId="7FAB3A6B" w14:textId="77777777" w:rsidR="005E738F" w:rsidRDefault="00000000">
            <w:pPr>
              <w:pStyle w:val="TAC6"/>
            </w:pPr>
            <w:r>
              <w:t>0.72</w:t>
            </w:r>
          </w:p>
        </w:tc>
        <w:tc>
          <w:tcPr>
            <w:tcW w:w="603" w:type="auto"/>
          </w:tcPr>
          <w:p w14:paraId="66ED2929" w14:textId="77777777" w:rsidR="005E738F" w:rsidRDefault="00000000">
            <w:pPr>
              <w:pStyle w:val="TAC6"/>
            </w:pPr>
            <w:r>
              <w:t>5.17</w:t>
            </w:r>
          </w:p>
        </w:tc>
        <w:tc>
          <w:tcPr>
            <w:tcW w:w="603" w:type="auto"/>
          </w:tcPr>
          <w:p w14:paraId="3350F844" w14:textId="77777777" w:rsidR="005E738F" w:rsidRDefault="00000000">
            <w:pPr>
              <w:pStyle w:val="TAC6"/>
            </w:pPr>
            <w:r>
              <w:t>BT</w:t>
            </w:r>
          </w:p>
        </w:tc>
        <w:tc>
          <w:tcPr>
            <w:tcW w:w="603" w:type="auto"/>
            <w:shd w:val="clear" w:color="auto" w:fill="ADD8E6"/>
          </w:tcPr>
          <w:p w14:paraId="44511189" w14:textId="77777777" w:rsidR="005E738F" w:rsidRDefault="00000000">
            <w:pPr>
              <w:pStyle w:val="TAC6"/>
            </w:pPr>
            <w:r>
              <w:t>EXCEED</w:t>
            </w:r>
          </w:p>
        </w:tc>
      </w:tr>
      <w:tr w:rsidR="005E738F" w14:paraId="19F06622" w14:textId="77777777">
        <w:trPr>
          <w:jc w:val="center"/>
        </w:trPr>
        <w:tc>
          <w:tcPr>
            <w:tcW w:w="603" w:type="auto"/>
            <w:vMerge/>
          </w:tcPr>
          <w:p w14:paraId="144E65D5" w14:textId="77777777" w:rsidR="005E738F" w:rsidRDefault="005E738F"/>
        </w:tc>
        <w:tc>
          <w:tcPr>
            <w:tcW w:w="603" w:type="auto"/>
            <w:vMerge/>
          </w:tcPr>
          <w:p w14:paraId="1EA56270" w14:textId="77777777" w:rsidR="005E738F" w:rsidRDefault="005E738F"/>
        </w:tc>
        <w:tc>
          <w:tcPr>
            <w:tcW w:w="603" w:type="auto"/>
          </w:tcPr>
          <w:p w14:paraId="49BE3628" w14:textId="77777777" w:rsidR="005E738F" w:rsidRDefault="00000000">
            <w:pPr>
              <w:pStyle w:val="TAC6"/>
            </w:pPr>
            <w:r>
              <w:t>2</w:t>
            </w:r>
          </w:p>
        </w:tc>
        <w:tc>
          <w:tcPr>
            <w:tcW w:w="603" w:type="auto"/>
          </w:tcPr>
          <w:p w14:paraId="213083B6" w14:textId="77777777" w:rsidR="005E738F" w:rsidRDefault="00000000">
            <w:pPr>
              <w:pStyle w:val="TAC6"/>
            </w:pPr>
            <w:r>
              <w:t>64</w:t>
            </w:r>
          </w:p>
        </w:tc>
        <w:tc>
          <w:tcPr>
            <w:tcW w:w="603" w:type="auto"/>
          </w:tcPr>
          <w:p w14:paraId="5D399529" w14:textId="77777777" w:rsidR="005E738F" w:rsidRDefault="00000000">
            <w:pPr>
              <w:pStyle w:val="TAC6"/>
            </w:pPr>
            <w:r>
              <w:t>Off</w:t>
            </w:r>
          </w:p>
        </w:tc>
        <w:tc>
          <w:tcPr>
            <w:tcW w:w="603" w:type="auto"/>
          </w:tcPr>
          <w:p w14:paraId="051C4101" w14:textId="77777777" w:rsidR="005E738F" w:rsidRDefault="005E738F">
            <w:pPr>
              <w:pStyle w:val="TAC6"/>
            </w:pPr>
          </w:p>
        </w:tc>
        <w:tc>
          <w:tcPr>
            <w:tcW w:w="603" w:type="auto"/>
          </w:tcPr>
          <w:p w14:paraId="27F6878D" w14:textId="77777777" w:rsidR="005E738F" w:rsidRDefault="00000000">
            <w:pPr>
              <w:pStyle w:val="TAC6"/>
            </w:pPr>
            <w:r>
              <w:t>NWT</w:t>
            </w:r>
          </w:p>
        </w:tc>
        <w:tc>
          <w:tcPr>
            <w:tcW w:w="603" w:type="auto"/>
          </w:tcPr>
          <w:p w14:paraId="37BAEAF0" w14:textId="77777777" w:rsidR="005E738F" w:rsidRDefault="00000000">
            <w:pPr>
              <w:pStyle w:val="TAC6"/>
            </w:pPr>
            <w:r>
              <w:t>4.75</w:t>
            </w:r>
          </w:p>
        </w:tc>
        <w:tc>
          <w:tcPr>
            <w:tcW w:w="603" w:type="auto"/>
          </w:tcPr>
          <w:p w14:paraId="18D3D44E" w14:textId="77777777" w:rsidR="005E738F" w:rsidRDefault="00000000">
            <w:pPr>
              <w:pStyle w:val="TAC6"/>
            </w:pPr>
            <w:r>
              <w:t>0.48</w:t>
            </w:r>
          </w:p>
        </w:tc>
        <w:tc>
          <w:tcPr>
            <w:tcW w:w="603" w:type="auto"/>
          </w:tcPr>
          <w:p w14:paraId="11846305" w14:textId="77777777" w:rsidR="005E738F" w:rsidRDefault="00000000">
            <w:pPr>
              <w:pStyle w:val="TAC6"/>
            </w:pPr>
            <w:r>
              <w:t>c19</w:t>
            </w:r>
          </w:p>
        </w:tc>
        <w:tc>
          <w:tcPr>
            <w:tcW w:w="603" w:type="auto"/>
          </w:tcPr>
          <w:p w14:paraId="1ED77083" w14:textId="77777777" w:rsidR="005E738F" w:rsidRDefault="00000000">
            <w:pPr>
              <w:pStyle w:val="TAC6"/>
            </w:pPr>
            <w:r>
              <w:t>2x24.4</w:t>
            </w:r>
          </w:p>
        </w:tc>
        <w:tc>
          <w:tcPr>
            <w:tcW w:w="603" w:type="auto"/>
          </w:tcPr>
          <w:p w14:paraId="4A04262F" w14:textId="77777777" w:rsidR="005E738F" w:rsidRDefault="00000000">
            <w:pPr>
              <w:pStyle w:val="TAC6"/>
            </w:pPr>
            <w:r>
              <w:t>4.58</w:t>
            </w:r>
          </w:p>
        </w:tc>
        <w:tc>
          <w:tcPr>
            <w:tcW w:w="603" w:type="auto"/>
          </w:tcPr>
          <w:p w14:paraId="1C39B5B0" w14:textId="77777777" w:rsidR="005E738F" w:rsidRDefault="00000000">
            <w:pPr>
              <w:pStyle w:val="TAC6"/>
            </w:pPr>
            <w:r>
              <w:t>0.66</w:t>
            </w:r>
          </w:p>
        </w:tc>
        <w:tc>
          <w:tcPr>
            <w:tcW w:w="603" w:type="auto"/>
          </w:tcPr>
          <w:p w14:paraId="6CFBE7E4" w14:textId="77777777" w:rsidR="005E738F" w:rsidRDefault="00000000">
            <w:pPr>
              <w:pStyle w:val="TAC6"/>
            </w:pPr>
            <w:r>
              <w:t>2.74</w:t>
            </w:r>
          </w:p>
        </w:tc>
        <w:tc>
          <w:tcPr>
            <w:tcW w:w="603" w:type="auto"/>
          </w:tcPr>
          <w:p w14:paraId="16FC168F" w14:textId="77777777" w:rsidR="005E738F" w:rsidRDefault="00000000">
            <w:pPr>
              <w:pStyle w:val="TAC6"/>
            </w:pPr>
            <w:r>
              <w:t>BT</w:t>
            </w:r>
          </w:p>
        </w:tc>
        <w:tc>
          <w:tcPr>
            <w:tcW w:w="603" w:type="auto"/>
            <w:shd w:val="clear" w:color="auto" w:fill="ADD8E6"/>
          </w:tcPr>
          <w:p w14:paraId="5FFA21D2" w14:textId="77777777" w:rsidR="005E738F" w:rsidRDefault="00000000">
            <w:pPr>
              <w:pStyle w:val="TAC6"/>
            </w:pPr>
            <w:r>
              <w:t>EXCEED</w:t>
            </w:r>
          </w:p>
        </w:tc>
      </w:tr>
      <w:tr w:rsidR="005E738F" w14:paraId="5E929C87" w14:textId="77777777">
        <w:trPr>
          <w:jc w:val="center"/>
        </w:trPr>
        <w:tc>
          <w:tcPr>
            <w:tcW w:w="603" w:type="auto"/>
            <w:vMerge/>
          </w:tcPr>
          <w:p w14:paraId="368AEEF5" w14:textId="77777777" w:rsidR="005E738F" w:rsidRDefault="005E738F"/>
        </w:tc>
        <w:tc>
          <w:tcPr>
            <w:tcW w:w="603" w:type="auto"/>
            <w:vMerge w:val="restart"/>
          </w:tcPr>
          <w:p w14:paraId="0AFE0739" w14:textId="77777777" w:rsidR="005E738F" w:rsidRDefault="00000000">
            <w:pPr>
              <w:pStyle w:val="TAC6"/>
            </w:pPr>
            <w:r>
              <w:t>c31</w:t>
            </w:r>
          </w:p>
        </w:tc>
        <w:tc>
          <w:tcPr>
            <w:tcW w:w="603" w:type="auto"/>
          </w:tcPr>
          <w:p w14:paraId="4E67BD7E" w14:textId="77777777" w:rsidR="005E738F" w:rsidRDefault="00000000">
            <w:pPr>
              <w:pStyle w:val="TAC6"/>
            </w:pPr>
            <w:r>
              <w:t>1</w:t>
            </w:r>
          </w:p>
        </w:tc>
        <w:tc>
          <w:tcPr>
            <w:tcW w:w="603" w:type="auto"/>
          </w:tcPr>
          <w:p w14:paraId="7CDD75EB" w14:textId="77777777" w:rsidR="005E738F" w:rsidRDefault="00000000">
            <w:pPr>
              <w:pStyle w:val="TAC6"/>
            </w:pPr>
            <w:r>
              <w:t>80</w:t>
            </w:r>
          </w:p>
        </w:tc>
        <w:tc>
          <w:tcPr>
            <w:tcW w:w="603" w:type="auto"/>
          </w:tcPr>
          <w:p w14:paraId="5701AED5" w14:textId="77777777" w:rsidR="005E738F" w:rsidRDefault="00000000">
            <w:pPr>
              <w:pStyle w:val="TAC6"/>
            </w:pPr>
            <w:r>
              <w:t>Off</w:t>
            </w:r>
          </w:p>
        </w:tc>
        <w:tc>
          <w:tcPr>
            <w:tcW w:w="603" w:type="auto"/>
          </w:tcPr>
          <w:p w14:paraId="769D01F5" w14:textId="77777777" w:rsidR="005E738F" w:rsidRDefault="005E738F">
            <w:pPr>
              <w:pStyle w:val="TAC6"/>
            </w:pPr>
          </w:p>
        </w:tc>
        <w:tc>
          <w:tcPr>
            <w:tcW w:w="603" w:type="auto"/>
          </w:tcPr>
          <w:p w14:paraId="00611961" w14:textId="77777777" w:rsidR="005E738F" w:rsidRDefault="00000000">
            <w:pPr>
              <w:pStyle w:val="TAC6"/>
            </w:pPr>
            <w:r>
              <w:t>NWT</w:t>
            </w:r>
          </w:p>
        </w:tc>
        <w:tc>
          <w:tcPr>
            <w:tcW w:w="603" w:type="auto"/>
          </w:tcPr>
          <w:p w14:paraId="28175E01" w14:textId="77777777" w:rsidR="005E738F" w:rsidRDefault="00000000">
            <w:pPr>
              <w:pStyle w:val="TAC6"/>
            </w:pPr>
            <w:r>
              <w:t>4.74</w:t>
            </w:r>
          </w:p>
        </w:tc>
        <w:tc>
          <w:tcPr>
            <w:tcW w:w="603" w:type="auto"/>
          </w:tcPr>
          <w:p w14:paraId="237E15F2" w14:textId="77777777" w:rsidR="005E738F" w:rsidRDefault="00000000">
            <w:pPr>
              <w:pStyle w:val="TAC6"/>
            </w:pPr>
            <w:r>
              <w:t>0.51</w:t>
            </w:r>
          </w:p>
        </w:tc>
        <w:tc>
          <w:tcPr>
            <w:tcW w:w="603" w:type="auto"/>
          </w:tcPr>
          <w:p w14:paraId="371CB503" w14:textId="77777777" w:rsidR="005E738F" w:rsidRDefault="00000000">
            <w:pPr>
              <w:pStyle w:val="TAC6"/>
            </w:pPr>
            <w:r>
              <w:t>c14</w:t>
            </w:r>
          </w:p>
        </w:tc>
        <w:tc>
          <w:tcPr>
            <w:tcW w:w="603" w:type="auto"/>
          </w:tcPr>
          <w:p w14:paraId="63591498" w14:textId="77777777" w:rsidR="005E738F" w:rsidRDefault="00000000">
            <w:pPr>
              <w:pStyle w:val="TAC6"/>
            </w:pPr>
            <w:r>
              <w:t>4x24.4</w:t>
            </w:r>
          </w:p>
        </w:tc>
        <w:tc>
          <w:tcPr>
            <w:tcW w:w="603" w:type="auto"/>
          </w:tcPr>
          <w:p w14:paraId="6B78099F" w14:textId="77777777" w:rsidR="005E738F" w:rsidRDefault="00000000">
            <w:pPr>
              <w:pStyle w:val="TAC6"/>
            </w:pPr>
            <w:r>
              <w:t>4.42</w:t>
            </w:r>
          </w:p>
        </w:tc>
        <w:tc>
          <w:tcPr>
            <w:tcW w:w="603" w:type="auto"/>
          </w:tcPr>
          <w:p w14:paraId="77160302" w14:textId="77777777" w:rsidR="005E738F" w:rsidRDefault="00000000">
            <w:pPr>
              <w:pStyle w:val="TAC6"/>
            </w:pPr>
            <w:r>
              <w:t>0.72</w:t>
            </w:r>
          </w:p>
        </w:tc>
        <w:tc>
          <w:tcPr>
            <w:tcW w:w="603" w:type="auto"/>
          </w:tcPr>
          <w:p w14:paraId="227E5372" w14:textId="77777777" w:rsidR="005E738F" w:rsidRDefault="00000000">
            <w:pPr>
              <w:pStyle w:val="TAC6"/>
            </w:pPr>
            <w:r>
              <w:t>5</w:t>
            </w:r>
          </w:p>
        </w:tc>
        <w:tc>
          <w:tcPr>
            <w:tcW w:w="603" w:type="auto"/>
          </w:tcPr>
          <w:p w14:paraId="63540FA8" w14:textId="77777777" w:rsidR="005E738F" w:rsidRDefault="00000000">
            <w:pPr>
              <w:pStyle w:val="TAC6"/>
            </w:pPr>
            <w:r>
              <w:t>BT</w:t>
            </w:r>
          </w:p>
        </w:tc>
        <w:tc>
          <w:tcPr>
            <w:tcW w:w="603" w:type="auto"/>
            <w:shd w:val="clear" w:color="auto" w:fill="ADD8E6"/>
          </w:tcPr>
          <w:p w14:paraId="2AE998AB" w14:textId="77777777" w:rsidR="005E738F" w:rsidRDefault="00000000">
            <w:pPr>
              <w:pStyle w:val="TAC6"/>
            </w:pPr>
            <w:r>
              <w:t>EXCEED</w:t>
            </w:r>
          </w:p>
        </w:tc>
      </w:tr>
      <w:tr w:rsidR="005E738F" w14:paraId="361D6ACB" w14:textId="77777777">
        <w:trPr>
          <w:jc w:val="center"/>
        </w:trPr>
        <w:tc>
          <w:tcPr>
            <w:tcW w:w="603" w:type="auto"/>
            <w:vMerge/>
          </w:tcPr>
          <w:p w14:paraId="398BE107" w14:textId="77777777" w:rsidR="005E738F" w:rsidRDefault="005E738F"/>
        </w:tc>
        <w:tc>
          <w:tcPr>
            <w:tcW w:w="603" w:type="auto"/>
            <w:vMerge/>
          </w:tcPr>
          <w:p w14:paraId="4644984B" w14:textId="77777777" w:rsidR="005E738F" w:rsidRDefault="005E738F"/>
        </w:tc>
        <w:tc>
          <w:tcPr>
            <w:tcW w:w="603" w:type="auto"/>
          </w:tcPr>
          <w:p w14:paraId="50934B6A" w14:textId="77777777" w:rsidR="005E738F" w:rsidRDefault="00000000">
            <w:pPr>
              <w:pStyle w:val="TAC6"/>
            </w:pPr>
            <w:r>
              <w:t>2</w:t>
            </w:r>
          </w:p>
        </w:tc>
        <w:tc>
          <w:tcPr>
            <w:tcW w:w="603" w:type="auto"/>
          </w:tcPr>
          <w:p w14:paraId="3DC0F700" w14:textId="77777777" w:rsidR="005E738F" w:rsidRDefault="00000000">
            <w:pPr>
              <w:pStyle w:val="TAC6"/>
            </w:pPr>
            <w:r>
              <w:t>80</w:t>
            </w:r>
          </w:p>
        </w:tc>
        <w:tc>
          <w:tcPr>
            <w:tcW w:w="603" w:type="auto"/>
          </w:tcPr>
          <w:p w14:paraId="2ED09E82" w14:textId="77777777" w:rsidR="005E738F" w:rsidRDefault="00000000">
            <w:pPr>
              <w:pStyle w:val="TAC6"/>
            </w:pPr>
            <w:r>
              <w:t>Off</w:t>
            </w:r>
          </w:p>
        </w:tc>
        <w:tc>
          <w:tcPr>
            <w:tcW w:w="603" w:type="auto"/>
          </w:tcPr>
          <w:p w14:paraId="145D9D19" w14:textId="77777777" w:rsidR="005E738F" w:rsidRDefault="005E738F">
            <w:pPr>
              <w:pStyle w:val="TAC6"/>
            </w:pPr>
          </w:p>
        </w:tc>
        <w:tc>
          <w:tcPr>
            <w:tcW w:w="603" w:type="auto"/>
          </w:tcPr>
          <w:p w14:paraId="66608093" w14:textId="77777777" w:rsidR="005E738F" w:rsidRDefault="00000000">
            <w:pPr>
              <w:pStyle w:val="TAC6"/>
            </w:pPr>
            <w:r>
              <w:t>NWT</w:t>
            </w:r>
          </w:p>
        </w:tc>
        <w:tc>
          <w:tcPr>
            <w:tcW w:w="603" w:type="auto"/>
          </w:tcPr>
          <w:p w14:paraId="1F3185F5" w14:textId="77777777" w:rsidR="005E738F" w:rsidRDefault="00000000">
            <w:pPr>
              <w:pStyle w:val="TAC6"/>
            </w:pPr>
            <w:r>
              <w:t>4.74</w:t>
            </w:r>
          </w:p>
        </w:tc>
        <w:tc>
          <w:tcPr>
            <w:tcW w:w="603" w:type="auto"/>
          </w:tcPr>
          <w:p w14:paraId="49ECD9D3" w14:textId="77777777" w:rsidR="005E738F" w:rsidRDefault="00000000">
            <w:pPr>
              <w:pStyle w:val="TAC6"/>
            </w:pPr>
            <w:r>
              <w:t>0.51</w:t>
            </w:r>
          </w:p>
        </w:tc>
        <w:tc>
          <w:tcPr>
            <w:tcW w:w="603" w:type="auto"/>
          </w:tcPr>
          <w:p w14:paraId="1E6D5AFB" w14:textId="77777777" w:rsidR="005E738F" w:rsidRDefault="00000000">
            <w:pPr>
              <w:pStyle w:val="TAC6"/>
            </w:pPr>
            <w:r>
              <w:t>c19</w:t>
            </w:r>
          </w:p>
        </w:tc>
        <w:tc>
          <w:tcPr>
            <w:tcW w:w="603" w:type="auto"/>
          </w:tcPr>
          <w:p w14:paraId="6448152A" w14:textId="77777777" w:rsidR="005E738F" w:rsidRDefault="00000000">
            <w:pPr>
              <w:pStyle w:val="TAC6"/>
            </w:pPr>
            <w:r>
              <w:t>2x24.4</w:t>
            </w:r>
          </w:p>
        </w:tc>
        <w:tc>
          <w:tcPr>
            <w:tcW w:w="603" w:type="auto"/>
          </w:tcPr>
          <w:p w14:paraId="3C60DF20" w14:textId="77777777" w:rsidR="005E738F" w:rsidRDefault="00000000">
            <w:pPr>
              <w:pStyle w:val="TAC6"/>
            </w:pPr>
            <w:r>
              <w:t>4.58</w:t>
            </w:r>
          </w:p>
        </w:tc>
        <w:tc>
          <w:tcPr>
            <w:tcW w:w="603" w:type="auto"/>
          </w:tcPr>
          <w:p w14:paraId="6B5C938F" w14:textId="77777777" w:rsidR="005E738F" w:rsidRDefault="00000000">
            <w:pPr>
              <w:pStyle w:val="TAC6"/>
            </w:pPr>
            <w:r>
              <w:t>0.66</w:t>
            </w:r>
          </w:p>
        </w:tc>
        <w:tc>
          <w:tcPr>
            <w:tcW w:w="603" w:type="auto"/>
          </w:tcPr>
          <w:p w14:paraId="5995B2FC" w14:textId="77777777" w:rsidR="005E738F" w:rsidRDefault="00000000">
            <w:pPr>
              <w:pStyle w:val="TAC6"/>
            </w:pPr>
            <w:r>
              <w:t>2.6</w:t>
            </w:r>
          </w:p>
        </w:tc>
        <w:tc>
          <w:tcPr>
            <w:tcW w:w="603" w:type="auto"/>
          </w:tcPr>
          <w:p w14:paraId="5F0045E3" w14:textId="77777777" w:rsidR="005E738F" w:rsidRDefault="00000000">
            <w:pPr>
              <w:pStyle w:val="TAC6"/>
            </w:pPr>
            <w:r>
              <w:t>BT</w:t>
            </w:r>
          </w:p>
        </w:tc>
        <w:tc>
          <w:tcPr>
            <w:tcW w:w="603" w:type="auto"/>
            <w:shd w:val="clear" w:color="auto" w:fill="ADD8E6"/>
          </w:tcPr>
          <w:p w14:paraId="2885F53A" w14:textId="77777777" w:rsidR="005E738F" w:rsidRDefault="00000000">
            <w:pPr>
              <w:pStyle w:val="TAC6"/>
            </w:pPr>
            <w:r>
              <w:t>EXCEED</w:t>
            </w:r>
          </w:p>
        </w:tc>
      </w:tr>
      <w:tr w:rsidR="005E738F" w14:paraId="25D20B94" w14:textId="77777777">
        <w:trPr>
          <w:jc w:val="center"/>
        </w:trPr>
        <w:tc>
          <w:tcPr>
            <w:tcW w:w="603" w:type="auto"/>
            <w:vMerge/>
          </w:tcPr>
          <w:p w14:paraId="2196B47B" w14:textId="77777777" w:rsidR="005E738F" w:rsidRDefault="005E738F"/>
        </w:tc>
        <w:tc>
          <w:tcPr>
            <w:tcW w:w="603" w:type="auto"/>
          </w:tcPr>
          <w:p w14:paraId="2D969825" w14:textId="77777777" w:rsidR="005E738F" w:rsidRDefault="00000000">
            <w:pPr>
              <w:pStyle w:val="TAC6"/>
            </w:pPr>
            <w:r>
              <w:t>c32</w:t>
            </w:r>
          </w:p>
        </w:tc>
        <w:tc>
          <w:tcPr>
            <w:tcW w:w="603" w:type="auto"/>
          </w:tcPr>
          <w:p w14:paraId="05578588" w14:textId="77777777" w:rsidR="005E738F" w:rsidRDefault="00000000">
            <w:pPr>
              <w:pStyle w:val="TAC6"/>
            </w:pPr>
            <w:r>
              <w:t>1</w:t>
            </w:r>
          </w:p>
        </w:tc>
        <w:tc>
          <w:tcPr>
            <w:tcW w:w="603" w:type="auto"/>
          </w:tcPr>
          <w:p w14:paraId="09AA6DD4" w14:textId="77777777" w:rsidR="005E738F" w:rsidRDefault="00000000">
            <w:pPr>
              <w:pStyle w:val="TAC6"/>
            </w:pPr>
            <w:r>
              <w:t>13.2</w:t>
            </w:r>
          </w:p>
        </w:tc>
        <w:tc>
          <w:tcPr>
            <w:tcW w:w="603" w:type="auto"/>
          </w:tcPr>
          <w:p w14:paraId="6A441310" w14:textId="77777777" w:rsidR="005E738F" w:rsidRDefault="00000000">
            <w:pPr>
              <w:pStyle w:val="TAC6"/>
            </w:pPr>
            <w:r>
              <w:t>Off</w:t>
            </w:r>
          </w:p>
        </w:tc>
        <w:tc>
          <w:tcPr>
            <w:tcW w:w="603" w:type="auto"/>
          </w:tcPr>
          <w:p w14:paraId="509C3DBB" w14:textId="77777777" w:rsidR="005E738F" w:rsidRDefault="00000000">
            <w:pPr>
              <w:pStyle w:val="TAC6"/>
            </w:pPr>
            <w:r>
              <w:t>5%</w:t>
            </w:r>
          </w:p>
        </w:tc>
        <w:tc>
          <w:tcPr>
            <w:tcW w:w="603" w:type="auto"/>
          </w:tcPr>
          <w:p w14:paraId="14F8FE83" w14:textId="77777777" w:rsidR="005E738F" w:rsidRDefault="00000000">
            <w:pPr>
              <w:pStyle w:val="TAC6"/>
            </w:pPr>
            <w:r>
              <w:t>NWT</w:t>
            </w:r>
          </w:p>
        </w:tc>
        <w:tc>
          <w:tcPr>
            <w:tcW w:w="603" w:type="auto"/>
          </w:tcPr>
          <w:p w14:paraId="2F489752" w14:textId="77777777" w:rsidR="005E738F" w:rsidRDefault="00000000">
            <w:pPr>
              <w:pStyle w:val="TAC6"/>
            </w:pPr>
            <w:r>
              <w:t>3.09</w:t>
            </w:r>
          </w:p>
        </w:tc>
        <w:tc>
          <w:tcPr>
            <w:tcW w:w="603" w:type="auto"/>
          </w:tcPr>
          <w:p w14:paraId="0EE1F351" w14:textId="77777777" w:rsidR="005E738F" w:rsidRDefault="00000000">
            <w:pPr>
              <w:pStyle w:val="TAC6"/>
            </w:pPr>
            <w:r>
              <w:t>1.07</w:t>
            </w:r>
          </w:p>
        </w:tc>
        <w:tc>
          <w:tcPr>
            <w:tcW w:w="603" w:type="auto"/>
          </w:tcPr>
          <w:p w14:paraId="0D402BB1" w14:textId="77777777" w:rsidR="005E738F" w:rsidRDefault="00000000">
            <w:pPr>
              <w:pStyle w:val="TAC6"/>
            </w:pPr>
            <w:r>
              <w:t>c20</w:t>
            </w:r>
          </w:p>
        </w:tc>
        <w:tc>
          <w:tcPr>
            <w:tcW w:w="603" w:type="auto"/>
          </w:tcPr>
          <w:p w14:paraId="71D8E0CB" w14:textId="77777777" w:rsidR="005E738F" w:rsidRDefault="00000000">
            <w:pPr>
              <w:pStyle w:val="TAC6"/>
            </w:pPr>
            <w:r>
              <w:t>3x7.2</w:t>
            </w:r>
          </w:p>
        </w:tc>
        <w:tc>
          <w:tcPr>
            <w:tcW w:w="603" w:type="auto"/>
          </w:tcPr>
          <w:p w14:paraId="2834AE21" w14:textId="77777777" w:rsidR="005E738F" w:rsidRDefault="00000000">
            <w:pPr>
              <w:pStyle w:val="TAC6"/>
            </w:pPr>
            <w:r>
              <w:t>2.05</w:t>
            </w:r>
          </w:p>
        </w:tc>
        <w:tc>
          <w:tcPr>
            <w:tcW w:w="603" w:type="auto"/>
          </w:tcPr>
          <w:p w14:paraId="0808EE80" w14:textId="77777777" w:rsidR="005E738F" w:rsidRDefault="00000000">
            <w:pPr>
              <w:pStyle w:val="TAC6"/>
            </w:pPr>
            <w:r>
              <w:t>0.86</w:t>
            </w:r>
          </w:p>
        </w:tc>
        <w:tc>
          <w:tcPr>
            <w:tcW w:w="603" w:type="auto"/>
          </w:tcPr>
          <w:p w14:paraId="59B2550D" w14:textId="77777777" w:rsidR="005E738F" w:rsidRDefault="00000000">
            <w:pPr>
              <w:pStyle w:val="TAC6"/>
            </w:pPr>
            <w:r>
              <w:t>10.16</w:t>
            </w:r>
          </w:p>
        </w:tc>
        <w:tc>
          <w:tcPr>
            <w:tcW w:w="603" w:type="auto"/>
          </w:tcPr>
          <w:p w14:paraId="2975C88A" w14:textId="77777777" w:rsidR="005E738F" w:rsidRDefault="00000000">
            <w:pPr>
              <w:pStyle w:val="TAC6"/>
            </w:pPr>
            <w:r>
              <w:t>BT</w:t>
            </w:r>
          </w:p>
        </w:tc>
        <w:tc>
          <w:tcPr>
            <w:tcW w:w="603" w:type="auto"/>
            <w:shd w:val="clear" w:color="auto" w:fill="ADD8E6"/>
          </w:tcPr>
          <w:p w14:paraId="269B106E" w14:textId="77777777" w:rsidR="005E738F" w:rsidRDefault="00000000">
            <w:pPr>
              <w:pStyle w:val="TAC6"/>
            </w:pPr>
            <w:r>
              <w:t>EXCEED</w:t>
            </w:r>
          </w:p>
        </w:tc>
      </w:tr>
      <w:tr w:rsidR="005E738F" w14:paraId="783C1721" w14:textId="77777777">
        <w:trPr>
          <w:jc w:val="center"/>
        </w:trPr>
        <w:tc>
          <w:tcPr>
            <w:tcW w:w="603" w:type="auto"/>
            <w:vMerge/>
          </w:tcPr>
          <w:p w14:paraId="0612E86A" w14:textId="77777777" w:rsidR="005E738F" w:rsidRDefault="005E738F"/>
        </w:tc>
        <w:tc>
          <w:tcPr>
            <w:tcW w:w="603" w:type="auto"/>
          </w:tcPr>
          <w:p w14:paraId="1E6ACE1A" w14:textId="77777777" w:rsidR="005E738F" w:rsidRDefault="00000000">
            <w:pPr>
              <w:pStyle w:val="TAC6"/>
            </w:pPr>
            <w:r>
              <w:t>c33</w:t>
            </w:r>
          </w:p>
        </w:tc>
        <w:tc>
          <w:tcPr>
            <w:tcW w:w="603" w:type="auto"/>
          </w:tcPr>
          <w:p w14:paraId="027179A4" w14:textId="77777777" w:rsidR="005E738F" w:rsidRDefault="00000000">
            <w:pPr>
              <w:pStyle w:val="TAC6"/>
            </w:pPr>
            <w:r>
              <w:t>1</w:t>
            </w:r>
          </w:p>
        </w:tc>
        <w:tc>
          <w:tcPr>
            <w:tcW w:w="603" w:type="auto"/>
          </w:tcPr>
          <w:p w14:paraId="565432E9" w14:textId="77777777" w:rsidR="005E738F" w:rsidRDefault="00000000">
            <w:pPr>
              <w:pStyle w:val="TAC6"/>
            </w:pPr>
            <w:r>
              <w:t>16.4</w:t>
            </w:r>
          </w:p>
        </w:tc>
        <w:tc>
          <w:tcPr>
            <w:tcW w:w="603" w:type="auto"/>
          </w:tcPr>
          <w:p w14:paraId="77320689" w14:textId="77777777" w:rsidR="005E738F" w:rsidRDefault="00000000">
            <w:pPr>
              <w:pStyle w:val="TAC6"/>
            </w:pPr>
            <w:r>
              <w:t>Off</w:t>
            </w:r>
          </w:p>
        </w:tc>
        <w:tc>
          <w:tcPr>
            <w:tcW w:w="603" w:type="auto"/>
          </w:tcPr>
          <w:p w14:paraId="5531AA35" w14:textId="77777777" w:rsidR="005E738F" w:rsidRDefault="00000000">
            <w:pPr>
              <w:pStyle w:val="TAC6"/>
            </w:pPr>
            <w:r>
              <w:t>5%</w:t>
            </w:r>
          </w:p>
        </w:tc>
        <w:tc>
          <w:tcPr>
            <w:tcW w:w="603" w:type="auto"/>
          </w:tcPr>
          <w:p w14:paraId="6D5B9795" w14:textId="77777777" w:rsidR="005E738F" w:rsidRDefault="00000000">
            <w:pPr>
              <w:pStyle w:val="TAC6"/>
            </w:pPr>
            <w:r>
              <w:t>NWT</w:t>
            </w:r>
          </w:p>
        </w:tc>
        <w:tc>
          <w:tcPr>
            <w:tcW w:w="603" w:type="auto"/>
          </w:tcPr>
          <w:p w14:paraId="6DD31148" w14:textId="77777777" w:rsidR="005E738F" w:rsidRDefault="00000000">
            <w:pPr>
              <w:pStyle w:val="TAC6"/>
            </w:pPr>
            <w:r>
              <w:t>3.27</w:t>
            </w:r>
          </w:p>
        </w:tc>
        <w:tc>
          <w:tcPr>
            <w:tcW w:w="603" w:type="auto"/>
          </w:tcPr>
          <w:p w14:paraId="554AF58F" w14:textId="77777777" w:rsidR="005E738F" w:rsidRDefault="00000000">
            <w:pPr>
              <w:pStyle w:val="TAC6"/>
            </w:pPr>
            <w:r>
              <w:t>1.04</w:t>
            </w:r>
          </w:p>
        </w:tc>
        <w:tc>
          <w:tcPr>
            <w:tcW w:w="603" w:type="auto"/>
          </w:tcPr>
          <w:p w14:paraId="37BB5946" w14:textId="77777777" w:rsidR="005E738F" w:rsidRDefault="00000000">
            <w:pPr>
              <w:pStyle w:val="TAC6"/>
            </w:pPr>
            <w:r>
              <w:t>c21</w:t>
            </w:r>
          </w:p>
        </w:tc>
        <w:tc>
          <w:tcPr>
            <w:tcW w:w="603" w:type="auto"/>
          </w:tcPr>
          <w:p w14:paraId="295CA29B" w14:textId="77777777" w:rsidR="005E738F" w:rsidRDefault="00000000">
            <w:pPr>
              <w:pStyle w:val="TAC6"/>
            </w:pPr>
            <w:r>
              <w:t>4x7.2</w:t>
            </w:r>
          </w:p>
        </w:tc>
        <w:tc>
          <w:tcPr>
            <w:tcW w:w="603" w:type="auto"/>
          </w:tcPr>
          <w:p w14:paraId="61D6D56B" w14:textId="77777777" w:rsidR="005E738F" w:rsidRDefault="00000000">
            <w:pPr>
              <w:pStyle w:val="TAC6"/>
            </w:pPr>
            <w:r>
              <w:t>2.11</w:t>
            </w:r>
          </w:p>
        </w:tc>
        <w:tc>
          <w:tcPr>
            <w:tcW w:w="603" w:type="auto"/>
          </w:tcPr>
          <w:p w14:paraId="09C66428" w14:textId="77777777" w:rsidR="005E738F" w:rsidRDefault="00000000">
            <w:pPr>
              <w:pStyle w:val="TAC6"/>
            </w:pPr>
            <w:r>
              <w:t>0.9</w:t>
            </w:r>
          </w:p>
        </w:tc>
        <w:tc>
          <w:tcPr>
            <w:tcW w:w="603" w:type="auto"/>
          </w:tcPr>
          <w:p w14:paraId="1AFD16CB" w14:textId="77777777" w:rsidR="005E738F" w:rsidRDefault="00000000">
            <w:pPr>
              <w:pStyle w:val="TAC6"/>
            </w:pPr>
            <w:r>
              <w:t>11.3</w:t>
            </w:r>
          </w:p>
        </w:tc>
        <w:tc>
          <w:tcPr>
            <w:tcW w:w="603" w:type="auto"/>
          </w:tcPr>
          <w:p w14:paraId="7A602F6D" w14:textId="77777777" w:rsidR="005E738F" w:rsidRDefault="00000000">
            <w:pPr>
              <w:pStyle w:val="TAC6"/>
            </w:pPr>
            <w:r>
              <w:t>BT</w:t>
            </w:r>
          </w:p>
        </w:tc>
        <w:tc>
          <w:tcPr>
            <w:tcW w:w="603" w:type="auto"/>
            <w:shd w:val="clear" w:color="auto" w:fill="ADD8E6"/>
          </w:tcPr>
          <w:p w14:paraId="570865F4" w14:textId="77777777" w:rsidR="005E738F" w:rsidRDefault="00000000">
            <w:pPr>
              <w:pStyle w:val="TAC6"/>
            </w:pPr>
            <w:r>
              <w:t>EXCEED</w:t>
            </w:r>
          </w:p>
        </w:tc>
      </w:tr>
      <w:tr w:rsidR="005E738F" w14:paraId="5756DE85" w14:textId="77777777">
        <w:trPr>
          <w:jc w:val="center"/>
        </w:trPr>
        <w:tc>
          <w:tcPr>
            <w:tcW w:w="603" w:type="auto"/>
            <w:vMerge/>
          </w:tcPr>
          <w:p w14:paraId="345056DB" w14:textId="77777777" w:rsidR="005E738F" w:rsidRDefault="005E738F"/>
        </w:tc>
        <w:tc>
          <w:tcPr>
            <w:tcW w:w="603" w:type="auto"/>
          </w:tcPr>
          <w:p w14:paraId="0920F1CB" w14:textId="77777777" w:rsidR="005E738F" w:rsidRDefault="00000000">
            <w:pPr>
              <w:pStyle w:val="TAC6"/>
            </w:pPr>
            <w:r>
              <w:t>c34</w:t>
            </w:r>
          </w:p>
        </w:tc>
        <w:tc>
          <w:tcPr>
            <w:tcW w:w="603" w:type="auto"/>
          </w:tcPr>
          <w:p w14:paraId="4FE8B13E" w14:textId="77777777" w:rsidR="005E738F" w:rsidRDefault="00000000">
            <w:pPr>
              <w:pStyle w:val="TAC6"/>
            </w:pPr>
            <w:r>
              <w:t>1</w:t>
            </w:r>
          </w:p>
        </w:tc>
        <w:tc>
          <w:tcPr>
            <w:tcW w:w="603" w:type="auto"/>
          </w:tcPr>
          <w:p w14:paraId="2CE46FB7" w14:textId="77777777" w:rsidR="005E738F" w:rsidRDefault="00000000">
            <w:pPr>
              <w:pStyle w:val="TAC6"/>
            </w:pPr>
            <w:r>
              <w:t>24.4</w:t>
            </w:r>
          </w:p>
        </w:tc>
        <w:tc>
          <w:tcPr>
            <w:tcW w:w="603" w:type="auto"/>
          </w:tcPr>
          <w:p w14:paraId="529E914D" w14:textId="77777777" w:rsidR="005E738F" w:rsidRDefault="00000000">
            <w:pPr>
              <w:pStyle w:val="TAC6"/>
            </w:pPr>
            <w:r>
              <w:t>Off</w:t>
            </w:r>
          </w:p>
        </w:tc>
        <w:tc>
          <w:tcPr>
            <w:tcW w:w="603" w:type="auto"/>
          </w:tcPr>
          <w:p w14:paraId="28391E4D" w14:textId="77777777" w:rsidR="005E738F" w:rsidRDefault="00000000">
            <w:pPr>
              <w:pStyle w:val="TAC6"/>
            </w:pPr>
            <w:r>
              <w:t>5%</w:t>
            </w:r>
          </w:p>
        </w:tc>
        <w:tc>
          <w:tcPr>
            <w:tcW w:w="603" w:type="auto"/>
          </w:tcPr>
          <w:p w14:paraId="324C35F5" w14:textId="77777777" w:rsidR="005E738F" w:rsidRDefault="00000000">
            <w:pPr>
              <w:pStyle w:val="TAC6"/>
            </w:pPr>
            <w:r>
              <w:t>NWT</w:t>
            </w:r>
          </w:p>
        </w:tc>
        <w:tc>
          <w:tcPr>
            <w:tcW w:w="603" w:type="auto"/>
          </w:tcPr>
          <w:p w14:paraId="30BEC482" w14:textId="77777777" w:rsidR="005E738F" w:rsidRDefault="00000000">
            <w:pPr>
              <w:pStyle w:val="TAC6"/>
            </w:pPr>
            <w:r>
              <w:t>3.51</w:t>
            </w:r>
          </w:p>
        </w:tc>
        <w:tc>
          <w:tcPr>
            <w:tcW w:w="603" w:type="auto"/>
          </w:tcPr>
          <w:p w14:paraId="2185742A" w14:textId="77777777" w:rsidR="005E738F" w:rsidRDefault="00000000">
            <w:pPr>
              <w:pStyle w:val="TAC6"/>
            </w:pPr>
            <w:r>
              <w:t>1.01</w:t>
            </w:r>
          </w:p>
        </w:tc>
        <w:tc>
          <w:tcPr>
            <w:tcW w:w="603" w:type="auto"/>
          </w:tcPr>
          <w:p w14:paraId="17C626EF" w14:textId="77777777" w:rsidR="005E738F" w:rsidRDefault="00000000">
            <w:pPr>
              <w:pStyle w:val="TAC6"/>
            </w:pPr>
            <w:r>
              <w:t>c22</w:t>
            </w:r>
          </w:p>
        </w:tc>
        <w:tc>
          <w:tcPr>
            <w:tcW w:w="603" w:type="auto"/>
          </w:tcPr>
          <w:p w14:paraId="27D050BA" w14:textId="77777777" w:rsidR="005E738F" w:rsidRDefault="00000000">
            <w:pPr>
              <w:pStyle w:val="TAC6"/>
            </w:pPr>
            <w:r>
              <w:t>4x8</w:t>
            </w:r>
          </w:p>
        </w:tc>
        <w:tc>
          <w:tcPr>
            <w:tcW w:w="603" w:type="auto"/>
          </w:tcPr>
          <w:p w14:paraId="7DB5C85B" w14:textId="77777777" w:rsidR="005E738F" w:rsidRDefault="00000000">
            <w:pPr>
              <w:pStyle w:val="TAC6"/>
            </w:pPr>
            <w:r>
              <w:t>2.26</w:t>
            </w:r>
          </w:p>
        </w:tc>
        <w:tc>
          <w:tcPr>
            <w:tcW w:w="603" w:type="auto"/>
          </w:tcPr>
          <w:p w14:paraId="41D454A1" w14:textId="77777777" w:rsidR="005E738F" w:rsidRDefault="00000000">
            <w:pPr>
              <w:pStyle w:val="TAC6"/>
            </w:pPr>
            <w:r>
              <w:t>0.88</w:t>
            </w:r>
          </w:p>
        </w:tc>
        <w:tc>
          <w:tcPr>
            <w:tcW w:w="603" w:type="auto"/>
          </w:tcPr>
          <w:p w14:paraId="09BF6AD9" w14:textId="77777777" w:rsidR="005E738F" w:rsidRDefault="00000000">
            <w:pPr>
              <w:pStyle w:val="TAC6"/>
            </w:pPr>
            <w:r>
              <w:t>12.51</w:t>
            </w:r>
          </w:p>
        </w:tc>
        <w:tc>
          <w:tcPr>
            <w:tcW w:w="603" w:type="auto"/>
          </w:tcPr>
          <w:p w14:paraId="0F72CFD1" w14:textId="77777777" w:rsidR="005E738F" w:rsidRDefault="00000000">
            <w:pPr>
              <w:pStyle w:val="TAC6"/>
            </w:pPr>
            <w:r>
              <w:t>BT</w:t>
            </w:r>
          </w:p>
        </w:tc>
        <w:tc>
          <w:tcPr>
            <w:tcW w:w="603" w:type="auto"/>
            <w:shd w:val="clear" w:color="auto" w:fill="ADD8E6"/>
          </w:tcPr>
          <w:p w14:paraId="429B3541" w14:textId="77777777" w:rsidR="005E738F" w:rsidRDefault="00000000">
            <w:pPr>
              <w:pStyle w:val="TAC6"/>
            </w:pPr>
            <w:r>
              <w:t>EXCEED</w:t>
            </w:r>
          </w:p>
        </w:tc>
      </w:tr>
      <w:tr w:rsidR="005E738F" w14:paraId="5CC7B81F" w14:textId="77777777">
        <w:trPr>
          <w:jc w:val="center"/>
        </w:trPr>
        <w:tc>
          <w:tcPr>
            <w:tcW w:w="603" w:type="auto"/>
            <w:vMerge/>
          </w:tcPr>
          <w:p w14:paraId="3AA38156" w14:textId="77777777" w:rsidR="005E738F" w:rsidRDefault="005E738F"/>
        </w:tc>
        <w:tc>
          <w:tcPr>
            <w:tcW w:w="603" w:type="auto"/>
          </w:tcPr>
          <w:p w14:paraId="2DA5A519" w14:textId="77777777" w:rsidR="005E738F" w:rsidRDefault="00000000">
            <w:pPr>
              <w:pStyle w:val="TAC6"/>
            </w:pPr>
            <w:r>
              <w:t>c35</w:t>
            </w:r>
          </w:p>
        </w:tc>
        <w:tc>
          <w:tcPr>
            <w:tcW w:w="603" w:type="auto"/>
          </w:tcPr>
          <w:p w14:paraId="46BB764A" w14:textId="77777777" w:rsidR="005E738F" w:rsidRDefault="00000000">
            <w:pPr>
              <w:pStyle w:val="TAC6"/>
            </w:pPr>
            <w:r>
              <w:t>1</w:t>
            </w:r>
          </w:p>
        </w:tc>
        <w:tc>
          <w:tcPr>
            <w:tcW w:w="603" w:type="auto"/>
          </w:tcPr>
          <w:p w14:paraId="20B5D64B" w14:textId="77777777" w:rsidR="005E738F" w:rsidRDefault="00000000">
            <w:pPr>
              <w:pStyle w:val="TAC6"/>
            </w:pPr>
            <w:r>
              <w:t>48</w:t>
            </w:r>
          </w:p>
        </w:tc>
        <w:tc>
          <w:tcPr>
            <w:tcW w:w="603" w:type="auto"/>
          </w:tcPr>
          <w:p w14:paraId="7AEAB3D0" w14:textId="77777777" w:rsidR="005E738F" w:rsidRDefault="00000000">
            <w:pPr>
              <w:pStyle w:val="TAC6"/>
            </w:pPr>
            <w:r>
              <w:t>Off</w:t>
            </w:r>
          </w:p>
        </w:tc>
        <w:tc>
          <w:tcPr>
            <w:tcW w:w="603" w:type="auto"/>
          </w:tcPr>
          <w:p w14:paraId="19013816" w14:textId="77777777" w:rsidR="005E738F" w:rsidRDefault="00000000">
            <w:pPr>
              <w:pStyle w:val="TAC6"/>
            </w:pPr>
            <w:r>
              <w:t>5%</w:t>
            </w:r>
          </w:p>
        </w:tc>
        <w:tc>
          <w:tcPr>
            <w:tcW w:w="603" w:type="auto"/>
          </w:tcPr>
          <w:p w14:paraId="5ED171D7" w14:textId="77777777" w:rsidR="005E738F" w:rsidRDefault="00000000">
            <w:pPr>
              <w:pStyle w:val="TAC6"/>
            </w:pPr>
            <w:r>
              <w:t>NWT</w:t>
            </w:r>
          </w:p>
        </w:tc>
        <w:tc>
          <w:tcPr>
            <w:tcW w:w="603" w:type="auto"/>
          </w:tcPr>
          <w:p w14:paraId="24093ABF" w14:textId="77777777" w:rsidR="005E738F" w:rsidRDefault="00000000">
            <w:pPr>
              <w:pStyle w:val="TAC6"/>
            </w:pPr>
            <w:r>
              <w:t>4.23</w:t>
            </w:r>
          </w:p>
        </w:tc>
        <w:tc>
          <w:tcPr>
            <w:tcW w:w="603" w:type="auto"/>
          </w:tcPr>
          <w:p w14:paraId="111F6B9C" w14:textId="77777777" w:rsidR="005E738F" w:rsidRDefault="00000000">
            <w:pPr>
              <w:pStyle w:val="TAC6"/>
            </w:pPr>
            <w:r>
              <w:t>0.86</w:t>
            </w:r>
          </w:p>
        </w:tc>
        <w:tc>
          <w:tcPr>
            <w:tcW w:w="603" w:type="auto"/>
          </w:tcPr>
          <w:p w14:paraId="7D6FF850" w14:textId="77777777" w:rsidR="005E738F" w:rsidRDefault="00000000">
            <w:pPr>
              <w:pStyle w:val="TAC6"/>
            </w:pPr>
            <w:r>
              <w:t>c23</w:t>
            </w:r>
          </w:p>
        </w:tc>
        <w:tc>
          <w:tcPr>
            <w:tcW w:w="603" w:type="auto"/>
          </w:tcPr>
          <w:p w14:paraId="4B96218D" w14:textId="77777777" w:rsidR="005E738F" w:rsidRDefault="00000000">
            <w:pPr>
              <w:pStyle w:val="TAC6"/>
            </w:pPr>
            <w:r>
              <w:t>4x16.4</w:t>
            </w:r>
          </w:p>
        </w:tc>
        <w:tc>
          <w:tcPr>
            <w:tcW w:w="603" w:type="auto"/>
          </w:tcPr>
          <w:p w14:paraId="59920E3D" w14:textId="77777777" w:rsidR="005E738F" w:rsidRDefault="00000000">
            <w:pPr>
              <w:pStyle w:val="TAC6"/>
            </w:pPr>
            <w:r>
              <w:t>3.9</w:t>
            </w:r>
          </w:p>
        </w:tc>
        <w:tc>
          <w:tcPr>
            <w:tcW w:w="603" w:type="auto"/>
          </w:tcPr>
          <w:p w14:paraId="53392934" w14:textId="77777777" w:rsidR="005E738F" w:rsidRDefault="00000000">
            <w:pPr>
              <w:pStyle w:val="TAC6"/>
            </w:pPr>
            <w:r>
              <w:t>0.94</w:t>
            </w:r>
          </w:p>
        </w:tc>
        <w:tc>
          <w:tcPr>
            <w:tcW w:w="603" w:type="auto"/>
          </w:tcPr>
          <w:p w14:paraId="52EE9112" w14:textId="77777777" w:rsidR="005E738F" w:rsidRDefault="00000000">
            <w:pPr>
              <w:pStyle w:val="TAC6"/>
            </w:pPr>
            <w:r>
              <w:t>3.51</w:t>
            </w:r>
          </w:p>
        </w:tc>
        <w:tc>
          <w:tcPr>
            <w:tcW w:w="603" w:type="auto"/>
          </w:tcPr>
          <w:p w14:paraId="25404FEF" w14:textId="77777777" w:rsidR="005E738F" w:rsidRDefault="00000000">
            <w:pPr>
              <w:pStyle w:val="TAC6"/>
            </w:pPr>
            <w:r>
              <w:t>BT</w:t>
            </w:r>
          </w:p>
        </w:tc>
        <w:tc>
          <w:tcPr>
            <w:tcW w:w="603" w:type="auto"/>
            <w:shd w:val="clear" w:color="auto" w:fill="ADD8E6"/>
          </w:tcPr>
          <w:p w14:paraId="2F4748FC" w14:textId="77777777" w:rsidR="005E738F" w:rsidRDefault="00000000">
            <w:pPr>
              <w:pStyle w:val="TAC6"/>
            </w:pPr>
            <w:r>
              <w:t>EXCEED</w:t>
            </w:r>
          </w:p>
        </w:tc>
      </w:tr>
      <w:tr w:rsidR="005E738F" w14:paraId="201E6ABD" w14:textId="77777777">
        <w:trPr>
          <w:jc w:val="center"/>
        </w:trPr>
        <w:tc>
          <w:tcPr>
            <w:tcW w:w="603" w:type="auto"/>
            <w:vMerge/>
          </w:tcPr>
          <w:p w14:paraId="74EF6F86" w14:textId="77777777" w:rsidR="005E738F" w:rsidRDefault="005E738F"/>
        </w:tc>
        <w:tc>
          <w:tcPr>
            <w:tcW w:w="603" w:type="auto"/>
          </w:tcPr>
          <w:p w14:paraId="209667F6" w14:textId="77777777" w:rsidR="005E738F" w:rsidRDefault="00000000">
            <w:pPr>
              <w:pStyle w:val="TAC6"/>
            </w:pPr>
            <w:r>
              <w:t>c36</w:t>
            </w:r>
          </w:p>
        </w:tc>
        <w:tc>
          <w:tcPr>
            <w:tcW w:w="603" w:type="auto"/>
          </w:tcPr>
          <w:p w14:paraId="451EFAA5" w14:textId="77777777" w:rsidR="005E738F" w:rsidRDefault="00000000">
            <w:pPr>
              <w:pStyle w:val="TAC6"/>
            </w:pPr>
            <w:r>
              <w:t>1</w:t>
            </w:r>
          </w:p>
        </w:tc>
        <w:tc>
          <w:tcPr>
            <w:tcW w:w="603" w:type="auto"/>
          </w:tcPr>
          <w:p w14:paraId="50826136" w14:textId="77777777" w:rsidR="005E738F" w:rsidRDefault="00000000">
            <w:pPr>
              <w:pStyle w:val="TAC6"/>
            </w:pPr>
            <w:r>
              <w:t>64</w:t>
            </w:r>
          </w:p>
        </w:tc>
        <w:tc>
          <w:tcPr>
            <w:tcW w:w="603" w:type="auto"/>
          </w:tcPr>
          <w:p w14:paraId="34D82338" w14:textId="77777777" w:rsidR="005E738F" w:rsidRDefault="00000000">
            <w:pPr>
              <w:pStyle w:val="TAC6"/>
            </w:pPr>
            <w:r>
              <w:t>Off</w:t>
            </w:r>
          </w:p>
        </w:tc>
        <w:tc>
          <w:tcPr>
            <w:tcW w:w="603" w:type="auto"/>
          </w:tcPr>
          <w:p w14:paraId="62CBE393" w14:textId="77777777" w:rsidR="005E738F" w:rsidRDefault="00000000">
            <w:pPr>
              <w:pStyle w:val="TAC6"/>
            </w:pPr>
            <w:r>
              <w:t>5%</w:t>
            </w:r>
          </w:p>
        </w:tc>
        <w:tc>
          <w:tcPr>
            <w:tcW w:w="603" w:type="auto"/>
          </w:tcPr>
          <w:p w14:paraId="42E65C23" w14:textId="77777777" w:rsidR="005E738F" w:rsidRDefault="00000000">
            <w:pPr>
              <w:pStyle w:val="TAC6"/>
            </w:pPr>
            <w:r>
              <w:t>NWT</w:t>
            </w:r>
          </w:p>
        </w:tc>
        <w:tc>
          <w:tcPr>
            <w:tcW w:w="603" w:type="auto"/>
          </w:tcPr>
          <w:p w14:paraId="1A698D79" w14:textId="77777777" w:rsidR="005E738F" w:rsidRDefault="00000000">
            <w:pPr>
              <w:pStyle w:val="TAC6"/>
            </w:pPr>
            <w:r>
              <w:t>4.34</w:t>
            </w:r>
          </w:p>
        </w:tc>
        <w:tc>
          <w:tcPr>
            <w:tcW w:w="603" w:type="auto"/>
          </w:tcPr>
          <w:p w14:paraId="5E651DDE" w14:textId="77777777" w:rsidR="005E738F" w:rsidRDefault="00000000">
            <w:pPr>
              <w:pStyle w:val="TAC6"/>
            </w:pPr>
            <w:r>
              <w:t>0.76</w:t>
            </w:r>
          </w:p>
        </w:tc>
        <w:tc>
          <w:tcPr>
            <w:tcW w:w="603" w:type="auto"/>
          </w:tcPr>
          <w:p w14:paraId="6837AF5A" w14:textId="77777777" w:rsidR="005E738F" w:rsidRDefault="00000000">
            <w:pPr>
              <w:pStyle w:val="TAC6"/>
            </w:pPr>
            <w:r>
              <w:t>c24</w:t>
            </w:r>
          </w:p>
        </w:tc>
        <w:tc>
          <w:tcPr>
            <w:tcW w:w="603" w:type="auto"/>
          </w:tcPr>
          <w:p w14:paraId="3B4F0A81" w14:textId="77777777" w:rsidR="005E738F" w:rsidRDefault="00000000">
            <w:pPr>
              <w:pStyle w:val="TAC6"/>
            </w:pPr>
            <w:r>
              <w:t>4x24.4</w:t>
            </w:r>
          </w:p>
        </w:tc>
        <w:tc>
          <w:tcPr>
            <w:tcW w:w="603" w:type="auto"/>
          </w:tcPr>
          <w:p w14:paraId="6252C589" w14:textId="77777777" w:rsidR="005E738F" w:rsidRDefault="00000000">
            <w:pPr>
              <w:pStyle w:val="TAC6"/>
            </w:pPr>
            <w:r>
              <w:t>4.14</w:t>
            </w:r>
          </w:p>
        </w:tc>
        <w:tc>
          <w:tcPr>
            <w:tcW w:w="603" w:type="auto"/>
          </w:tcPr>
          <w:p w14:paraId="1C710E56" w14:textId="77777777" w:rsidR="005E738F" w:rsidRDefault="00000000">
            <w:pPr>
              <w:pStyle w:val="TAC6"/>
            </w:pPr>
            <w:r>
              <w:t>0.89</w:t>
            </w:r>
          </w:p>
        </w:tc>
        <w:tc>
          <w:tcPr>
            <w:tcW w:w="603" w:type="auto"/>
          </w:tcPr>
          <w:p w14:paraId="383FAC7E" w14:textId="77777777" w:rsidR="005E738F" w:rsidRDefault="00000000">
            <w:pPr>
              <w:pStyle w:val="TAC6"/>
            </w:pPr>
            <w:r>
              <w:t>2.36</w:t>
            </w:r>
          </w:p>
        </w:tc>
        <w:tc>
          <w:tcPr>
            <w:tcW w:w="603" w:type="auto"/>
          </w:tcPr>
          <w:p w14:paraId="7DC940E6" w14:textId="77777777" w:rsidR="005E738F" w:rsidRDefault="00000000">
            <w:pPr>
              <w:pStyle w:val="TAC6"/>
            </w:pPr>
            <w:r>
              <w:t>BT</w:t>
            </w:r>
          </w:p>
        </w:tc>
        <w:tc>
          <w:tcPr>
            <w:tcW w:w="603" w:type="auto"/>
            <w:shd w:val="clear" w:color="auto" w:fill="ADD8E6"/>
          </w:tcPr>
          <w:p w14:paraId="2CCBC3AC" w14:textId="77777777" w:rsidR="005E738F" w:rsidRDefault="00000000">
            <w:pPr>
              <w:pStyle w:val="TAC6"/>
            </w:pPr>
            <w:r>
              <w:t>EXCEED</w:t>
            </w:r>
          </w:p>
        </w:tc>
      </w:tr>
    </w:tbl>
    <w:p w14:paraId="49F1928D" w14:textId="77777777" w:rsidR="005E738F" w:rsidRDefault="005E738F"/>
    <w:p w14:paraId="53900669"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5752C628" w14:textId="27858D51" w:rsidR="005E738F" w:rsidRDefault="00000000">
      <w:pPr>
        <w:pStyle w:val="TH"/>
      </w:pPr>
      <w:r>
        <w:lastRenderedPageBreak/>
        <w:t xml:space="preserve">Table </w:t>
      </w:r>
      <w:r>
        <w:fldChar w:fldCharType="begin"/>
      </w:r>
      <w:r>
        <w:instrText>SEQ Table \* ARABIC</w:instrText>
      </w:r>
      <w:r w:rsidR="001216E8">
        <w:fldChar w:fldCharType="separate"/>
      </w:r>
      <w:r w:rsidR="001216E8">
        <w:rPr>
          <w:noProof/>
        </w:rPr>
        <w:t>19</w:t>
      </w:r>
      <w:r>
        <w:fldChar w:fldCharType="end"/>
      </w:r>
      <w:r>
        <w:t>: Summary of the results of P800-8</w:t>
      </w:r>
    </w:p>
    <w:tbl>
      <w:tblPr>
        <w:tblStyle w:val="TableGrid"/>
        <w:tblW w:w="0" w:type="auto"/>
        <w:jc w:val="center"/>
        <w:tblLook w:val="04A0" w:firstRow="1" w:lastRow="0" w:firstColumn="1" w:lastColumn="0" w:noHBand="0" w:noVBand="1"/>
      </w:tblPr>
      <w:tblGrid>
        <w:gridCol w:w="537"/>
        <w:gridCol w:w="726"/>
        <w:gridCol w:w="787"/>
        <w:gridCol w:w="576"/>
        <w:gridCol w:w="576"/>
        <w:gridCol w:w="2087"/>
        <w:gridCol w:w="957"/>
      </w:tblGrid>
      <w:tr w:rsidR="005E738F" w14:paraId="1796AE0C" w14:textId="77777777">
        <w:trPr>
          <w:jc w:val="center"/>
        </w:trPr>
        <w:tc>
          <w:tcPr>
            <w:tcW w:w="1377" w:type="auto"/>
          </w:tcPr>
          <w:p w14:paraId="1D88C878" w14:textId="77777777" w:rsidR="005E738F" w:rsidRDefault="00000000">
            <w:pPr>
              <w:pStyle w:val="TAH"/>
            </w:pPr>
            <w:r>
              <w:t>Lab</w:t>
            </w:r>
          </w:p>
        </w:tc>
        <w:tc>
          <w:tcPr>
            <w:tcW w:w="1377" w:type="auto"/>
          </w:tcPr>
          <w:p w14:paraId="237F7891" w14:textId="77777777" w:rsidR="005E738F" w:rsidRDefault="00000000">
            <w:pPr>
              <w:pStyle w:val="TAH"/>
            </w:pPr>
            <w:r>
              <w:t>Cond.</w:t>
            </w:r>
          </w:p>
        </w:tc>
        <w:tc>
          <w:tcPr>
            <w:tcW w:w="1377" w:type="auto"/>
          </w:tcPr>
          <w:p w14:paraId="6C410566" w14:textId="77777777" w:rsidR="005E738F" w:rsidRDefault="00000000">
            <w:pPr>
              <w:pStyle w:val="TAH"/>
            </w:pPr>
            <w:r>
              <w:t>Bitrate</w:t>
            </w:r>
          </w:p>
        </w:tc>
        <w:tc>
          <w:tcPr>
            <w:tcW w:w="1377" w:type="auto"/>
          </w:tcPr>
          <w:p w14:paraId="15791923" w14:textId="77777777" w:rsidR="005E738F" w:rsidRDefault="00000000">
            <w:pPr>
              <w:pStyle w:val="TAH"/>
            </w:pPr>
            <w:r>
              <w:t>DTX</w:t>
            </w:r>
          </w:p>
        </w:tc>
        <w:tc>
          <w:tcPr>
            <w:tcW w:w="1377" w:type="auto"/>
          </w:tcPr>
          <w:p w14:paraId="61C60996" w14:textId="77777777" w:rsidR="005E738F" w:rsidRDefault="00000000">
            <w:pPr>
              <w:pStyle w:val="TAH"/>
            </w:pPr>
            <w:r>
              <w:t>FER</w:t>
            </w:r>
          </w:p>
        </w:tc>
        <w:tc>
          <w:tcPr>
            <w:tcW w:w="1377" w:type="auto"/>
          </w:tcPr>
          <w:p w14:paraId="056AB057" w14:textId="77777777" w:rsidR="005E738F" w:rsidRDefault="00000000">
            <w:pPr>
              <w:pStyle w:val="TAH"/>
            </w:pPr>
            <w:r>
              <w:t>ToR</w:t>
            </w:r>
          </w:p>
        </w:tc>
        <w:tc>
          <w:tcPr>
            <w:tcW w:w="1377" w:type="auto"/>
          </w:tcPr>
          <w:p w14:paraId="68FB9BD8" w14:textId="77777777" w:rsidR="005E738F" w:rsidRDefault="00000000">
            <w:pPr>
              <w:pStyle w:val="TAH"/>
            </w:pPr>
            <w:r>
              <w:t>Status</w:t>
            </w:r>
          </w:p>
        </w:tc>
      </w:tr>
      <w:tr w:rsidR="005E738F" w14:paraId="14F95A54" w14:textId="77777777">
        <w:trPr>
          <w:jc w:val="center"/>
        </w:trPr>
        <w:tc>
          <w:tcPr>
            <w:tcW w:w="1377" w:type="auto"/>
            <w:vMerge w:val="restart"/>
          </w:tcPr>
          <w:p w14:paraId="0A9FD083" w14:textId="77777777" w:rsidR="005E738F" w:rsidRDefault="00000000">
            <w:pPr>
              <w:pStyle w:val="TAC"/>
            </w:pPr>
            <w:r>
              <w:t>a</w:t>
            </w:r>
          </w:p>
        </w:tc>
        <w:tc>
          <w:tcPr>
            <w:tcW w:w="1377" w:type="auto"/>
          </w:tcPr>
          <w:p w14:paraId="300EF660" w14:textId="77777777" w:rsidR="005E738F" w:rsidRDefault="00000000">
            <w:pPr>
              <w:pStyle w:val="TAC"/>
            </w:pPr>
            <w:r>
              <w:t>c25</w:t>
            </w:r>
          </w:p>
        </w:tc>
        <w:tc>
          <w:tcPr>
            <w:tcW w:w="1377" w:type="auto"/>
          </w:tcPr>
          <w:p w14:paraId="490E90F9" w14:textId="77777777" w:rsidR="005E738F" w:rsidRDefault="00000000">
            <w:pPr>
              <w:pStyle w:val="TAC"/>
            </w:pPr>
            <w:r>
              <w:t>13.2</w:t>
            </w:r>
          </w:p>
        </w:tc>
        <w:tc>
          <w:tcPr>
            <w:tcW w:w="1377" w:type="auto"/>
          </w:tcPr>
          <w:p w14:paraId="4EDC80F7" w14:textId="77777777" w:rsidR="005E738F" w:rsidRDefault="00000000">
            <w:pPr>
              <w:pStyle w:val="TAC"/>
            </w:pPr>
            <w:r>
              <w:t>Off</w:t>
            </w:r>
          </w:p>
        </w:tc>
        <w:tc>
          <w:tcPr>
            <w:tcW w:w="1377" w:type="auto"/>
          </w:tcPr>
          <w:p w14:paraId="7C4C5BC5" w14:textId="77777777" w:rsidR="005E738F" w:rsidRDefault="005E738F">
            <w:pPr>
              <w:pStyle w:val="TAC"/>
            </w:pPr>
          </w:p>
        </w:tc>
        <w:tc>
          <w:tcPr>
            <w:tcW w:w="1377" w:type="auto"/>
          </w:tcPr>
          <w:p w14:paraId="18697ED1" w14:textId="77777777" w:rsidR="005E738F" w:rsidRDefault="00000000">
            <w:pPr>
              <w:pStyle w:val="TAC"/>
            </w:pPr>
            <w:r>
              <w:t>NWT c09 OR NWT c15</w:t>
            </w:r>
          </w:p>
        </w:tc>
        <w:tc>
          <w:tcPr>
            <w:tcW w:w="1377" w:type="auto"/>
            <w:shd w:val="clear" w:color="auto" w:fill="ADD8E6"/>
          </w:tcPr>
          <w:p w14:paraId="2232E148" w14:textId="77777777" w:rsidR="005E738F" w:rsidRDefault="00000000">
            <w:pPr>
              <w:pStyle w:val="TAC"/>
            </w:pPr>
            <w:r>
              <w:t>EXCEED</w:t>
            </w:r>
          </w:p>
        </w:tc>
      </w:tr>
      <w:tr w:rsidR="005E738F" w14:paraId="30B6C008" w14:textId="77777777">
        <w:trPr>
          <w:jc w:val="center"/>
        </w:trPr>
        <w:tc>
          <w:tcPr>
            <w:tcW w:w="1377" w:type="auto"/>
            <w:vMerge/>
          </w:tcPr>
          <w:p w14:paraId="3D0B13D2" w14:textId="77777777" w:rsidR="005E738F" w:rsidRDefault="005E738F"/>
        </w:tc>
        <w:tc>
          <w:tcPr>
            <w:tcW w:w="1377" w:type="auto"/>
          </w:tcPr>
          <w:p w14:paraId="6D0427D1" w14:textId="77777777" w:rsidR="005E738F" w:rsidRDefault="00000000">
            <w:pPr>
              <w:pStyle w:val="TAC"/>
            </w:pPr>
            <w:r>
              <w:t>c26</w:t>
            </w:r>
          </w:p>
        </w:tc>
        <w:tc>
          <w:tcPr>
            <w:tcW w:w="1377" w:type="auto"/>
          </w:tcPr>
          <w:p w14:paraId="53787689" w14:textId="77777777" w:rsidR="005E738F" w:rsidRDefault="00000000">
            <w:pPr>
              <w:pStyle w:val="TAC"/>
            </w:pPr>
            <w:r>
              <w:t>16.4</w:t>
            </w:r>
          </w:p>
        </w:tc>
        <w:tc>
          <w:tcPr>
            <w:tcW w:w="1377" w:type="auto"/>
          </w:tcPr>
          <w:p w14:paraId="4F68381D" w14:textId="77777777" w:rsidR="005E738F" w:rsidRDefault="00000000">
            <w:pPr>
              <w:pStyle w:val="TAC"/>
            </w:pPr>
            <w:r>
              <w:t>Off</w:t>
            </w:r>
          </w:p>
        </w:tc>
        <w:tc>
          <w:tcPr>
            <w:tcW w:w="1377" w:type="auto"/>
          </w:tcPr>
          <w:p w14:paraId="6C3DA246" w14:textId="77777777" w:rsidR="005E738F" w:rsidRDefault="005E738F">
            <w:pPr>
              <w:pStyle w:val="TAC"/>
            </w:pPr>
          </w:p>
        </w:tc>
        <w:tc>
          <w:tcPr>
            <w:tcW w:w="1377" w:type="auto"/>
          </w:tcPr>
          <w:p w14:paraId="13874D4C" w14:textId="77777777" w:rsidR="005E738F" w:rsidRDefault="00000000">
            <w:pPr>
              <w:pStyle w:val="TAC"/>
            </w:pPr>
            <w:r>
              <w:t>NWT c10 OR NWT c15</w:t>
            </w:r>
          </w:p>
        </w:tc>
        <w:tc>
          <w:tcPr>
            <w:tcW w:w="1377" w:type="auto"/>
            <w:shd w:val="clear" w:color="auto" w:fill="ADD8E6"/>
          </w:tcPr>
          <w:p w14:paraId="48AD0572" w14:textId="77777777" w:rsidR="005E738F" w:rsidRDefault="00000000">
            <w:pPr>
              <w:pStyle w:val="TAC"/>
            </w:pPr>
            <w:r>
              <w:t>EXCEED</w:t>
            </w:r>
          </w:p>
        </w:tc>
      </w:tr>
      <w:tr w:rsidR="005E738F" w14:paraId="47203117" w14:textId="77777777">
        <w:trPr>
          <w:jc w:val="center"/>
        </w:trPr>
        <w:tc>
          <w:tcPr>
            <w:tcW w:w="1377" w:type="auto"/>
            <w:vMerge/>
          </w:tcPr>
          <w:p w14:paraId="6DF1AFAC" w14:textId="77777777" w:rsidR="005E738F" w:rsidRDefault="005E738F"/>
        </w:tc>
        <w:tc>
          <w:tcPr>
            <w:tcW w:w="1377" w:type="auto"/>
          </w:tcPr>
          <w:p w14:paraId="6BED3F3C" w14:textId="77777777" w:rsidR="005E738F" w:rsidRDefault="00000000">
            <w:pPr>
              <w:pStyle w:val="TAC"/>
            </w:pPr>
            <w:r>
              <w:t>c27</w:t>
            </w:r>
          </w:p>
        </w:tc>
        <w:tc>
          <w:tcPr>
            <w:tcW w:w="1377" w:type="auto"/>
          </w:tcPr>
          <w:p w14:paraId="079FD46A" w14:textId="77777777" w:rsidR="005E738F" w:rsidRDefault="00000000">
            <w:pPr>
              <w:pStyle w:val="TAC"/>
            </w:pPr>
            <w:r>
              <w:t>24.4</w:t>
            </w:r>
          </w:p>
        </w:tc>
        <w:tc>
          <w:tcPr>
            <w:tcW w:w="1377" w:type="auto"/>
          </w:tcPr>
          <w:p w14:paraId="19A4A47A" w14:textId="77777777" w:rsidR="005E738F" w:rsidRDefault="00000000">
            <w:pPr>
              <w:pStyle w:val="TAC"/>
            </w:pPr>
            <w:r>
              <w:t>Off</w:t>
            </w:r>
          </w:p>
        </w:tc>
        <w:tc>
          <w:tcPr>
            <w:tcW w:w="1377" w:type="auto"/>
          </w:tcPr>
          <w:p w14:paraId="5C46981D" w14:textId="77777777" w:rsidR="005E738F" w:rsidRDefault="005E738F">
            <w:pPr>
              <w:pStyle w:val="TAC"/>
            </w:pPr>
          </w:p>
        </w:tc>
        <w:tc>
          <w:tcPr>
            <w:tcW w:w="1377" w:type="auto"/>
          </w:tcPr>
          <w:p w14:paraId="1B46686E" w14:textId="77777777" w:rsidR="005E738F" w:rsidRDefault="00000000">
            <w:pPr>
              <w:pStyle w:val="TAC"/>
            </w:pPr>
            <w:r>
              <w:t>NWT c11 OR NWT c16</w:t>
            </w:r>
          </w:p>
        </w:tc>
        <w:tc>
          <w:tcPr>
            <w:tcW w:w="1377" w:type="auto"/>
            <w:shd w:val="clear" w:color="auto" w:fill="ADD8E6"/>
          </w:tcPr>
          <w:p w14:paraId="7720F9E8" w14:textId="77777777" w:rsidR="005E738F" w:rsidRDefault="00000000">
            <w:pPr>
              <w:pStyle w:val="TAC"/>
            </w:pPr>
            <w:r>
              <w:t>EXCEED</w:t>
            </w:r>
          </w:p>
        </w:tc>
      </w:tr>
      <w:tr w:rsidR="005E738F" w14:paraId="7C56AEF9" w14:textId="77777777">
        <w:trPr>
          <w:jc w:val="center"/>
        </w:trPr>
        <w:tc>
          <w:tcPr>
            <w:tcW w:w="1377" w:type="auto"/>
            <w:vMerge/>
          </w:tcPr>
          <w:p w14:paraId="39082A47" w14:textId="77777777" w:rsidR="005E738F" w:rsidRDefault="005E738F"/>
        </w:tc>
        <w:tc>
          <w:tcPr>
            <w:tcW w:w="1377" w:type="auto"/>
          </w:tcPr>
          <w:p w14:paraId="094AC75A" w14:textId="77777777" w:rsidR="005E738F" w:rsidRDefault="00000000">
            <w:pPr>
              <w:pStyle w:val="TAC"/>
            </w:pPr>
            <w:r>
              <w:t>c28</w:t>
            </w:r>
          </w:p>
        </w:tc>
        <w:tc>
          <w:tcPr>
            <w:tcW w:w="1377" w:type="auto"/>
          </w:tcPr>
          <w:p w14:paraId="14CE8E35" w14:textId="77777777" w:rsidR="005E738F" w:rsidRDefault="00000000">
            <w:pPr>
              <w:pStyle w:val="TAC"/>
            </w:pPr>
            <w:r>
              <w:t>32</w:t>
            </w:r>
          </w:p>
        </w:tc>
        <w:tc>
          <w:tcPr>
            <w:tcW w:w="1377" w:type="auto"/>
          </w:tcPr>
          <w:p w14:paraId="533237CE" w14:textId="77777777" w:rsidR="005E738F" w:rsidRDefault="00000000">
            <w:pPr>
              <w:pStyle w:val="TAC"/>
            </w:pPr>
            <w:r>
              <w:t>Off</w:t>
            </w:r>
          </w:p>
        </w:tc>
        <w:tc>
          <w:tcPr>
            <w:tcW w:w="1377" w:type="auto"/>
          </w:tcPr>
          <w:p w14:paraId="4893CEA6" w14:textId="77777777" w:rsidR="005E738F" w:rsidRDefault="005E738F">
            <w:pPr>
              <w:pStyle w:val="TAC"/>
            </w:pPr>
          </w:p>
        </w:tc>
        <w:tc>
          <w:tcPr>
            <w:tcW w:w="1377" w:type="auto"/>
          </w:tcPr>
          <w:p w14:paraId="696B96F6" w14:textId="77777777" w:rsidR="005E738F" w:rsidRDefault="00000000">
            <w:pPr>
              <w:pStyle w:val="TAC"/>
            </w:pPr>
            <w:r>
              <w:t>NWT c12 OR NWT c17</w:t>
            </w:r>
          </w:p>
        </w:tc>
        <w:tc>
          <w:tcPr>
            <w:tcW w:w="1377" w:type="auto"/>
            <w:shd w:val="clear" w:color="auto" w:fill="ADD8E6"/>
          </w:tcPr>
          <w:p w14:paraId="5F8B4158" w14:textId="77777777" w:rsidR="005E738F" w:rsidRDefault="00000000">
            <w:pPr>
              <w:pStyle w:val="TAC"/>
            </w:pPr>
            <w:r>
              <w:t>EXCEED</w:t>
            </w:r>
          </w:p>
        </w:tc>
      </w:tr>
      <w:tr w:rsidR="005E738F" w14:paraId="26E1ECBA" w14:textId="77777777">
        <w:trPr>
          <w:jc w:val="center"/>
        </w:trPr>
        <w:tc>
          <w:tcPr>
            <w:tcW w:w="1377" w:type="auto"/>
            <w:vMerge/>
          </w:tcPr>
          <w:p w14:paraId="248376C7" w14:textId="77777777" w:rsidR="005E738F" w:rsidRDefault="005E738F"/>
        </w:tc>
        <w:tc>
          <w:tcPr>
            <w:tcW w:w="1377" w:type="auto"/>
          </w:tcPr>
          <w:p w14:paraId="62706E8E" w14:textId="77777777" w:rsidR="005E738F" w:rsidRDefault="00000000">
            <w:pPr>
              <w:pStyle w:val="TAC"/>
            </w:pPr>
            <w:r>
              <w:t>c29</w:t>
            </w:r>
          </w:p>
        </w:tc>
        <w:tc>
          <w:tcPr>
            <w:tcW w:w="1377" w:type="auto"/>
          </w:tcPr>
          <w:p w14:paraId="0E4E3B9E" w14:textId="77777777" w:rsidR="005E738F" w:rsidRDefault="00000000">
            <w:pPr>
              <w:pStyle w:val="TAC"/>
            </w:pPr>
            <w:r>
              <w:t>48</w:t>
            </w:r>
          </w:p>
        </w:tc>
        <w:tc>
          <w:tcPr>
            <w:tcW w:w="1377" w:type="auto"/>
          </w:tcPr>
          <w:p w14:paraId="6A51E3CE" w14:textId="77777777" w:rsidR="005E738F" w:rsidRDefault="00000000">
            <w:pPr>
              <w:pStyle w:val="TAC"/>
            </w:pPr>
            <w:r>
              <w:t>Off</w:t>
            </w:r>
          </w:p>
        </w:tc>
        <w:tc>
          <w:tcPr>
            <w:tcW w:w="1377" w:type="auto"/>
          </w:tcPr>
          <w:p w14:paraId="629D33A5" w14:textId="77777777" w:rsidR="005E738F" w:rsidRDefault="005E738F">
            <w:pPr>
              <w:pStyle w:val="TAC"/>
            </w:pPr>
          </w:p>
        </w:tc>
        <w:tc>
          <w:tcPr>
            <w:tcW w:w="1377" w:type="auto"/>
          </w:tcPr>
          <w:p w14:paraId="43D32AAA" w14:textId="77777777" w:rsidR="005E738F" w:rsidRDefault="00000000">
            <w:pPr>
              <w:pStyle w:val="TAC"/>
            </w:pPr>
            <w:r>
              <w:t>NWT c13 OR NWT c18</w:t>
            </w:r>
          </w:p>
        </w:tc>
        <w:tc>
          <w:tcPr>
            <w:tcW w:w="1377" w:type="auto"/>
          </w:tcPr>
          <w:p w14:paraId="1718A0EA" w14:textId="77777777" w:rsidR="005E738F" w:rsidRDefault="00000000">
            <w:pPr>
              <w:pStyle w:val="TAC"/>
            </w:pPr>
            <w:r>
              <w:t>PASS</w:t>
            </w:r>
          </w:p>
        </w:tc>
      </w:tr>
      <w:tr w:rsidR="005E738F" w14:paraId="65EAD42B" w14:textId="77777777">
        <w:trPr>
          <w:jc w:val="center"/>
        </w:trPr>
        <w:tc>
          <w:tcPr>
            <w:tcW w:w="1377" w:type="auto"/>
            <w:vMerge/>
          </w:tcPr>
          <w:p w14:paraId="44436C7E" w14:textId="77777777" w:rsidR="005E738F" w:rsidRDefault="005E738F"/>
        </w:tc>
        <w:tc>
          <w:tcPr>
            <w:tcW w:w="1377" w:type="auto"/>
          </w:tcPr>
          <w:p w14:paraId="69A5FE34" w14:textId="77777777" w:rsidR="005E738F" w:rsidRDefault="00000000">
            <w:pPr>
              <w:pStyle w:val="TAC"/>
            </w:pPr>
            <w:r>
              <w:t>c30</w:t>
            </w:r>
          </w:p>
        </w:tc>
        <w:tc>
          <w:tcPr>
            <w:tcW w:w="1377" w:type="auto"/>
          </w:tcPr>
          <w:p w14:paraId="20160854" w14:textId="77777777" w:rsidR="005E738F" w:rsidRDefault="00000000">
            <w:pPr>
              <w:pStyle w:val="TAC"/>
            </w:pPr>
            <w:r>
              <w:t>64</w:t>
            </w:r>
          </w:p>
        </w:tc>
        <w:tc>
          <w:tcPr>
            <w:tcW w:w="1377" w:type="auto"/>
          </w:tcPr>
          <w:p w14:paraId="084A4687" w14:textId="77777777" w:rsidR="005E738F" w:rsidRDefault="00000000">
            <w:pPr>
              <w:pStyle w:val="TAC"/>
            </w:pPr>
            <w:r>
              <w:t>Off</w:t>
            </w:r>
          </w:p>
        </w:tc>
        <w:tc>
          <w:tcPr>
            <w:tcW w:w="1377" w:type="auto"/>
          </w:tcPr>
          <w:p w14:paraId="24804B83" w14:textId="77777777" w:rsidR="005E738F" w:rsidRDefault="005E738F">
            <w:pPr>
              <w:pStyle w:val="TAC"/>
            </w:pPr>
          </w:p>
        </w:tc>
        <w:tc>
          <w:tcPr>
            <w:tcW w:w="1377" w:type="auto"/>
          </w:tcPr>
          <w:p w14:paraId="68DDA958" w14:textId="77777777" w:rsidR="005E738F" w:rsidRDefault="00000000">
            <w:pPr>
              <w:pStyle w:val="TAC"/>
            </w:pPr>
            <w:r>
              <w:t>NWT c14 OR NWT c19</w:t>
            </w:r>
          </w:p>
        </w:tc>
        <w:tc>
          <w:tcPr>
            <w:tcW w:w="1377" w:type="auto"/>
          </w:tcPr>
          <w:p w14:paraId="1AB67D1F" w14:textId="77777777" w:rsidR="005E738F" w:rsidRDefault="00000000">
            <w:pPr>
              <w:pStyle w:val="TAC"/>
            </w:pPr>
            <w:r>
              <w:t>PASS</w:t>
            </w:r>
          </w:p>
        </w:tc>
      </w:tr>
      <w:tr w:rsidR="005E738F" w14:paraId="7E6533C1" w14:textId="77777777">
        <w:trPr>
          <w:jc w:val="center"/>
        </w:trPr>
        <w:tc>
          <w:tcPr>
            <w:tcW w:w="1377" w:type="auto"/>
            <w:vMerge/>
          </w:tcPr>
          <w:p w14:paraId="7CDA6184" w14:textId="77777777" w:rsidR="005E738F" w:rsidRDefault="005E738F"/>
        </w:tc>
        <w:tc>
          <w:tcPr>
            <w:tcW w:w="1377" w:type="auto"/>
          </w:tcPr>
          <w:p w14:paraId="60DBF45F" w14:textId="77777777" w:rsidR="005E738F" w:rsidRDefault="00000000">
            <w:pPr>
              <w:pStyle w:val="TAC"/>
            </w:pPr>
            <w:r>
              <w:t>c31</w:t>
            </w:r>
          </w:p>
        </w:tc>
        <w:tc>
          <w:tcPr>
            <w:tcW w:w="1377" w:type="auto"/>
          </w:tcPr>
          <w:p w14:paraId="713ABE3F" w14:textId="77777777" w:rsidR="005E738F" w:rsidRDefault="00000000">
            <w:pPr>
              <w:pStyle w:val="TAC"/>
            </w:pPr>
            <w:r>
              <w:t>80</w:t>
            </w:r>
          </w:p>
        </w:tc>
        <w:tc>
          <w:tcPr>
            <w:tcW w:w="1377" w:type="auto"/>
          </w:tcPr>
          <w:p w14:paraId="75A159A4" w14:textId="77777777" w:rsidR="005E738F" w:rsidRDefault="00000000">
            <w:pPr>
              <w:pStyle w:val="TAC"/>
            </w:pPr>
            <w:r>
              <w:t>Off</w:t>
            </w:r>
          </w:p>
        </w:tc>
        <w:tc>
          <w:tcPr>
            <w:tcW w:w="1377" w:type="auto"/>
          </w:tcPr>
          <w:p w14:paraId="49F8D201" w14:textId="77777777" w:rsidR="005E738F" w:rsidRDefault="005E738F">
            <w:pPr>
              <w:pStyle w:val="TAC"/>
            </w:pPr>
          </w:p>
        </w:tc>
        <w:tc>
          <w:tcPr>
            <w:tcW w:w="1377" w:type="auto"/>
          </w:tcPr>
          <w:p w14:paraId="699D39B7" w14:textId="77777777" w:rsidR="005E738F" w:rsidRDefault="00000000">
            <w:pPr>
              <w:pStyle w:val="TAC"/>
            </w:pPr>
            <w:r>
              <w:t>NWT c14 OR NWT c19</w:t>
            </w:r>
          </w:p>
        </w:tc>
        <w:tc>
          <w:tcPr>
            <w:tcW w:w="1377" w:type="auto"/>
          </w:tcPr>
          <w:p w14:paraId="4FBC1B03" w14:textId="77777777" w:rsidR="005E738F" w:rsidRDefault="00000000">
            <w:pPr>
              <w:pStyle w:val="TAC"/>
            </w:pPr>
            <w:r>
              <w:t>PASS</w:t>
            </w:r>
          </w:p>
        </w:tc>
      </w:tr>
      <w:tr w:rsidR="005E738F" w14:paraId="065878B0" w14:textId="77777777">
        <w:trPr>
          <w:jc w:val="center"/>
        </w:trPr>
        <w:tc>
          <w:tcPr>
            <w:tcW w:w="1377" w:type="auto"/>
            <w:vMerge/>
          </w:tcPr>
          <w:p w14:paraId="0B7F6203" w14:textId="77777777" w:rsidR="005E738F" w:rsidRDefault="005E738F"/>
        </w:tc>
        <w:tc>
          <w:tcPr>
            <w:tcW w:w="1377" w:type="auto"/>
          </w:tcPr>
          <w:p w14:paraId="30DFB9F9" w14:textId="77777777" w:rsidR="005E738F" w:rsidRDefault="00000000">
            <w:pPr>
              <w:pStyle w:val="TAC"/>
            </w:pPr>
            <w:r>
              <w:t>c32</w:t>
            </w:r>
          </w:p>
        </w:tc>
        <w:tc>
          <w:tcPr>
            <w:tcW w:w="1377" w:type="auto"/>
          </w:tcPr>
          <w:p w14:paraId="11EE57BB" w14:textId="77777777" w:rsidR="005E738F" w:rsidRDefault="00000000">
            <w:pPr>
              <w:pStyle w:val="TAC"/>
            </w:pPr>
            <w:r>
              <w:t>13.2</w:t>
            </w:r>
          </w:p>
        </w:tc>
        <w:tc>
          <w:tcPr>
            <w:tcW w:w="1377" w:type="auto"/>
          </w:tcPr>
          <w:p w14:paraId="7FA86557" w14:textId="77777777" w:rsidR="005E738F" w:rsidRDefault="00000000">
            <w:pPr>
              <w:pStyle w:val="TAC"/>
            </w:pPr>
            <w:r>
              <w:t>Off</w:t>
            </w:r>
          </w:p>
        </w:tc>
        <w:tc>
          <w:tcPr>
            <w:tcW w:w="1377" w:type="auto"/>
          </w:tcPr>
          <w:p w14:paraId="7A44B496" w14:textId="77777777" w:rsidR="005E738F" w:rsidRDefault="00000000">
            <w:pPr>
              <w:pStyle w:val="TAC"/>
            </w:pPr>
            <w:r>
              <w:t>5%</w:t>
            </w:r>
          </w:p>
        </w:tc>
        <w:tc>
          <w:tcPr>
            <w:tcW w:w="1377" w:type="auto"/>
          </w:tcPr>
          <w:p w14:paraId="38D0D39B" w14:textId="77777777" w:rsidR="005E738F" w:rsidRDefault="00000000">
            <w:pPr>
              <w:pStyle w:val="TAC"/>
            </w:pPr>
            <w:r>
              <w:t>NWT c20</w:t>
            </w:r>
          </w:p>
        </w:tc>
        <w:tc>
          <w:tcPr>
            <w:tcW w:w="1377" w:type="auto"/>
            <w:shd w:val="clear" w:color="auto" w:fill="ADD8E6"/>
          </w:tcPr>
          <w:p w14:paraId="3E52B78D" w14:textId="77777777" w:rsidR="005E738F" w:rsidRDefault="00000000">
            <w:pPr>
              <w:pStyle w:val="TAC"/>
            </w:pPr>
            <w:r>
              <w:t>EXCEED</w:t>
            </w:r>
          </w:p>
        </w:tc>
      </w:tr>
      <w:tr w:rsidR="005E738F" w14:paraId="5F8DEF69" w14:textId="77777777">
        <w:trPr>
          <w:jc w:val="center"/>
        </w:trPr>
        <w:tc>
          <w:tcPr>
            <w:tcW w:w="1377" w:type="auto"/>
            <w:vMerge/>
          </w:tcPr>
          <w:p w14:paraId="0B1AB0F6" w14:textId="77777777" w:rsidR="005E738F" w:rsidRDefault="005E738F"/>
        </w:tc>
        <w:tc>
          <w:tcPr>
            <w:tcW w:w="1377" w:type="auto"/>
          </w:tcPr>
          <w:p w14:paraId="1A03899D" w14:textId="77777777" w:rsidR="005E738F" w:rsidRDefault="00000000">
            <w:pPr>
              <w:pStyle w:val="TAC"/>
            </w:pPr>
            <w:r>
              <w:t>c33</w:t>
            </w:r>
          </w:p>
        </w:tc>
        <w:tc>
          <w:tcPr>
            <w:tcW w:w="1377" w:type="auto"/>
          </w:tcPr>
          <w:p w14:paraId="14C30103" w14:textId="77777777" w:rsidR="005E738F" w:rsidRDefault="00000000">
            <w:pPr>
              <w:pStyle w:val="TAC"/>
            </w:pPr>
            <w:r>
              <w:t>16.4</w:t>
            </w:r>
          </w:p>
        </w:tc>
        <w:tc>
          <w:tcPr>
            <w:tcW w:w="1377" w:type="auto"/>
          </w:tcPr>
          <w:p w14:paraId="180A93AE" w14:textId="77777777" w:rsidR="005E738F" w:rsidRDefault="00000000">
            <w:pPr>
              <w:pStyle w:val="TAC"/>
            </w:pPr>
            <w:r>
              <w:t>Off</w:t>
            </w:r>
          </w:p>
        </w:tc>
        <w:tc>
          <w:tcPr>
            <w:tcW w:w="1377" w:type="auto"/>
          </w:tcPr>
          <w:p w14:paraId="68D0278A" w14:textId="77777777" w:rsidR="005E738F" w:rsidRDefault="00000000">
            <w:pPr>
              <w:pStyle w:val="TAC"/>
            </w:pPr>
            <w:r>
              <w:t>5%</w:t>
            </w:r>
          </w:p>
        </w:tc>
        <w:tc>
          <w:tcPr>
            <w:tcW w:w="1377" w:type="auto"/>
          </w:tcPr>
          <w:p w14:paraId="1489D538" w14:textId="77777777" w:rsidR="005E738F" w:rsidRDefault="00000000">
            <w:pPr>
              <w:pStyle w:val="TAC"/>
            </w:pPr>
            <w:r>
              <w:t>NWT c21</w:t>
            </w:r>
          </w:p>
        </w:tc>
        <w:tc>
          <w:tcPr>
            <w:tcW w:w="1377" w:type="auto"/>
            <w:shd w:val="clear" w:color="auto" w:fill="ADD8E6"/>
          </w:tcPr>
          <w:p w14:paraId="06C57108" w14:textId="77777777" w:rsidR="005E738F" w:rsidRDefault="00000000">
            <w:pPr>
              <w:pStyle w:val="TAC"/>
            </w:pPr>
            <w:r>
              <w:t>EXCEED</w:t>
            </w:r>
          </w:p>
        </w:tc>
      </w:tr>
      <w:tr w:rsidR="005E738F" w14:paraId="3B81F1C6" w14:textId="77777777">
        <w:trPr>
          <w:jc w:val="center"/>
        </w:trPr>
        <w:tc>
          <w:tcPr>
            <w:tcW w:w="1377" w:type="auto"/>
            <w:vMerge/>
          </w:tcPr>
          <w:p w14:paraId="63266F20" w14:textId="77777777" w:rsidR="005E738F" w:rsidRDefault="005E738F"/>
        </w:tc>
        <w:tc>
          <w:tcPr>
            <w:tcW w:w="1377" w:type="auto"/>
          </w:tcPr>
          <w:p w14:paraId="5482129D" w14:textId="77777777" w:rsidR="005E738F" w:rsidRDefault="00000000">
            <w:pPr>
              <w:pStyle w:val="TAC"/>
            </w:pPr>
            <w:r>
              <w:t>c34</w:t>
            </w:r>
          </w:p>
        </w:tc>
        <w:tc>
          <w:tcPr>
            <w:tcW w:w="1377" w:type="auto"/>
          </w:tcPr>
          <w:p w14:paraId="1D10F1C5" w14:textId="77777777" w:rsidR="005E738F" w:rsidRDefault="00000000">
            <w:pPr>
              <w:pStyle w:val="TAC"/>
            </w:pPr>
            <w:r>
              <w:t>24.4</w:t>
            </w:r>
          </w:p>
        </w:tc>
        <w:tc>
          <w:tcPr>
            <w:tcW w:w="1377" w:type="auto"/>
          </w:tcPr>
          <w:p w14:paraId="2E17D926" w14:textId="77777777" w:rsidR="005E738F" w:rsidRDefault="00000000">
            <w:pPr>
              <w:pStyle w:val="TAC"/>
            </w:pPr>
            <w:r>
              <w:t>Off</w:t>
            </w:r>
          </w:p>
        </w:tc>
        <w:tc>
          <w:tcPr>
            <w:tcW w:w="1377" w:type="auto"/>
          </w:tcPr>
          <w:p w14:paraId="63F264B0" w14:textId="77777777" w:rsidR="005E738F" w:rsidRDefault="00000000">
            <w:pPr>
              <w:pStyle w:val="TAC"/>
            </w:pPr>
            <w:r>
              <w:t>5%</w:t>
            </w:r>
          </w:p>
        </w:tc>
        <w:tc>
          <w:tcPr>
            <w:tcW w:w="1377" w:type="auto"/>
          </w:tcPr>
          <w:p w14:paraId="650DA4A1" w14:textId="77777777" w:rsidR="005E738F" w:rsidRDefault="00000000">
            <w:pPr>
              <w:pStyle w:val="TAC"/>
            </w:pPr>
            <w:r>
              <w:t>NWT c22</w:t>
            </w:r>
          </w:p>
        </w:tc>
        <w:tc>
          <w:tcPr>
            <w:tcW w:w="1377" w:type="auto"/>
            <w:shd w:val="clear" w:color="auto" w:fill="ADD8E6"/>
          </w:tcPr>
          <w:p w14:paraId="57719585" w14:textId="77777777" w:rsidR="005E738F" w:rsidRDefault="00000000">
            <w:pPr>
              <w:pStyle w:val="TAC"/>
            </w:pPr>
            <w:r>
              <w:t>EXCEED</w:t>
            </w:r>
          </w:p>
        </w:tc>
      </w:tr>
      <w:tr w:rsidR="005E738F" w14:paraId="42FDA79D" w14:textId="77777777">
        <w:trPr>
          <w:jc w:val="center"/>
        </w:trPr>
        <w:tc>
          <w:tcPr>
            <w:tcW w:w="1377" w:type="auto"/>
            <w:vMerge/>
          </w:tcPr>
          <w:p w14:paraId="03250656" w14:textId="77777777" w:rsidR="005E738F" w:rsidRDefault="005E738F"/>
        </w:tc>
        <w:tc>
          <w:tcPr>
            <w:tcW w:w="1377" w:type="auto"/>
          </w:tcPr>
          <w:p w14:paraId="3E70B6B5" w14:textId="77777777" w:rsidR="005E738F" w:rsidRDefault="00000000">
            <w:pPr>
              <w:pStyle w:val="TAC"/>
            </w:pPr>
            <w:r>
              <w:t>c35</w:t>
            </w:r>
          </w:p>
        </w:tc>
        <w:tc>
          <w:tcPr>
            <w:tcW w:w="1377" w:type="auto"/>
          </w:tcPr>
          <w:p w14:paraId="051E10B5" w14:textId="77777777" w:rsidR="005E738F" w:rsidRDefault="00000000">
            <w:pPr>
              <w:pStyle w:val="TAC"/>
            </w:pPr>
            <w:r>
              <w:t>48</w:t>
            </w:r>
          </w:p>
        </w:tc>
        <w:tc>
          <w:tcPr>
            <w:tcW w:w="1377" w:type="auto"/>
          </w:tcPr>
          <w:p w14:paraId="6D7396CA" w14:textId="77777777" w:rsidR="005E738F" w:rsidRDefault="00000000">
            <w:pPr>
              <w:pStyle w:val="TAC"/>
            </w:pPr>
            <w:r>
              <w:t>Off</w:t>
            </w:r>
          </w:p>
        </w:tc>
        <w:tc>
          <w:tcPr>
            <w:tcW w:w="1377" w:type="auto"/>
          </w:tcPr>
          <w:p w14:paraId="066CB594" w14:textId="77777777" w:rsidR="005E738F" w:rsidRDefault="00000000">
            <w:pPr>
              <w:pStyle w:val="TAC"/>
            </w:pPr>
            <w:r>
              <w:t>5%</w:t>
            </w:r>
          </w:p>
        </w:tc>
        <w:tc>
          <w:tcPr>
            <w:tcW w:w="1377" w:type="auto"/>
          </w:tcPr>
          <w:p w14:paraId="137E9B5A" w14:textId="77777777" w:rsidR="005E738F" w:rsidRDefault="00000000">
            <w:pPr>
              <w:pStyle w:val="TAC"/>
            </w:pPr>
            <w:r>
              <w:t>NWT c23</w:t>
            </w:r>
          </w:p>
        </w:tc>
        <w:tc>
          <w:tcPr>
            <w:tcW w:w="1377" w:type="auto"/>
            <w:shd w:val="clear" w:color="auto" w:fill="ADD8E6"/>
          </w:tcPr>
          <w:p w14:paraId="7B1A8217" w14:textId="77777777" w:rsidR="005E738F" w:rsidRDefault="00000000">
            <w:pPr>
              <w:pStyle w:val="TAC"/>
            </w:pPr>
            <w:r>
              <w:t>EXCEED</w:t>
            </w:r>
          </w:p>
        </w:tc>
      </w:tr>
      <w:tr w:rsidR="005E738F" w14:paraId="5946CA84" w14:textId="77777777">
        <w:trPr>
          <w:jc w:val="center"/>
        </w:trPr>
        <w:tc>
          <w:tcPr>
            <w:tcW w:w="1377" w:type="auto"/>
            <w:vMerge/>
          </w:tcPr>
          <w:p w14:paraId="1814043C" w14:textId="77777777" w:rsidR="005E738F" w:rsidRDefault="005E738F"/>
        </w:tc>
        <w:tc>
          <w:tcPr>
            <w:tcW w:w="1377" w:type="auto"/>
          </w:tcPr>
          <w:p w14:paraId="52F32F3D" w14:textId="77777777" w:rsidR="005E738F" w:rsidRDefault="00000000">
            <w:pPr>
              <w:pStyle w:val="TAC"/>
            </w:pPr>
            <w:r>
              <w:t>c36</w:t>
            </w:r>
          </w:p>
        </w:tc>
        <w:tc>
          <w:tcPr>
            <w:tcW w:w="1377" w:type="auto"/>
          </w:tcPr>
          <w:p w14:paraId="56680EE6" w14:textId="77777777" w:rsidR="005E738F" w:rsidRDefault="00000000">
            <w:pPr>
              <w:pStyle w:val="TAC"/>
            </w:pPr>
            <w:r>
              <w:t>64</w:t>
            </w:r>
          </w:p>
        </w:tc>
        <w:tc>
          <w:tcPr>
            <w:tcW w:w="1377" w:type="auto"/>
          </w:tcPr>
          <w:p w14:paraId="7110824A" w14:textId="77777777" w:rsidR="005E738F" w:rsidRDefault="00000000">
            <w:pPr>
              <w:pStyle w:val="TAC"/>
            </w:pPr>
            <w:r>
              <w:t>Off</w:t>
            </w:r>
          </w:p>
        </w:tc>
        <w:tc>
          <w:tcPr>
            <w:tcW w:w="1377" w:type="auto"/>
          </w:tcPr>
          <w:p w14:paraId="216350F0" w14:textId="77777777" w:rsidR="005E738F" w:rsidRDefault="00000000">
            <w:pPr>
              <w:pStyle w:val="TAC"/>
            </w:pPr>
            <w:r>
              <w:t>5%</w:t>
            </w:r>
          </w:p>
        </w:tc>
        <w:tc>
          <w:tcPr>
            <w:tcW w:w="1377" w:type="auto"/>
          </w:tcPr>
          <w:p w14:paraId="7A24CAFF" w14:textId="77777777" w:rsidR="005E738F" w:rsidRDefault="00000000">
            <w:pPr>
              <w:pStyle w:val="TAC"/>
            </w:pPr>
            <w:r>
              <w:t>NWT c24</w:t>
            </w:r>
          </w:p>
        </w:tc>
        <w:tc>
          <w:tcPr>
            <w:tcW w:w="1377" w:type="auto"/>
          </w:tcPr>
          <w:p w14:paraId="708C813C" w14:textId="77777777" w:rsidR="005E738F" w:rsidRDefault="00000000">
            <w:pPr>
              <w:pStyle w:val="TAC"/>
            </w:pPr>
            <w:r>
              <w:t>PASS</w:t>
            </w:r>
          </w:p>
        </w:tc>
      </w:tr>
      <w:tr w:rsidR="005E738F" w14:paraId="5A9CB0D3" w14:textId="77777777">
        <w:trPr>
          <w:jc w:val="center"/>
        </w:trPr>
        <w:tc>
          <w:tcPr>
            <w:tcW w:w="1377" w:type="auto"/>
            <w:vMerge w:val="restart"/>
          </w:tcPr>
          <w:p w14:paraId="0BD3FD34" w14:textId="77777777" w:rsidR="005E738F" w:rsidRDefault="00000000">
            <w:pPr>
              <w:pStyle w:val="TAC"/>
            </w:pPr>
            <w:r>
              <w:t>b</w:t>
            </w:r>
          </w:p>
        </w:tc>
        <w:tc>
          <w:tcPr>
            <w:tcW w:w="1377" w:type="auto"/>
          </w:tcPr>
          <w:p w14:paraId="5EA55FCC" w14:textId="77777777" w:rsidR="005E738F" w:rsidRDefault="00000000">
            <w:pPr>
              <w:pStyle w:val="TAC"/>
            </w:pPr>
            <w:r>
              <w:t>c25</w:t>
            </w:r>
          </w:p>
        </w:tc>
        <w:tc>
          <w:tcPr>
            <w:tcW w:w="1377" w:type="auto"/>
          </w:tcPr>
          <w:p w14:paraId="0958FFE3" w14:textId="77777777" w:rsidR="005E738F" w:rsidRDefault="00000000">
            <w:pPr>
              <w:pStyle w:val="TAC"/>
            </w:pPr>
            <w:r>
              <w:t>13.2</w:t>
            </w:r>
          </w:p>
        </w:tc>
        <w:tc>
          <w:tcPr>
            <w:tcW w:w="1377" w:type="auto"/>
          </w:tcPr>
          <w:p w14:paraId="365D54B9" w14:textId="77777777" w:rsidR="005E738F" w:rsidRDefault="00000000">
            <w:pPr>
              <w:pStyle w:val="TAC"/>
            </w:pPr>
            <w:r>
              <w:t>Off</w:t>
            </w:r>
          </w:p>
        </w:tc>
        <w:tc>
          <w:tcPr>
            <w:tcW w:w="1377" w:type="auto"/>
          </w:tcPr>
          <w:p w14:paraId="35880BF5" w14:textId="77777777" w:rsidR="005E738F" w:rsidRDefault="005E738F">
            <w:pPr>
              <w:pStyle w:val="TAC"/>
            </w:pPr>
          </w:p>
        </w:tc>
        <w:tc>
          <w:tcPr>
            <w:tcW w:w="1377" w:type="auto"/>
          </w:tcPr>
          <w:p w14:paraId="3F3F8C2C" w14:textId="77777777" w:rsidR="005E738F" w:rsidRDefault="00000000">
            <w:pPr>
              <w:pStyle w:val="TAC"/>
            </w:pPr>
            <w:r>
              <w:t>NWT c09 OR NWT c15</w:t>
            </w:r>
          </w:p>
        </w:tc>
        <w:tc>
          <w:tcPr>
            <w:tcW w:w="1377" w:type="auto"/>
            <w:shd w:val="clear" w:color="auto" w:fill="ADD8E6"/>
          </w:tcPr>
          <w:p w14:paraId="03F1497B" w14:textId="77777777" w:rsidR="005E738F" w:rsidRDefault="00000000">
            <w:pPr>
              <w:pStyle w:val="TAC"/>
            </w:pPr>
            <w:r>
              <w:t>EXCEED</w:t>
            </w:r>
          </w:p>
        </w:tc>
      </w:tr>
      <w:tr w:rsidR="005E738F" w14:paraId="72AB4920" w14:textId="77777777">
        <w:trPr>
          <w:jc w:val="center"/>
        </w:trPr>
        <w:tc>
          <w:tcPr>
            <w:tcW w:w="1377" w:type="auto"/>
            <w:vMerge/>
          </w:tcPr>
          <w:p w14:paraId="483870E2" w14:textId="77777777" w:rsidR="005E738F" w:rsidRDefault="005E738F"/>
        </w:tc>
        <w:tc>
          <w:tcPr>
            <w:tcW w:w="1377" w:type="auto"/>
          </w:tcPr>
          <w:p w14:paraId="384F6CF6" w14:textId="77777777" w:rsidR="005E738F" w:rsidRDefault="00000000">
            <w:pPr>
              <w:pStyle w:val="TAC"/>
            </w:pPr>
            <w:r>
              <w:t>c26</w:t>
            </w:r>
          </w:p>
        </w:tc>
        <w:tc>
          <w:tcPr>
            <w:tcW w:w="1377" w:type="auto"/>
          </w:tcPr>
          <w:p w14:paraId="5A13F18E" w14:textId="77777777" w:rsidR="005E738F" w:rsidRDefault="00000000">
            <w:pPr>
              <w:pStyle w:val="TAC"/>
            </w:pPr>
            <w:r>
              <w:t>16.4</w:t>
            </w:r>
          </w:p>
        </w:tc>
        <w:tc>
          <w:tcPr>
            <w:tcW w:w="1377" w:type="auto"/>
          </w:tcPr>
          <w:p w14:paraId="4A26CCC5" w14:textId="77777777" w:rsidR="005E738F" w:rsidRDefault="00000000">
            <w:pPr>
              <w:pStyle w:val="TAC"/>
            </w:pPr>
            <w:r>
              <w:t>Off</w:t>
            </w:r>
          </w:p>
        </w:tc>
        <w:tc>
          <w:tcPr>
            <w:tcW w:w="1377" w:type="auto"/>
          </w:tcPr>
          <w:p w14:paraId="4D8A88E4" w14:textId="77777777" w:rsidR="005E738F" w:rsidRDefault="005E738F">
            <w:pPr>
              <w:pStyle w:val="TAC"/>
            </w:pPr>
          </w:p>
        </w:tc>
        <w:tc>
          <w:tcPr>
            <w:tcW w:w="1377" w:type="auto"/>
          </w:tcPr>
          <w:p w14:paraId="56B27F2C" w14:textId="77777777" w:rsidR="005E738F" w:rsidRDefault="00000000">
            <w:pPr>
              <w:pStyle w:val="TAC"/>
            </w:pPr>
            <w:r>
              <w:t>NWT c10 OR NWT c15</w:t>
            </w:r>
          </w:p>
        </w:tc>
        <w:tc>
          <w:tcPr>
            <w:tcW w:w="1377" w:type="auto"/>
            <w:shd w:val="clear" w:color="auto" w:fill="ADD8E6"/>
          </w:tcPr>
          <w:p w14:paraId="18C5ADDA" w14:textId="77777777" w:rsidR="005E738F" w:rsidRDefault="00000000">
            <w:pPr>
              <w:pStyle w:val="TAC"/>
            </w:pPr>
            <w:r>
              <w:t>EXCEED</w:t>
            </w:r>
          </w:p>
        </w:tc>
      </w:tr>
      <w:tr w:rsidR="005E738F" w14:paraId="591FCEA5" w14:textId="77777777">
        <w:trPr>
          <w:jc w:val="center"/>
        </w:trPr>
        <w:tc>
          <w:tcPr>
            <w:tcW w:w="1377" w:type="auto"/>
            <w:vMerge/>
          </w:tcPr>
          <w:p w14:paraId="30215506" w14:textId="77777777" w:rsidR="005E738F" w:rsidRDefault="005E738F"/>
        </w:tc>
        <w:tc>
          <w:tcPr>
            <w:tcW w:w="1377" w:type="auto"/>
          </w:tcPr>
          <w:p w14:paraId="09C79F86" w14:textId="77777777" w:rsidR="005E738F" w:rsidRDefault="00000000">
            <w:pPr>
              <w:pStyle w:val="TAC"/>
            </w:pPr>
            <w:r>
              <w:t>c27</w:t>
            </w:r>
          </w:p>
        </w:tc>
        <w:tc>
          <w:tcPr>
            <w:tcW w:w="1377" w:type="auto"/>
          </w:tcPr>
          <w:p w14:paraId="4A3F9113" w14:textId="77777777" w:rsidR="005E738F" w:rsidRDefault="00000000">
            <w:pPr>
              <w:pStyle w:val="TAC"/>
            </w:pPr>
            <w:r>
              <w:t>24.4</w:t>
            </w:r>
          </w:p>
        </w:tc>
        <w:tc>
          <w:tcPr>
            <w:tcW w:w="1377" w:type="auto"/>
          </w:tcPr>
          <w:p w14:paraId="03AD64FE" w14:textId="77777777" w:rsidR="005E738F" w:rsidRDefault="00000000">
            <w:pPr>
              <w:pStyle w:val="TAC"/>
            </w:pPr>
            <w:r>
              <w:t>Off</w:t>
            </w:r>
          </w:p>
        </w:tc>
        <w:tc>
          <w:tcPr>
            <w:tcW w:w="1377" w:type="auto"/>
          </w:tcPr>
          <w:p w14:paraId="2E0804A5" w14:textId="77777777" w:rsidR="005E738F" w:rsidRDefault="005E738F">
            <w:pPr>
              <w:pStyle w:val="TAC"/>
            </w:pPr>
          </w:p>
        </w:tc>
        <w:tc>
          <w:tcPr>
            <w:tcW w:w="1377" w:type="auto"/>
          </w:tcPr>
          <w:p w14:paraId="04A6F367" w14:textId="77777777" w:rsidR="005E738F" w:rsidRDefault="00000000">
            <w:pPr>
              <w:pStyle w:val="TAC"/>
            </w:pPr>
            <w:r>
              <w:t>NWT c11 OR NWT c16</w:t>
            </w:r>
          </w:p>
        </w:tc>
        <w:tc>
          <w:tcPr>
            <w:tcW w:w="1377" w:type="auto"/>
            <w:shd w:val="clear" w:color="auto" w:fill="ADD8E6"/>
          </w:tcPr>
          <w:p w14:paraId="13D47882" w14:textId="77777777" w:rsidR="005E738F" w:rsidRDefault="00000000">
            <w:pPr>
              <w:pStyle w:val="TAC"/>
            </w:pPr>
            <w:r>
              <w:t>EXCEED</w:t>
            </w:r>
          </w:p>
        </w:tc>
      </w:tr>
      <w:tr w:rsidR="005E738F" w14:paraId="334F5C2A" w14:textId="77777777">
        <w:trPr>
          <w:jc w:val="center"/>
        </w:trPr>
        <w:tc>
          <w:tcPr>
            <w:tcW w:w="1377" w:type="auto"/>
            <w:vMerge/>
          </w:tcPr>
          <w:p w14:paraId="34476B5B" w14:textId="77777777" w:rsidR="005E738F" w:rsidRDefault="005E738F"/>
        </w:tc>
        <w:tc>
          <w:tcPr>
            <w:tcW w:w="1377" w:type="auto"/>
          </w:tcPr>
          <w:p w14:paraId="32EE4C9D" w14:textId="77777777" w:rsidR="005E738F" w:rsidRDefault="00000000">
            <w:pPr>
              <w:pStyle w:val="TAC"/>
            </w:pPr>
            <w:r>
              <w:t>c28</w:t>
            </w:r>
          </w:p>
        </w:tc>
        <w:tc>
          <w:tcPr>
            <w:tcW w:w="1377" w:type="auto"/>
          </w:tcPr>
          <w:p w14:paraId="7AFDF29B" w14:textId="77777777" w:rsidR="005E738F" w:rsidRDefault="00000000">
            <w:pPr>
              <w:pStyle w:val="TAC"/>
            </w:pPr>
            <w:r>
              <w:t>32</w:t>
            </w:r>
          </w:p>
        </w:tc>
        <w:tc>
          <w:tcPr>
            <w:tcW w:w="1377" w:type="auto"/>
          </w:tcPr>
          <w:p w14:paraId="7B5120C3" w14:textId="77777777" w:rsidR="005E738F" w:rsidRDefault="00000000">
            <w:pPr>
              <w:pStyle w:val="TAC"/>
            </w:pPr>
            <w:r>
              <w:t>Off</w:t>
            </w:r>
          </w:p>
        </w:tc>
        <w:tc>
          <w:tcPr>
            <w:tcW w:w="1377" w:type="auto"/>
          </w:tcPr>
          <w:p w14:paraId="7262CDCD" w14:textId="77777777" w:rsidR="005E738F" w:rsidRDefault="005E738F">
            <w:pPr>
              <w:pStyle w:val="TAC"/>
            </w:pPr>
          </w:p>
        </w:tc>
        <w:tc>
          <w:tcPr>
            <w:tcW w:w="1377" w:type="auto"/>
          </w:tcPr>
          <w:p w14:paraId="537E2024" w14:textId="77777777" w:rsidR="005E738F" w:rsidRDefault="00000000">
            <w:pPr>
              <w:pStyle w:val="TAC"/>
            </w:pPr>
            <w:r>
              <w:t>NWT c12 OR NWT c17</w:t>
            </w:r>
          </w:p>
        </w:tc>
        <w:tc>
          <w:tcPr>
            <w:tcW w:w="1377" w:type="auto"/>
            <w:shd w:val="clear" w:color="auto" w:fill="ADD8E6"/>
          </w:tcPr>
          <w:p w14:paraId="28A3E9DC" w14:textId="77777777" w:rsidR="005E738F" w:rsidRDefault="00000000">
            <w:pPr>
              <w:pStyle w:val="TAC"/>
            </w:pPr>
            <w:r>
              <w:t>EXCEED</w:t>
            </w:r>
          </w:p>
        </w:tc>
      </w:tr>
      <w:tr w:rsidR="005E738F" w14:paraId="5D3152D5" w14:textId="77777777">
        <w:trPr>
          <w:jc w:val="center"/>
        </w:trPr>
        <w:tc>
          <w:tcPr>
            <w:tcW w:w="1377" w:type="auto"/>
            <w:vMerge/>
          </w:tcPr>
          <w:p w14:paraId="068F766D" w14:textId="77777777" w:rsidR="005E738F" w:rsidRDefault="005E738F"/>
        </w:tc>
        <w:tc>
          <w:tcPr>
            <w:tcW w:w="1377" w:type="auto"/>
          </w:tcPr>
          <w:p w14:paraId="48BEEBCB" w14:textId="77777777" w:rsidR="005E738F" w:rsidRDefault="00000000">
            <w:pPr>
              <w:pStyle w:val="TAC"/>
            </w:pPr>
            <w:r>
              <w:t>c29</w:t>
            </w:r>
          </w:p>
        </w:tc>
        <w:tc>
          <w:tcPr>
            <w:tcW w:w="1377" w:type="auto"/>
          </w:tcPr>
          <w:p w14:paraId="5F68AD6D" w14:textId="77777777" w:rsidR="005E738F" w:rsidRDefault="00000000">
            <w:pPr>
              <w:pStyle w:val="TAC"/>
            </w:pPr>
            <w:r>
              <w:t>48</w:t>
            </w:r>
          </w:p>
        </w:tc>
        <w:tc>
          <w:tcPr>
            <w:tcW w:w="1377" w:type="auto"/>
          </w:tcPr>
          <w:p w14:paraId="4DD210E7" w14:textId="77777777" w:rsidR="005E738F" w:rsidRDefault="00000000">
            <w:pPr>
              <w:pStyle w:val="TAC"/>
            </w:pPr>
            <w:r>
              <w:t>Off</w:t>
            </w:r>
          </w:p>
        </w:tc>
        <w:tc>
          <w:tcPr>
            <w:tcW w:w="1377" w:type="auto"/>
          </w:tcPr>
          <w:p w14:paraId="0EDF53C0" w14:textId="77777777" w:rsidR="005E738F" w:rsidRDefault="005E738F">
            <w:pPr>
              <w:pStyle w:val="TAC"/>
            </w:pPr>
          </w:p>
        </w:tc>
        <w:tc>
          <w:tcPr>
            <w:tcW w:w="1377" w:type="auto"/>
          </w:tcPr>
          <w:p w14:paraId="289C9A75" w14:textId="77777777" w:rsidR="005E738F" w:rsidRDefault="00000000">
            <w:pPr>
              <w:pStyle w:val="TAC"/>
            </w:pPr>
            <w:r>
              <w:t>NWT c13 OR NWT c18</w:t>
            </w:r>
          </w:p>
        </w:tc>
        <w:tc>
          <w:tcPr>
            <w:tcW w:w="1377" w:type="auto"/>
          </w:tcPr>
          <w:p w14:paraId="1ADE4CB4" w14:textId="77777777" w:rsidR="005E738F" w:rsidRDefault="00000000">
            <w:pPr>
              <w:pStyle w:val="TAC"/>
            </w:pPr>
            <w:r>
              <w:t>PASS</w:t>
            </w:r>
          </w:p>
        </w:tc>
      </w:tr>
      <w:tr w:rsidR="005E738F" w14:paraId="7EF64B26" w14:textId="77777777">
        <w:trPr>
          <w:jc w:val="center"/>
        </w:trPr>
        <w:tc>
          <w:tcPr>
            <w:tcW w:w="1377" w:type="auto"/>
            <w:vMerge/>
          </w:tcPr>
          <w:p w14:paraId="48438D1F" w14:textId="77777777" w:rsidR="005E738F" w:rsidRDefault="005E738F"/>
        </w:tc>
        <w:tc>
          <w:tcPr>
            <w:tcW w:w="1377" w:type="auto"/>
          </w:tcPr>
          <w:p w14:paraId="6289ACA3" w14:textId="77777777" w:rsidR="005E738F" w:rsidRDefault="00000000">
            <w:pPr>
              <w:pStyle w:val="TAC"/>
            </w:pPr>
            <w:r>
              <w:t>c30</w:t>
            </w:r>
          </w:p>
        </w:tc>
        <w:tc>
          <w:tcPr>
            <w:tcW w:w="1377" w:type="auto"/>
          </w:tcPr>
          <w:p w14:paraId="56B0C2E7" w14:textId="77777777" w:rsidR="005E738F" w:rsidRDefault="00000000">
            <w:pPr>
              <w:pStyle w:val="TAC"/>
            </w:pPr>
            <w:r>
              <w:t>64</w:t>
            </w:r>
          </w:p>
        </w:tc>
        <w:tc>
          <w:tcPr>
            <w:tcW w:w="1377" w:type="auto"/>
          </w:tcPr>
          <w:p w14:paraId="56320204" w14:textId="77777777" w:rsidR="005E738F" w:rsidRDefault="00000000">
            <w:pPr>
              <w:pStyle w:val="TAC"/>
            </w:pPr>
            <w:r>
              <w:t>Off</w:t>
            </w:r>
          </w:p>
        </w:tc>
        <w:tc>
          <w:tcPr>
            <w:tcW w:w="1377" w:type="auto"/>
          </w:tcPr>
          <w:p w14:paraId="57843515" w14:textId="77777777" w:rsidR="005E738F" w:rsidRDefault="005E738F">
            <w:pPr>
              <w:pStyle w:val="TAC"/>
            </w:pPr>
          </w:p>
        </w:tc>
        <w:tc>
          <w:tcPr>
            <w:tcW w:w="1377" w:type="auto"/>
          </w:tcPr>
          <w:p w14:paraId="05F55A79" w14:textId="77777777" w:rsidR="005E738F" w:rsidRDefault="00000000">
            <w:pPr>
              <w:pStyle w:val="TAC"/>
            </w:pPr>
            <w:r>
              <w:t>NWT c14 OR NWT c19</w:t>
            </w:r>
          </w:p>
        </w:tc>
        <w:tc>
          <w:tcPr>
            <w:tcW w:w="1377" w:type="auto"/>
            <w:shd w:val="clear" w:color="auto" w:fill="ADD8E6"/>
          </w:tcPr>
          <w:p w14:paraId="309C8064" w14:textId="77777777" w:rsidR="005E738F" w:rsidRDefault="00000000">
            <w:pPr>
              <w:pStyle w:val="TAC"/>
            </w:pPr>
            <w:r>
              <w:t>EXCEED</w:t>
            </w:r>
          </w:p>
        </w:tc>
      </w:tr>
      <w:tr w:rsidR="005E738F" w14:paraId="475B0957" w14:textId="77777777">
        <w:trPr>
          <w:jc w:val="center"/>
        </w:trPr>
        <w:tc>
          <w:tcPr>
            <w:tcW w:w="1377" w:type="auto"/>
            <w:vMerge/>
          </w:tcPr>
          <w:p w14:paraId="49ADF44E" w14:textId="77777777" w:rsidR="005E738F" w:rsidRDefault="005E738F"/>
        </w:tc>
        <w:tc>
          <w:tcPr>
            <w:tcW w:w="1377" w:type="auto"/>
          </w:tcPr>
          <w:p w14:paraId="318225C9" w14:textId="77777777" w:rsidR="005E738F" w:rsidRDefault="00000000">
            <w:pPr>
              <w:pStyle w:val="TAC"/>
            </w:pPr>
            <w:r>
              <w:t>c31</w:t>
            </w:r>
          </w:p>
        </w:tc>
        <w:tc>
          <w:tcPr>
            <w:tcW w:w="1377" w:type="auto"/>
          </w:tcPr>
          <w:p w14:paraId="68F05480" w14:textId="77777777" w:rsidR="005E738F" w:rsidRDefault="00000000">
            <w:pPr>
              <w:pStyle w:val="TAC"/>
            </w:pPr>
            <w:r>
              <w:t>80</w:t>
            </w:r>
          </w:p>
        </w:tc>
        <w:tc>
          <w:tcPr>
            <w:tcW w:w="1377" w:type="auto"/>
          </w:tcPr>
          <w:p w14:paraId="66E6B373" w14:textId="77777777" w:rsidR="005E738F" w:rsidRDefault="00000000">
            <w:pPr>
              <w:pStyle w:val="TAC"/>
            </w:pPr>
            <w:r>
              <w:t>Off</w:t>
            </w:r>
          </w:p>
        </w:tc>
        <w:tc>
          <w:tcPr>
            <w:tcW w:w="1377" w:type="auto"/>
          </w:tcPr>
          <w:p w14:paraId="3B7F33C5" w14:textId="77777777" w:rsidR="005E738F" w:rsidRDefault="005E738F">
            <w:pPr>
              <w:pStyle w:val="TAC"/>
            </w:pPr>
          </w:p>
        </w:tc>
        <w:tc>
          <w:tcPr>
            <w:tcW w:w="1377" w:type="auto"/>
          </w:tcPr>
          <w:p w14:paraId="19F1E31C" w14:textId="77777777" w:rsidR="005E738F" w:rsidRDefault="00000000">
            <w:pPr>
              <w:pStyle w:val="TAC"/>
            </w:pPr>
            <w:r>
              <w:t>NWT c14 OR NWT c19</w:t>
            </w:r>
          </w:p>
        </w:tc>
        <w:tc>
          <w:tcPr>
            <w:tcW w:w="1377" w:type="auto"/>
            <w:shd w:val="clear" w:color="auto" w:fill="ADD8E6"/>
          </w:tcPr>
          <w:p w14:paraId="6FA27B24" w14:textId="77777777" w:rsidR="005E738F" w:rsidRDefault="00000000">
            <w:pPr>
              <w:pStyle w:val="TAC"/>
            </w:pPr>
            <w:r>
              <w:t>EXCEED</w:t>
            </w:r>
          </w:p>
        </w:tc>
      </w:tr>
      <w:tr w:rsidR="005E738F" w14:paraId="528BE425" w14:textId="77777777">
        <w:trPr>
          <w:jc w:val="center"/>
        </w:trPr>
        <w:tc>
          <w:tcPr>
            <w:tcW w:w="1377" w:type="auto"/>
            <w:vMerge/>
          </w:tcPr>
          <w:p w14:paraId="0A8232CA" w14:textId="77777777" w:rsidR="005E738F" w:rsidRDefault="005E738F"/>
        </w:tc>
        <w:tc>
          <w:tcPr>
            <w:tcW w:w="1377" w:type="auto"/>
          </w:tcPr>
          <w:p w14:paraId="3FE31D3D" w14:textId="77777777" w:rsidR="005E738F" w:rsidRDefault="00000000">
            <w:pPr>
              <w:pStyle w:val="TAC"/>
            </w:pPr>
            <w:r>
              <w:t>c32</w:t>
            </w:r>
          </w:p>
        </w:tc>
        <w:tc>
          <w:tcPr>
            <w:tcW w:w="1377" w:type="auto"/>
          </w:tcPr>
          <w:p w14:paraId="06E58D4C" w14:textId="77777777" w:rsidR="005E738F" w:rsidRDefault="00000000">
            <w:pPr>
              <w:pStyle w:val="TAC"/>
            </w:pPr>
            <w:r>
              <w:t>13.2</w:t>
            </w:r>
          </w:p>
        </w:tc>
        <w:tc>
          <w:tcPr>
            <w:tcW w:w="1377" w:type="auto"/>
          </w:tcPr>
          <w:p w14:paraId="2F6A51CF" w14:textId="77777777" w:rsidR="005E738F" w:rsidRDefault="00000000">
            <w:pPr>
              <w:pStyle w:val="TAC"/>
            </w:pPr>
            <w:r>
              <w:t>Off</w:t>
            </w:r>
          </w:p>
        </w:tc>
        <w:tc>
          <w:tcPr>
            <w:tcW w:w="1377" w:type="auto"/>
          </w:tcPr>
          <w:p w14:paraId="1CD14AB1" w14:textId="77777777" w:rsidR="005E738F" w:rsidRDefault="00000000">
            <w:pPr>
              <w:pStyle w:val="TAC"/>
            </w:pPr>
            <w:r>
              <w:t>5%</w:t>
            </w:r>
          </w:p>
        </w:tc>
        <w:tc>
          <w:tcPr>
            <w:tcW w:w="1377" w:type="auto"/>
          </w:tcPr>
          <w:p w14:paraId="242B2FA2" w14:textId="77777777" w:rsidR="005E738F" w:rsidRDefault="00000000">
            <w:pPr>
              <w:pStyle w:val="TAC"/>
            </w:pPr>
            <w:r>
              <w:t>NWT c20</w:t>
            </w:r>
          </w:p>
        </w:tc>
        <w:tc>
          <w:tcPr>
            <w:tcW w:w="1377" w:type="auto"/>
            <w:shd w:val="clear" w:color="auto" w:fill="ADD8E6"/>
          </w:tcPr>
          <w:p w14:paraId="27CF30B2" w14:textId="77777777" w:rsidR="005E738F" w:rsidRDefault="00000000">
            <w:pPr>
              <w:pStyle w:val="TAC"/>
            </w:pPr>
            <w:r>
              <w:t>EXCEED</w:t>
            </w:r>
          </w:p>
        </w:tc>
      </w:tr>
      <w:tr w:rsidR="005E738F" w14:paraId="70FEB715" w14:textId="77777777">
        <w:trPr>
          <w:jc w:val="center"/>
        </w:trPr>
        <w:tc>
          <w:tcPr>
            <w:tcW w:w="1377" w:type="auto"/>
            <w:vMerge/>
          </w:tcPr>
          <w:p w14:paraId="5BBC4438" w14:textId="77777777" w:rsidR="005E738F" w:rsidRDefault="005E738F"/>
        </w:tc>
        <w:tc>
          <w:tcPr>
            <w:tcW w:w="1377" w:type="auto"/>
          </w:tcPr>
          <w:p w14:paraId="6091FDF2" w14:textId="77777777" w:rsidR="005E738F" w:rsidRDefault="00000000">
            <w:pPr>
              <w:pStyle w:val="TAC"/>
            </w:pPr>
            <w:r>
              <w:t>c33</w:t>
            </w:r>
          </w:p>
        </w:tc>
        <w:tc>
          <w:tcPr>
            <w:tcW w:w="1377" w:type="auto"/>
          </w:tcPr>
          <w:p w14:paraId="5BC81271" w14:textId="77777777" w:rsidR="005E738F" w:rsidRDefault="00000000">
            <w:pPr>
              <w:pStyle w:val="TAC"/>
            </w:pPr>
            <w:r>
              <w:t>16.4</w:t>
            </w:r>
          </w:p>
        </w:tc>
        <w:tc>
          <w:tcPr>
            <w:tcW w:w="1377" w:type="auto"/>
          </w:tcPr>
          <w:p w14:paraId="2578579D" w14:textId="77777777" w:rsidR="005E738F" w:rsidRDefault="00000000">
            <w:pPr>
              <w:pStyle w:val="TAC"/>
            </w:pPr>
            <w:r>
              <w:t>Off</w:t>
            </w:r>
          </w:p>
        </w:tc>
        <w:tc>
          <w:tcPr>
            <w:tcW w:w="1377" w:type="auto"/>
          </w:tcPr>
          <w:p w14:paraId="14C5DE5B" w14:textId="77777777" w:rsidR="005E738F" w:rsidRDefault="00000000">
            <w:pPr>
              <w:pStyle w:val="TAC"/>
            </w:pPr>
            <w:r>
              <w:t>5%</w:t>
            </w:r>
          </w:p>
        </w:tc>
        <w:tc>
          <w:tcPr>
            <w:tcW w:w="1377" w:type="auto"/>
          </w:tcPr>
          <w:p w14:paraId="05F00501" w14:textId="77777777" w:rsidR="005E738F" w:rsidRDefault="00000000">
            <w:pPr>
              <w:pStyle w:val="TAC"/>
            </w:pPr>
            <w:r>
              <w:t>NWT c21</w:t>
            </w:r>
          </w:p>
        </w:tc>
        <w:tc>
          <w:tcPr>
            <w:tcW w:w="1377" w:type="auto"/>
            <w:shd w:val="clear" w:color="auto" w:fill="ADD8E6"/>
          </w:tcPr>
          <w:p w14:paraId="63FCB6D3" w14:textId="77777777" w:rsidR="005E738F" w:rsidRDefault="00000000">
            <w:pPr>
              <w:pStyle w:val="TAC"/>
            </w:pPr>
            <w:r>
              <w:t>EXCEED</w:t>
            </w:r>
          </w:p>
        </w:tc>
      </w:tr>
      <w:tr w:rsidR="005E738F" w14:paraId="0A4536C9" w14:textId="77777777">
        <w:trPr>
          <w:jc w:val="center"/>
        </w:trPr>
        <w:tc>
          <w:tcPr>
            <w:tcW w:w="1377" w:type="auto"/>
            <w:vMerge/>
          </w:tcPr>
          <w:p w14:paraId="76C2992F" w14:textId="77777777" w:rsidR="005E738F" w:rsidRDefault="005E738F"/>
        </w:tc>
        <w:tc>
          <w:tcPr>
            <w:tcW w:w="1377" w:type="auto"/>
          </w:tcPr>
          <w:p w14:paraId="227BAA52" w14:textId="77777777" w:rsidR="005E738F" w:rsidRDefault="00000000">
            <w:pPr>
              <w:pStyle w:val="TAC"/>
            </w:pPr>
            <w:r>
              <w:t>c34</w:t>
            </w:r>
          </w:p>
        </w:tc>
        <w:tc>
          <w:tcPr>
            <w:tcW w:w="1377" w:type="auto"/>
          </w:tcPr>
          <w:p w14:paraId="7D41C435" w14:textId="77777777" w:rsidR="005E738F" w:rsidRDefault="00000000">
            <w:pPr>
              <w:pStyle w:val="TAC"/>
            </w:pPr>
            <w:r>
              <w:t>24.4</w:t>
            </w:r>
          </w:p>
        </w:tc>
        <w:tc>
          <w:tcPr>
            <w:tcW w:w="1377" w:type="auto"/>
          </w:tcPr>
          <w:p w14:paraId="5F111CD6" w14:textId="77777777" w:rsidR="005E738F" w:rsidRDefault="00000000">
            <w:pPr>
              <w:pStyle w:val="TAC"/>
            </w:pPr>
            <w:r>
              <w:t>Off</w:t>
            </w:r>
          </w:p>
        </w:tc>
        <w:tc>
          <w:tcPr>
            <w:tcW w:w="1377" w:type="auto"/>
          </w:tcPr>
          <w:p w14:paraId="2E8C3A0D" w14:textId="77777777" w:rsidR="005E738F" w:rsidRDefault="00000000">
            <w:pPr>
              <w:pStyle w:val="TAC"/>
            </w:pPr>
            <w:r>
              <w:t>5%</w:t>
            </w:r>
          </w:p>
        </w:tc>
        <w:tc>
          <w:tcPr>
            <w:tcW w:w="1377" w:type="auto"/>
          </w:tcPr>
          <w:p w14:paraId="549BC54F" w14:textId="77777777" w:rsidR="005E738F" w:rsidRDefault="00000000">
            <w:pPr>
              <w:pStyle w:val="TAC"/>
            </w:pPr>
            <w:r>
              <w:t>NWT c22</w:t>
            </w:r>
          </w:p>
        </w:tc>
        <w:tc>
          <w:tcPr>
            <w:tcW w:w="1377" w:type="auto"/>
            <w:shd w:val="clear" w:color="auto" w:fill="ADD8E6"/>
          </w:tcPr>
          <w:p w14:paraId="76ED5790" w14:textId="77777777" w:rsidR="005E738F" w:rsidRDefault="00000000">
            <w:pPr>
              <w:pStyle w:val="TAC"/>
            </w:pPr>
            <w:r>
              <w:t>EXCEED</w:t>
            </w:r>
          </w:p>
        </w:tc>
      </w:tr>
      <w:tr w:rsidR="005E738F" w14:paraId="6E056297" w14:textId="77777777">
        <w:trPr>
          <w:jc w:val="center"/>
        </w:trPr>
        <w:tc>
          <w:tcPr>
            <w:tcW w:w="1377" w:type="auto"/>
            <w:vMerge/>
          </w:tcPr>
          <w:p w14:paraId="1C538015" w14:textId="77777777" w:rsidR="005E738F" w:rsidRDefault="005E738F"/>
        </w:tc>
        <w:tc>
          <w:tcPr>
            <w:tcW w:w="1377" w:type="auto"/>
          </w:tcPr>
          <w:p w14:paraId="4A656EE9" w14:textId="77777777" w:rsidR="005E738F" w:rsidRDefault="00000000">
            <w:pPr>
              <w:pStyle w:val="TAC"/>
            </w:pPr>
            <w:r>
              <w:t>c35</w:t>
            </w:r>
          </w:p>
        </w:tc>
        <w:tc>
          <w:tcPr>
            <w:tcW w:w="1377" w:type="auto"/>
          </w:tcPr>
          <w:p w14:paraId="305CACD9" w14:textId="77777777" w:rsidR="005E738F" w:rsidRDefault="00000000">
            <w:pPr>
              <w:pStyle w:val="TAC"/>
            </w:pPr>
            <w:r>
              <w:t>48</w:t>
            </w:r>
          </w:p>
        </w:tc>
        <w:tc>
          <w:tcPr>
            <w:tcW w:w="1377" w:type="auto"/>
          </w:tcPr>
          <w:p w14:paraId="6E5FD041" w14:textId="77777777" w:rsidR="005E738F" w:rsidRDefault="00000000">
            <w:pPr>
              <w:pStyle w:val="TAC"/>
            </w:pPr>
            <w:r>
              <w:t>Off</w:t>
            </w:r>
          </w:p>
        </w:tc>
        <w:tc>
          <w:tcPr>
            <w:tcW w:w="1377" w:type="auto"/>
          </w:tcPr>
          <w:p w14:paraId="6CC53C21" w14:textId="77777777" w:rsidR="005E738F" w:rsidRDefault="00000000">
            <w:pPr>
              <w:pStyle w:val="TAC"/>
            </w:pPr>
            <w:r>
              <w:t>5%</w:t>
            </w:r>
          </w:p>
        </w:tc>
        <w:tc>
          <w:tcPr>
            <w:tcW w:w="1377" w:type="auto"/>
          </w:tcPr>
          <w:p w14:paraId="65A0BB31" w14:textId="77777777" w:rsidR="005E738F" w:rsidRDefault="00000000">
            <w:pPr>
              <w:pStyle w:val="TAC"/>
            </w:pPr>
            <w:r>
              <w:t>NWT c23</w:t>
            </w:r>
          </w:p>
        </w:tc>
        <w:tc>
          <w:tcPr>
            <w:tcW w:w="1377" w:type="auto"/>
            <w:shd w:val="clear" w:color="auto" w:fill="ADD8E6"/>
          </w:tcPr>
          <w:p w14:paraId="623A34B8" w14:textId="77777777" w:rsidR="005E738F" w:rsidRDefault="00000000">
            <w:pPr>
              <w:pStyle w:val="TAC"/>
            </w:pPr>
            <w:r>
              <w:t>EXCEED</w:t>
            </w:r>
          </w:p>
        </w:tc>
      </w:tr>
      <w:tr w:rsidR="005E738F" w14:paraId="1668D2E7" w14:textId="77777777">
        <w:trPr>
          <w:jc w:val="center"/>
        </w:trPr>
        <w:tc>
          <w:tcPr>
            <w:tcW w:w="1377" w:type="auto"/>
            <w:vMerge/>
          </w:tcPr>
          <w:p w14:paraId="5FA41C56" w14:textId="77777777" w:rsidR="005E738F" w:rsidRDefault="005E738F"/>
        </w:tc>
        <w:tc>
          <w:tcPr>
            <w:tcW w:w="1377" w:type="auto"/>
          </w:tcPr>
          <w:p w14:paraId="35DFF538" w14:textId="77777777" w:rsidR="005E738F" w:rsidRDefault="00000000">
            <w:pPr>
              <w:pStyle w:val="TAC"/>
            </w:pPr>
            <w:r>
              <w:t>c36</w:t>
            </w:r>
          </w:p>
        </w:tc>
        <w:tc>
          <w:tcPr>
            <w:tcW w:w="1377" w:type="auto"/>
          </w:tcPr>
          <w:p w14:paraId="6BCF4759" w14:textId="77777777" w:rsidR="005E738F" w:rsidRDefault="00000000">
            <w:pPr>
              <w:pStyle w:val="TAC"/>
            </w:pPr>
            <w:r>
              <w:t>64</w:t>
            </w:r>
          </w:p>
        </w:tc>
        <w:tc>
          <w:tcPr>
            <w:tcW w:w="1377" w:type="auto"/>
          </w:tcPr>
          <w:p w14:paraId="09F111A7" w14:textId="77777777" w:rsidR="005E738F" w:rsidRDefault="00000000">
            <w:pPr>
              <w:pStyle w:val="TAC"/>
            </w:pPr>
            <w:r>
              <w:t>Off</w:t>
            </w:r>
          </w:p>
        </w:tc>
        <w:tc>
          <w:tcPr>
            <w:tcW w:w="1377" w:type="auto"/>
          </w:tcPr>
          <w:p w14:paraId="003EF1F0" w14:textId="77777777" w:rsidR="005E738F" w:rsidRDefault="00000000">
            <w:pPr>
              <w:pStyle w:val="TAC"/>
            </w:pPr>
            <w:r>
              <w:t>5%</w:t>
            </w:r>
          </w:p>
        </w:tc>
        <w:tc>
          <w:tcPr>
            <w:tcW w:w="1377" w:type="auto"/>
          </w:tcPr>
          <w:p w14:paraId="09D4357E" w14:textId="77777777" w:rsidR="005E738F" w:rsidRDefault="00000000">
            <w:pPr>
              <w:pStyle w:val="TAC"/>
            </w:pPr>
            <w:r>
              <w:t>NWT c24</w:t>
            </w:r>
          </w:p>
        </w:tc>
        <w:tc>
          <w:tcPr>
            <w:tcW w:w="1377" w:type="auto"/>
            <w:shd w:val="clear" w:color="auto" w:fill="ADD8E6"/>
          </w:tcPr>
          <w:p w14:paraId="2D14EA2F" w14:textId="77777777" w:rsidR="005E738F" w:rsidRDefault="00000000">
            <w:pPr>
              <w:pStyle w:val="TAC"/>
            </w:pPr>
            <w:r>
              <w:t>EXCEED</w:t>
            </w:r>
          </w:p>
        </w:tc>
      </w:tr>
    </w:tbl>
    <w:p w14:paraId="4E6F973C" w14:textId="77777777" w:rsidR="005E738F" w:rsidRDefault="005E738F"/>
    <w:p w14:paraId="2A09BA8B" w14:textId="77777777" w:rsidR="005E738F" w:rsidRDefault="00000000">
      <w:r>
        <w:t>The relation between the results for the two different languages and listening laboratories is illustrated by the following scatter plot. In this plot, only the test and not the anchor conditions are depicted.</w:t>
      </w:r>
    </w:p>
    <w:p w14:paraId="52462B48" w14:textId="77777777" w:rsidR="005E738F" w:rsidRDefault="00000000">
      <w:pPr>
        <w:pStyle w:val="TH"/>
      </w:pPr>
      <w:r>
        <w:rPr>
          <w:noProof/>
        </w:rPr>
        <w:drawing>
          <wp:inline distT="0" distB="0" distL="0" distR="0" wp14:anchorId="00023DA2" wp14:editId="71032353">
            <wp:extent cx="3240000" cy="324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8 Condition (no anchors).png"/>
                    <pic:cNvPicPr/>
                  </pic:nvPicPr>
                  <pic:blipFill>
                    <a:blip r:embed="rId16"/>
                    <a:stretch>
                      <a:fillRect/>
                    </a:stretch>
                  </pic:blipFill>
                  <pic:spPr>
                    <a:xfrm>
                      <a:off x="0" y="0"/>
                      <a:ext cx="3240000" cy="3240000"/>
                    </a:xfrm>
                    <a:prstGeom prst="rect">
                      <a:avLst/>
                    </a:prstGeom>
                  </pic:spPr>
                </pic:pic>
              </a:graphicData>
            </a:graphic>
          </wp:inline>
        </w:drawing>
      </w:r>
    </w:p>
    <w:p w14:paraId="68F73941" w14:textId="1588A602" w:rsidR="005E738F" w:rsidRDefault="00000000">
      <w:pPr>
        <w:pStyle w:val="TF"/>
      </w:pPr>
      <w:r>
        <w:t xml:space="preserve">Figure </w:t>
      </w:r>
      <w:r>
        <w:fldChar w:fldCharType="begin"/>
      </w:r>
      <w:r>
        <w:instrText>SEQ Figure \* ARABIC</w:instrText>
      </w:r>
      <w:r w:rsidR="001216E8">
        <w:fldChar w:fldCharType="separate"/>
      </w:r>
      <w:r w:rsidR="001216E8">
        <w:rPr>
          <w:noProof/>
        </w:rPr>
        <w:t>8</w:t>
      </w:r>
      <w:r>
        <w:fldChar w:fldCharType="end"/>
      </w:r>
      <w:r>
        <w:t>: Scatter plot of averaged test condition ratings for the two listening laboratories/languages of experiment P800-8</w:t>
      </w:r>
    </w:p>
    <w:p w14:paraId="6F5C531E" w14:textId="77777777" w:rsidR="005E738F" w:rsidRDefault="00000000">
      <w:r>
        <w:br w:type="page"/>
      </w:r>
    </w:p>
    <w:p w14:paraId="43EDA44D" w14:textId="77777777" w:rsidR="00A07CFB" w:rsidRDefault="00A07CFB" w:rsidP="00A07CFB">
      <w:pPr>
        <w:pStyle w:val="Heading2"/>
      </w:pPr>
      <w:r>
        <w:lastRenderedPageBreak/>
        <w:t>P800-9 (MASA, Speech+Background)</w:t>
      </w:r>
    </w:p>
    <w:p w14:paraId="0EC5084D" w14:textId="77777777" w:rsidR="005E738F" w:rsidRDefault="00000000">
      <w:r>
        <w:t>The complete statistical evaluation of the requirement ToR tests for experiment P800-9 is given in the following table. The evaluation is done separately for the data from the two listening laboratories.</w:t>
      </w:r>
    </w:p>
    <w:p w14:paraId="37DC1BC9" w14:textId="571F500E" w:rsidR="005E738F" w:rsidRDefault="00000000">
      <w:pPr>
        <w:pStyle w:val="TH"/>
      </w:pPr>
      <w:r>
        <w:t xml:space="preserve">Table </w:t>
      </w:r>
      <w:r>
        <w:fldChar w:fldCharType="begin"/>
      </w:r>
      <w:r>
        <w:instrText>SEQ Table \* ARABIC</w:instrText>
      </w:r>
      <w:r w:rsidR="001216E8">
        <w:fldChar w:fldCharType="separate"/>
      </w:r>
      <w:r w:rsidR="001216E8">
        <w:rPr>
          <w:noProof/>
        </w:rPr>
        <w:t>20</w:t>
      </w:r>
      <w:r>
        <w:fldChar w:fldCharType="end"/>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5E738F" w14:paraId="120A638F" w14:textId="77777777">
        <w:trPr>
          <w:jc w:val="center"/>
        </w:trPr>
        <w:tc>
          <w:tcPr>
            <w:tcW w:w="643" w:type="auto"/>
            <w:gridSpan w:val="2"/>
            <w:vMerge w:val="restart"/>
          </w:tcPr>
          <w:p w14:paraId="1222AF23" w14:textId="77777777" w:rsidR="005E738F" w:rsidRDefault="005E738F">
            <w:pPr>
              <w:pStyle w:val="TAH6"/>
            </w:pPr>
          </w:p>
        </w:tc>
        <w:tc>
          <w:tcPr>
            <w:tcW w:w="643" w:type="auto"/>
          </w:tcPr>
          <w:p w14:paraId="57A57F45" w14:textId="77777777" w:rsidR="005E738F" w:rsidRDefault="00000000">
            <w:pPr>
              <w:pStyle w:val="TAH6"/>
            </w:pPr>
            <w:r>
              <w:t>Type</w:t>
            </w:r>
          </w:p>
        </w:tc>
        <w:tc>
          <w:tcPr>
            <w:tcW w:w="643" w:type="auto"/>
            <w:gridSpan w:val="5"/>
          </w:tcPr>
          <w:p w14:paraId="031064B2" w14:textId="77777777" w:rsidR="005E738F" w:rsidRDefault="00000000">
            <w:pPr>
              <w:pStyle w:val="TAH6"/>
            </w:pPr>
            <w:r>
              <w:t>CuT</w:t>
            </w:r>
          </w:p>
        </w:tc>
        <w:tc>
          <w:tcPr>
            <w:tcW w:w="643" w:type="auto"/>
            <w:gridSpan w:val="4"/>
          </w:tcPr>
          <w:p w14:paraId="26F39FFC" w14:textId="77777777" w:rsidR="005E738F" w:rsidRDefault="00000000">
            <w:pPr>
              <w:pStyle w:val="TAH6"/>
            </w:pPr>
            <w:r>
              <w:t>EVS Reference</w:t>
            </w:r>
          </w:p>
        </w:tc>
        <w:tc>
          <w:tcPr>
            <w:tcW w:w="643" w:type="auto"/>
            <w:gridSpan w:val="3"/>
          </w:tcPr>
          <w:p w14:paraId="6B4D5D8A" w14:textId="77777777" w:rsidR="005E738F" w:rsidRDefault="00000000">
            <w:pPr>
              <w:pStyle w:val="TAH6"/>
            </w:pPr>
            <w:r>
              <w:t>Evaluation</w:t>
            </w:r>
          </w:p>
        </w:tc>
      </w:tr>
      <w:tr w:rsidR="005E738F" w14:paraId="0E9855D5" w14:textId="77777777">
        <w:trPr>
          <w:jc w:val="center"/>
        </w:trPr>
        <w:tc>
          <w:tcPr>
            <w:tcW w:w="643" w:type="auto"/>
            <w:gridSpan w:val="2"/>
            <w:vMerge/>
          </w:tcPr>
          <w:p w14:paraId="339A1222" w14:textId="77777777" w:rsidR="005E738F" w:rsidRDefault="005E738F"/>
        </w:tc>
        <w:tc>
          <w:tcPr>
            <w:tcW w:w="643" w:type="auto"/>
          </w:tcPr>
          <w:p w14:paraId="38B66A22" w14:textId="77777777" w:rsidR="005E738F" w:rsidRDefault="00000000">
            <w:pPr>
              <w:pStyle w:val="TAH6"/>
            </w:pPr>
            <w:r>
              <w:t>Value</w:t>
            </w:r>
          </w:p>
        </w:tc>
        <w:tc>
          <w:tcPr>
            <w:tcW w:w="643" w:type="auto"/>
          </w:tcPr>
          <w:p w14:paraId="491274A4" w14:textId="77777777" w:rsidR="005E738F" w:rsidRDefault="00000000">
            <w:pPr>
              <w:pStyle w:val="TAH6"/>
            </w:pPr>
            <w:r>
              <w:t>Bitrate</w:t>
            </w:r>
          </w:p>
        </w:tc>
        <w:tc>
          <w:tcPr>
            <w:tcW w:w="643" w:type="auto"/>
          </w:tcPr>
          <w:p w14:paraId="64118CB2" w14:textId="77777777" w:rsidR="005E738F" w:rsidRDefault="00000000">
            <w:pPr>
              <w:pStyle w:val="TAH6"/>
            </w:pPr>
            <w:r>
              <w:t>DTX</w:t>
            </w:r>
          </w:p>
        </w:tc>
        <w:tc>
          <w:tcPr>
            <w:tcW w:w="643" w:type="auto"/>
          </w:tcPr>
          <w:p w14:paraId="104F6FB2" w14:textId="77777777" w:rsidR="005E738F" w:rsidRDefault="00000000">
            <w:pPr>
              <w:pStyle w:val="TAH6"/>
            </w:pPr>
            <w:r>
              <w:t>Req.</w:t>
            </w:r>
          </w:p>
        </w:tc>
        <w:tc>
          <w:tcPr>
            <w:tcW w:w="643" w:type="auto"/>
          </w:tcPr>
          <w:p w14:paraId="527CA9C6" w14:textId="77777777" w:rsidR="005E738F" w:rsidRDefault="00000000">
            <w:pPr>
              <w:pStyle w:val="TAH6"/>
            </w:pPr>
            <w:r>
              <w:t>MOS</w:t>
            </w:r>
          </w:p>
        </w:tc>
        <w:tc>
          <w:tcPr>
            <w:tcW w:w="643" w:type="auto"/>
          </w:tcPr>
          <w:p w14:paraId="1389EDEB" w14:textId="77777777" w:rsidR="005E738F" w:rsidRDefault="00000000">
            <w:pPr>
              <w:pStyle w:val="TAH6"/>
            </w:pPr>
            <w:r>
              <w:t>Std.</w:t>
            </w:r>
          </w:p>
        </w:tc>
        <w:tc>
          <w:tcPr>
            <w:tcW w:w="643" w:type="auto"/>
          </w:tcPr>
          <w:p w14:paraId="2D7913CF" w14:textId="77777777" w:rsidR="005E738F" w:rsidRDefault="00000000">
            <w:pPr>
              <w:pStyle w:val="TAH6"/>
            </w:pPr>
            <w:r>
              <w:t>Cond.</w:t>
            </w:r>
          </w:p>
        </w:tc>
        <w:tc>
          <w:tcPr>
            <w:tcW w:w="643" w:type="auto"/>
          </w:tcPr>
          <w:p w14:paraId="18F9B1F6" w14:textId="77777777" w:rsidR="005E738F" w:rsidRDefault="00000000">
            <w:pPr>
              <w:pStyle w:val="TAH6"/>
            </w:pPr>
            <w:r>
              <w:t>Bitrate</w:t>
            </w:r>
          </w:p>
        </w:tc>
        <w:tc>
          <w:tcPr>
            <w:tcW w:w="643" w:type="auto"/>
          </w:tcPr>
          <w:p w14:paraId="3E2CE1F7" w14:textId="77777777" w:rsidR="005E738F" w:rsidRDefault="00000000">
            <w:pPr>
              <w:pStyle w:val="TAH6"/>
            </w:pPr>
            <w:r>
              <w:t>MOS</w:t>
            </w:r>
          </w:p>
        </w:tc>
        <w:tc>
          <w:tcPr>
            <w:tcW w:w="643" w:type="auto"/>
          </w:tcPr>
          <w:p w14:paraId="5AE59207" w14:textId="77777777" w:rsidR="005E738F" w:rsidRDefault="00000000">
            <w:pPr>
              <w:pStyle w:val="TAH6"/>
            </w:pPr>
            <w:r>
              <w:t>Std.</w:t>
            </w:r>
          </w:p>
        </w:tc>
        <w:tc>
          <w:tcPr>
            <w:tcW w:w="643" w:type="auto"/>
          </w:tcPr>
          <w:p w14:paraId="341FF375" w14:textId="77777777" w:rsidR="005E738F" w:rsidRDefault="00000000">
            <w:pPr>
              <w:pStyle w:val="TAH6"/>
            </w:pPr>
            <w:r>
              <w:t>T-Stat</w:t>
            </w:r>
          </w:p>
        </w:tc>
        <w:tc>
          <w:tcPr>
            <w:tcW w:w="643" w:type="auto"/>
          </w:tcPr>
          <w:p w14:paraId="48CB8BF9" w14:textId="77777777" w:rsidR="005E738F" w:rsidRDefault="00000000">
            <w:pPr>
              <w:pStyle w:val="TAH6"/>
            </w:pPr>
            <w:r>
              <w:t>Result</w:t>
            </w:r>
          </w:p>
        </w:tc>
        <w:tc>
          <w:tcPr>
            <w:tcW w:w="643" w:type="auto"/>
          </w:tcPr>
          <w:p w14:paraId="43C59956" w14:textId="77777777" w:rsidR="005E738F" w:rsidRDefault="00000000">
            <w:pPr>
              <w:pStyle w:val="TAH6"/>
            </w:pPr>
            <w:r>
              <w:t>State</w:t>
            </w:r>
          </w:p>
        </w:tc>
      </w:tr>
      <w:tr w:rsidR="005E738F" w14:paraId="7FEC2F81" w14:textId="77777777">
        <w:trPr>
          <w:jc w:val="center"/>
        </w:trPr>
        <w:tc>
          <w:tcPr>
            <w:tcW w:w="643" w:type="auto"/>
          </w:tcPr>
          <w:p w14:paraId="05217AD7" w14:textId="77777777" w:rsidR="005E738F" w:rsidRDefault="00000000">
            <w:pPr>
              <w:pStyle w:val="TAH6"/>
            </w:pPr>
            <w:r>
              <w:t>Lab</w:t>
            </w:r>
          </w:p>
        </w:tc>
        <w:tc>
          <w:tcPr>
            <w:tcW w:w="643" w:type="auto"/>
          </w:tcPr>
          <w:p w14:paraId="70722EE5" w14:textId="77777777" w:rsidR="005E738F" w:rsidRDefault="00000000">
            <w:pPr>
              <w:pStyle w:val="TAH6"/>
            </w:pPr>
            <w:r>
              <w:t>Cond.</w:t>
            </w:r>
          </w:p>
        </w:tc>
        <w:tc>
          <w:tcPr>
            <w:tcW w:w="643" w:type="auto"/>
          </w:tcPr>
          <w:p w14:paraId="677DE826" w14:textId="77777777" w:rsidR="005E738F" w:rsidRDefault="00000000">
            <w:pPr>
              <w:pStyle w:val="TAH6"/>
            </w:pPr>
            <w:r>
              <w:t>ToR#</w:t>
            </w:r>
          </w:p>
        </w:tc>
        <w:tc>
          <w:tcPr>
            <w:tcW w:w="643" w:type="auto"/>
            <w:gridSpan w:val="12"/>
          </w:tcPr>
          <w:p w14:paraId="643FD571" w14:textId="77777777" w:rsidR="005E738F" w:rsidRDefault="005E738F">
            <w:pPr>
              <w:pStyle w:val="TAH6"/>
            </w:pPr>
          </w:p>
        </w:tc>
      </w:tr>
      <w:tr w:rsidR="005E738F" w14:paraId="268B662C" w14:textId="77777777">
        <w:trPr>
          <w:jc w:val="center"/>
        </w:trPr>
        <w:tc>
          <w:tcPr>
            <w:tcW w:w="643" w:type="auto"/>
            <w:vMerge w:val="restart"/>
          </w:tcPr>
          <w:p w14:paraId="22E777CD" w14:textId="77777777" w:rsidR="005E738F" w:rsidRDefault="00000000">
            <w:pPr>
              <w:pStyle w:val="TAC6"/>
            </w:pPr>
            <w:r>
              <w:t>a</w:t>
            </w:r>
          </w:p>
        </w:tc>
        <w:tc>
          <w:tcPr>
            <w:tcW w:w="643" w:type="auto"/>
          </w:tcPr>
          <w:p w14:paraId="24EBCAC4" w14:textId="77777777" w:rsidR="005E738F" w:rsidRDefault="00000000">
            <w:pPr>
              <w:pStyle w:val="TAC6"/>
            </w:pPr>
            <w:r>
              <w:t>c24</w:t>
            </w:r>
          </w:p>
        </w:tc>
        <w:tc>
          <w:tcPr>
            <w:tcW w:w="643" w:type="auto"/>
          </w:tcPr>
          <w:p w14:paraId="04CE8C23" w14:textId="77777777" w:rsidR="005E738F" w:rsidRDefault="00000000">
            <w:pPr>
              <w:pStyle w:val="TAC6"/>
            </w:pPr>
            <w:r>
              <w:t>1</w:t>
            </w:r>
          </w:p>
        </w:tc>
        <w:tc>
          <w:tcPr>
            <w:tcW w:w="643" w:type="auto"/>
          </w:tcPr>
          <w:p w14:paraId="02E2C068" w14:textId="77777777" w:rsidR="005E738F" w:rsidRDefault="00000000">
            <w:pPr>
              <w:pStyle w:val="TAC6"/>
            </w:pPr>
            <w:r>
              <w:t>13.2</w:t>
            </w:r>
          </w:p>
        </w:tc>
        <w:tc>
          <w:tcPr>
            <w:tcW w:w="643" w:type="auto"/>
          </w:tcPr>
          <w:p w14:paraId="4FFC1745" w14:textId="77777777" w:rsidR="005E738F" w:rsidRDefault="00000000">
            <w:pPr>
              <w:pStyle w:val="TAC6"/>
            </w:pPr>
            <w:r>
              <w:t>off</w:t>
            </w:r>
          </w:p>
        </w:tc>
        <w:tc>
          <w:tcPr>
            <w:tcW w:w="643" w:type="auto"/>
          </w:tcPr>
          <w:p w14:paraId="15158278" w14:textId="77777777" w:rsidR="005E738F" w:rsidRDefault="00000000">
            <w:pPr>
              <w:pStyle w:val="TAC6"/>
            </w:pPr>
            <w:r>
              <w:t>NWT</w:t>
            </w:r>
          </w:p>
        </w:tc>
        <w:tc>
          <w:tcPr>
            <w:tcW w:w="643" w:type="auto"/>
          </w:tcPr>
          <w:p w14:paraId="753AFC40" w14:textId="77777777" w:rsidR="005E738F" w:rsidRDefault="00000000">
            <w:pPr>
              <w:pStyle w:val="TAC6"/>
            </w:pPr>
            <w:r>
              <w:t>3.46</w:t>
            </w:r>
          </w:p>
        </w:tc>
        <w:tc>
          <w:tcPr>
            <w:tcW w:w="643" w:type="auto"/>
          </w:tcPr>
          <w:p w14:paraId="72EC081A" w14:textId="77777777" w:rsidR="005E738F" w:rsidRDefault="00000000">
            <w:pPr>
              <w:pStyle w:val="TAC6"/>
            </w:pPr>
            <w:r>
              <w:t>1.1</w:t>
            </w:r>
          </w:p>
        </w:tc>
        <w:tc>
          <w:tcPr>
            <w:tcW w:w="643" w:type="auto"/>
          </w:tcPr>
          <w:p w14:paraId="63FFBA2A" w14:textId="77777777" w:rsidR="005E738F" w:rsidRDefault="00000000">
            <w:pPr>
              <w:pStyle w:val="TAC6"/>
            </w:pPr>
            <w:r>
              <w:t>c09</w:t>
            </w:r>
          </w:p>
        </w:tc>
        <w:tc>
          <w:tcPr>
            <w:tcW w:w="643" w:type="auto"/>
          </w:tcPr>
          <w:p w14:paraId="6495CCAD" w14:textId="77777777" w:rsidR="005E738F" w:rsidRDefault="00000000">
            <w:pPr>
              <w:pStyle w:val="TAC6"/>
            </w:pPr>
            <w:r>
              <w:t>3x7.2</w:t>
            </w:r>
          </w:p>
        </w:tc>
        <w:tc>
          <w:tcPr>
            <w:tcW w:w="643" w:type="auto"/>
          </w:tcPr>
          <w:p w14:paraId="61D9E682" w14:textId="77777777" w:rsidR="005E738F" w:rsidRDefault="00000000">
            <w:pPr>
              <w:pStyle w:val="TAC6"/>
            </w:pPr>
            <w:r>
              <w:t>3.44</w:t>
            </w:r>
          </w:p>
        </w:tc>
        <w:tc>
          <w:tcPr>
            <w:tcW w:w="643" w:type="auto"/>
          </w:tcPr>
          <w:p w14:paraId="7F6CE503" w14:textId="77777777" w:rsidR="005E738F" w:rsidRDefault="00000000">
            <w:pPr>
              <w:pStyle w:val="TAC6"/>
            </w:pPr>
            <w:r>
              <w:t>1.1</w:t>
            </w:r>
          </w:p>
        </w:tc>
        <w:tc>
          <w:tcPr>
            <w:tcW w:w="643" w:type="auto"/>
          </w:tcPr>
          <w:p w14:paraId="0F9A917D" w14:textId="77777777" w:rsidR="005E738F" w:rsidRDefault="00000000">
            <w:pPr>
              <w:pStyle w:val="TAC6"/>
            </w:pPr>
            <w:r>
              <w:t>0.15</w:t>
            </w:r>
          </w:p>
        </w:tc>
        <w:tc>
          <w:tcPr>
            <w:tcW w:w="643" w:type="auto"/>
          </w:tcPr>
          <w:p w14:paraId="37CC2361" w14:textId="77777777" w:rsidR="005E738F" w:rsidRDefault="00000000">
            <w:pPr>
              <w:pStyle w:val="TAC6"/>
            </w:pPr>
            <w:r>
              <w:t>NWT</w:t>
            </w:r>
          </w:p>
        </w:tc>
        <w:tc>
          <w:tcPr>
            <w:tcW w:w="643" w:type="auto"/>
          </w:tcPr>
          <w:p w14:paraId="2D761835" w14:textId="77777777" w:rsidR="005E738F" w:rsidRDefault="00000000">
            <w:pPr>
              <w:pStyle w:val="TAC6"/>
            </w:pPr>
            <w:r>
              <w:t>PASS</w:t>
            </w:r>
          </w:p>
        </w:tc>
      </w:tr>
      <w:tr w:rsidR="005E738F" w14:paraId="5F8A004E" w14:textId="77777777">
        <w:trPr>
          <w:jc w:val="center"/>
        </w:trPr>
        <w:tc>
          <w:tcPr>
            <w:tcW w:w="643" w:type="auto"/>
            <w:vMerge/>
          </w:tcPr>
          <w:p w14:paraId="4CDB734F" w14:textId="77777777" w:rsidR="005E738F" w:rsidRDefault="005E738F"/>
        </w:tc>
        <w:tc>
          <w:tcPr>
            <w:tcW w:w="643" w:type="auto"/>
          </w:tcPr>
          <w:p w14:paraId="19E388ED" w14:textId="77777777" w:rsidR="005E738F" w:rsidRDefault="00000000">
            <w:pPr>
              <w:pStyle w:val="TAC6"/>
            </w:pPr>
            <w:r>
              <w:t>c25</w:t>
            </w:r>
          </w:p>
        </w:tc>
        <w:tc>
          <w:tcPr>
            <w:tcW w:w="643" w:type="auto"/>
          </w:tcPr>
          <w:p w14:paraId="49089CCD" w14:textId="77777777" w:rsidR="005E738F" w:rsidRDefault="00000000">
            <w:pPr>
              <w:pStyle w:val="TAC6"/>
            </w:pPr>
            <w:r>
              <w:t>1</w:t>
            </w:r>
          </w:p>
        </w:tc>
        <w:tc>
          <w:tcPr>
            <w:tcW w:w="643" w:type="auto"/>
          </w:tcPr>
          <w:p w14:paraId="6A7440DB" w14:textId="77777777" w:rsidR="005E738F" w:rsidRDefault="00000000">
            <w:pPr>
              <w:pStyle w:val="TAC6"/>
            </w:pPr>
            <w:r>
              <w:t>16.4</w:t>
            </w:r>
          </w:p>
        </w:tc>
        <w:tc>
          <w:tcPr>
            <w:tcW w:w="643" w:type="auto"/>
          </w:tcPr>
          <w:p w14:paraId="08E91057" w14:textId="77777777" w:rsidR="005E738F" w:rsidRDefault="00000000">
            <w:pPr>
              <w:pStyle w:val="TAC6"/>
            </w:pPr>
            <w:r>
              <w:t>off</w:t>
            </w:r>
          </w:p>
        </w:tc>
        <w:tc>
          <w:tcPr>
            <w:tcW w:w="643" w:type="auto"/>
          </w:tcPr>
          <w:p w14:paraId="702499F7" w14:textId="77777777" w:rsidR="005E738F" w:rsidRDefault="00000000">
            <w:pPr>
              <w:pStyle w:val="TAC6"/>
            </w:pPr>
            <w:r>
              <w:t>NWT</w:t>
            </w:r>
          </w:p>
        </w:tc>
        <w:tc>
          <w:tcPr>
            <w:tcW w:w="643" w:type="auto"/>
          </w:tcPr>
          <w:p w14:paraId="47339A0E" w14:textId="77777777" w:rsidR="005E738F" w:rsidRDefault="00000000">
            <w:pPr>
              <w:pStyle w:val="TAC6"/>
            </w:pPr>
            <w:r>
              <w:t>3.69</w:t>
            </w:r>
          </w:p>
        </w:tc>
        <w:tc>
          <w:tcPr>
            <w:tcW w:w="643" w:type="auto"/>
          </w:tcPr>
          <w:p w14:paraId="21A9F8B5" w14:textId="77777777" w:rsidR="005E738F" w:rsidRDefault="00000000">
            <w:pPr>
              <w:pStyle w:val="TAC6"/>
            </w:pPr>
            <w:r>
              <w:t>0.97</w:t>
            </w:r>
          </w:p>
        </w:tc>
        <w:tc>
          <w:tcPr>
            <w:tcW w:w="643" w:type="auto"/>
          </w:tcPr>
          <w:p w14:paraId="10B707A1" w14:textId="77777777" w:rsidR="005E738F" w:rsidRDefault="00000000">
            <w:pPr>
              <w:pStyle w:val="TAC6"/>
            </w:pPr>
            <w:r>
              <w:t>c10</w:t>
            </w:r>
          </w:p>
        </w:tc>
        <w:tc>
          <w:tcPr>
            <w:tcW w:w="643" w:type="auto"/>
          </w:tcPr>
          <w:p w14:paraId="58AC7717" w14:textId="77777777" w:rsidR="005E738F" w:rsidRDefault="00000000">
            <w:pPr>
              <w:pStyle w:val="TAC6"/>
            </w:pPr>
            <w:r>
              <w:t>4x7.2</w:t>
            </w:r>
          </w:p>
        </w:tc>
        <w:tc>
          <w:tcPr>
            <w:tcW w:w="643" w:type="auto"/>
          </w:tcPr>
          <w:p w14:paraId="6B6191C2" w14:textId="77777777" w:rsidR="005E738F" w:rsidRDefault="00000000">
            <w:pPr>
              <w:pStyle w:val="TAC6"/>
            </w:pPr>
            <w:r>
              <w:t>3.47</w:t>
            </w:r>
          </w:p>
        </w:tc>
        <w:tc>
          <w:tcPr>
            <w:tcW w:w="643" w:type="auto"/>
          </w:tcPr>
          <w:p w14:paraId="1921A89B" w14:textId="77777777" w:rsidR="005E738F" w:rsidRDefault="00000000">
            <w:pPr>
              <w:pStyle w:val="TAC6"/>
            </w:pPr>
            <w:r>
              <w:t>1.11</w:t>
            </w:r>
          </w:p>
        </w:tc>
        <w:tc>
          <w:tcPr>
            <w:tcW w:w="643" w:type="auto"/>
          </w:tcPr>
          <w:p w14:paraId="3B4DEFCA" w14:textId="77777777" w:rsidR="005E738F" w:rsidRDefault="00000000">
            <w:pPr>
              <w:pStyle w:val="TAC6"/>
            </w:pPr>
            <w:r>
              <w:t>2.07</w:t>
            </w:r>
          </w:p>
        </w:tc>
        <w:tc>
          <w:tcPr>
            <w:tcW w:w="643" w:type="auto"/>
          </w:tcPr>
          <w:p w14:paraId="37F4FC0A" w14:textId="77777777" w:rsidR="005E738F" w:rsidRDefault="00000000">
            <w:pPr>
              <w:pStyle w:val="TAC6"/>
            </w:pPr>
            <w:r>
              <w:t>BT</w:t>
            </w:r>
          </w:p>
        </w:tc>
        <w:tc>
          <w:tcPr>
            <w:tcW w:w="643" w:type="auto"/>
            <w:shd w:val="clear" w:color="auto" w:fill="ADD8E6"/>
          </w:tcPr>
          <w:p w14:paraId="4C75D570" w14:textId="77777777" w:rsidR="005E738F" w:rsidRDefault="00000000">
            <w:pPr>
              <w:pStyle w:val="TAC6"/>
            </w:pPr>
            <w:r>
              <w:t>EXCEED</w:t>
            </w:r>
          </w:p>
        </w:tc>
      </w:tr>
      <w:tr w:rsidR="005E738F" w14:paraId="0BF12B78" w14:textId="77777777">
        <w:trPr>
          <w:jc w:val="center"/>
        </w:trPr>
        <w:tc>
          <w:tcPr>
            <w:tcW w:w="643" w:type="auto"/>
            <w:vMerge/>
          </w:tcPr>
          <w:p w14:paraId="4C3A8947" w14:textId="77777777" w:rsidR="005E738F" w:rsidRDefault="005E738F"/>
        </w:tc>
        <w:tc>
          <w:tcPr>
            <w:tcW w:w="643" w:type="auto"/>
          </w:tcPr>
          <w:p w14:paraId="7CB13391" w14:textId="77777777" w:rsidR="005E738F" w:rsidRDefault="00000000">
            <w:pPr>
              <w:pStyle w:val="TAC6"/>
            </w:pPr>
            <w:r>
              <w:t>c26</w:t>
            </w:r>
          </w:p>
        </w:tc>
        <w:tc>
          <w:tcPr>
            <w:tcW w:w="643" w:type="auto"/>
          </w:tcPr>
          <w:p w14:paraId="35144C85" w14:textId="77777777" w:rsidR="005E738F" w:rsidRDefault="00000000">
            <w:pPr>
              <w:pStyle w:val="TAC6"/>
            </w:pPr>
            <w:r>
              <w:t>1</w:t>
            </w:r>
          </w:p>
        </w:tc>
        <w:tc>
          <w:tcPr>
            <w:tcW w:w="643" w:type="auto"/>
          </w:tcPr>
          <w:p w14:paraId="66C8541E" w14:textId="77777777" w:rsidR="005E738F" w:rsidRDefault="00000000">
            <w:pPr>
              <w:pStyle w:val="TAC6"/>
            </w:pPr>
            <w:r>
              <w:t>24.4</w:t>
            </w:r>
          </w:p>
        </w:tc>
        <w:tc>
          <w:tcPr>
            <w:tcW w:w="643" w:type="auto"/>
          </w:tcPr>
          <w:p w14:paraId="2E4FFFE1" w14:textId="77777777" w:rsidR="005E738F" w:rsidRDefault="00000000">
            <w:pPr>
              <w:pStyle w:val="TAC6"/>
            </w:pPr>
            <w:r>
              <w:t>off</w:t>
            </w:r>
          </w:p>
        </w:tc>
        <w:tc>
          <w:tcPr>
            <w:tcW w:w="643" w:type="auto"/>
          </w:tcPr>
          <w:p w14:paraId="4E1833AD" w14:textId="77777777" w:rsidR="005E738F" w:rsidRDefault="00000000">
            <w:pPr>
              <w:pStyle w:val="TAC6"/>
            </w:pPr>
            <w:r>
              <w:t>NWT</w:t>
            </w:r>
          </w:p>
        </w:tc>
        <w:tc>
          <w:tcPr>
            <w:tcW w:w="643" w:type="auto"/>
          </w:tcPr>
          <w:p w14:paraId="118364FE" w14:textId="77777777" w:rsidR="005E738F" w:rsidRDefault="00000000">
            <w:pPr>
              <w:pStyle w:val="TAC6"/>
            </w:pPr>
            <w:r>
              <w:t>4.23</w:t>
            </w:r>
          </w:p>
        </w:tc>
        <w:tc>
          <w:tcPr>
            <w:tcW w:w="643" w:type="auto"/>
          </w:tcPr>
          <w:p w14:paraId="78C62263" w14:textId="77777777" w:rsidR="005E738F" w:rsidRDefault="00000000">
            <w:pPr>
              <w:pStyle w:val="TAC6"/>
            </w:pPr>
            <w:r>
              <w:t>0.86</w:t>
            </w:r>
          </w:p>
        </w:tc>
        <w:tc>
          <w:tcPr>
            <w:tcW w:w="643" w:type="auto"/>
          </w:tcPr>
          <w:p w14:paraId="6422200E" w14:textId="77777777" w:rsidR="005E738F" w:rsidRDefault="00000000">
            <w:pPr>
              <w:pStyle w:val="TAC6"/>
            </w:pPr>
            <w:r>
              <w:t>c11</w:t>
            </w:r>
          </w:p>
        </w:tc>
        <w:tc>
          <w:tcPr>
            <w:tcW w:w="643" w:type="auto"/>
          </w:tcPr>
          <w:p w14:paraId="0C34AF1A" w14:textId="77777777" w:rsidR="005E738F" w:rsidRDefault="00000000">
            <w:pPr>
              <w:pStyle w:val="TAC6"/>
            </w:pPr>
            <w:r>
              <w:t>4x8</w:t>
            </w:r>
          </w:p>
        </w:tc>
        <w:tc>
          <w:tcPr>
            <w:tcW w:w="643" w:type="auto"/>
          </w:tcPr>
          <w:p w14:paraId="5C2E2F24" w14:textId="77777777" w:rsidR="005E738F" w:rsidRDefault="00000000">
            <w:pPr>
              <w:pStyle w:val="TAC6"/>
            </w:pPr>
            <w:r>
              <w:t>3.68</w:t>
            </w:r>
          </w:p>
        </w:tc>
        <w:tc>
          <w:tcPr>
            <w:tcW w:w="643" w:type="auto"/>
          </w:tcPr>
          <w:p w14:paraId="72D368D8" w14:textId="77777777" w:rsidR="005E738F" w:rsidRDefault="00000000">
            <w:pPr>
              <w:pStyle w:val="TAC6"/>
            </w:pPr>
            <w:r>
              <w:t>1.01</w:t>
            </w:r>
          </w:p>
        </w:tc>
        <w:tc>
          <w:tcPr>
            <w:tcW w:w="643" w:type="auto"/>
          </w:tcPr>
          <w:p w14:paraId="336A0E78" w14:textId="77777777" w:rsidR="005E738F" w:rsidRDefault="00000000">
            <w:pPr>
              <w:pStyle w:val="TAC6"/>
            </w:pPr>
            <w:r>
              <w:t>5.5</w:t>
            </w:r>
          </w:p>
        </w:tc>
        <w:tc>
          <w:tcPr>
            <w:tcW w:w="643" w:type="auto"/>
          </w:tcPr>
          <w:p w14:paraId="06B9EFEF" w14:textId="77777777" w:rsidR="005E738F" w:rsidRDefault="00000000">
            <w:pPr>
              <w:pStyle w:val="TAC6"/>
            </w:pPr>
            <w:r>
              <w:t>BT</w:t>
            </w:r>
          </w:p>
        </w:tc>
        <w:tc>
          <w:tcPr>
            <w:tcW w:w="643" w:type="auto"/>
            <w:shd w:val="clear" w:color="auto" w:fill="ADD8E6"/>
          </w:tcPr>
          <w:p w14:paraId="26364B3D" w14:textId="77777777" w:rsidR="005E738F" w:rsidRDefault="00000000">
            <w:pPr>
              <w:pStyle w:val="TAC6"/>
            </w:pPr>
            <w:r>
              <w:t>EXCEED</w:t>
            </w:r>
          </w:p>
        </w:tc>
      </w:tr>
      <w:tr w:rsidR="005E738F" w14:paraId="59465D64" w14:textId="77777777">
        <w:trPr>
          <w:jc w:val="center"/>
        </w:trPr>
        <w:tc>
          <w:tcPr>
            <w:tcW w:w="643" w:type="auto"/>
            <w:vMerge/>
          </w:tcPr>
          <w:p w14:paraId="3E1D58EF" w14:textId="77777777" w:rsidR="005E738F" w:rsidRDefault="005E738F"/>
        </w:tc>
        <w:tc>
          <w:tcPr>
            <w:tcW w:w="643" w:type="auto"/>
          </w:tcPr>
          <w:p w14:paraId="06E9A776" w14:textId="77777777" w:rsidR="005E738F" w:rsidRDefault="00000000">
            <w:pPr>
              <w:pStyle w:val="TAC6"/>
            </w:pPr>
            <w:r>
              <w:t>c27</w:t>
            </w:r>
          </w:p>
        </w:tc>
        <w:tc>
          <w:tcPr>
            <w:tcW w:w="643" w:type="auto"/>
          </w:tcPr>
          <w:p w14:paraId="4CCA1D27" w14:textId="77777777" w:rsidR="005E738F" w:rsidRDefault="00000000">
            <w:pPr>
              <w:pStyle w:val="TAC6"/>
            </w:pPr>
            <w:r>
              <w:t>1</w:t>
            </w:r>
          </w:p>
        </w:tc>
        <w:tc>
          <w:tcPr>
            <w:tcW w:w="643" w:type="auto"/>
          </w:tcPr>
          <w:p w14:paraId="00CD3F5B" w14:textId="77777777" w:rsidR="005E738F" w:rsidRDefault="00000000">
            <w:pPr>
              <w:pStyle w:val="TAC6"/>
            </w:pPr>
            <w:r>
              <w:t>32</w:t>
            </w:r>
          </w:p>
        </w:tc>
        <w:tc>
          <w:tcPr>
            <w:tcW w:w="643" w:type="auto"/>
          </w:tcPr>
          <w:p w14:paraId="5D0445E5" w14:textId="77777777" w:rsidR="005E738F" w:rsidRDefault="00000000">
            <w:pPr>
              <w:pStyle w:val="TAC6"/>
            </w:pPr>
            <w:r>
              <w:t>off</w:t>
            </w:r>
          </w:p>
        </w:tc>
        <w:tc>
          <w:tcPr>
            <w:tcW w:w="643" w:type="auto"/>
          </w:tcPr>
          <w:p w14:paraId="07FA591C" w14:textId="77777777" w:rsidR="005E738F" w:rsidRDefault="00000000">
            <w:pPr>
              <w:pStyle w:val="TAC6"/>
            </w:pPr>
            <w:r>
              <w:t>NWT</w:t>
            </w:r>
          </w:p>
        </w:tc>
        <w:tc>
          <w:tcPr>
            <w:tcW w:w="643" w:type="auto"/>
          </w:tcPr>
          <w:p w14:paraId="2A3929DE" w14:textId="77777777" w:rsidR="005E738F" w:rsidRDefault="00000000">
            <w:pPr>
              <w:pStyle w:val="TAC6"/>
            </w:pPr>
            <w:r>
              <w:t>4.31</w:t>
            </w:r>
          </w:p>
        </w:tc>
        <w:tc>
          <w:tcPr>
            <w:tcW w:w="643" w:type="auto"/>
          </w:tcPr>
          <w:p w14:paraId="6E07E0F1" w14:textId="77777777" w:rsidR="005E738F" w:rsidRDefault="00000000">
            <w:pPr>
              <w:pStyle w:val="TAC6"/>
            </w:pPr>
            <w:r>
              <w:t>0.79</w:t>
            </w:r>
          </w:p>
        </w:tc>
        <w:tc>
          <w:tcPr>
            <w:tcW w:w="643" w:type="auto"/>
          </w:tcPr>
          <w:p w14:paraId="3F4D7FB4" w14:textId="77777777" w:rsidR="005E738F" w:rsidRDefault="00000000">
            <w:pPr>
              <w:pStyle w:val="TAC6"/>
            </w:pPr>
            <w:r>
              <w:t>c12</w:t>
            </w:r>
          </w:p>
        </w:tc>
        <w:tc>
          <w:tcPr>
            <w:tcW w:w="643" w:type="auto"/>
          </w:tcPr>
          <w:p w14:paraId="1B28E380" w14:textId="77777777" w:rsidR="005E738F" w:rsidRDefault="00000000">
            <w:pPr>
              <w:pStyle w:val="TAC6"/>
            </w:pPr>
            <w:r>
              <w:t>4x9.6</w:t>
            </w:r>
          </w:p>
        </w:tc>
        <w:tc>
          <w:tcPr>
            <w:tcW w:w="643" w:type="auto"/>
          </w:tcPr>
          <w:p w14:paraId="0AAC6771" w14:textId="77777777" w:rsidR="005E738F" w:rsidRDefault="00000000">
            <w:pPr>
              <w:pStyle w:val="TAC6"/>
            </w:pPr>
            <w:r>
              <w:t>4.04</w:t>
            </w:r>
          </w:p>
        </w:tc>
        <w:tc>
          <w:tcPr>
            <w:tcW w:w="643" w:type="auto"/>
          </w:tcPr>
          <w:p w14:paraId="13090789" w14:textId="77777777" w:rsidR="005E738F" w:rsidRDefault="00000000">
            <w:pPr>
              <w:pStyle w:val="TAC6"/>
            </w:pPr>
            <w:r>
              <w:t>0.9</w:t>
            </w:r>
          </w:p>
        </w:tc>
        <w:tc>
          <w:tcPr>
            <w:tcW w:w="643" w:type="auto"/>
          </w:tcPr>
          <w:p w14:paraId="5C72D00F" w14:textId="77777777" w:rsidR="005E738F" w:rsidRDefault="00000000">
            <w:pPr>
              <w:pStyle w:val="TAC6"/>
            </w:pPr>
            <w:r>
              <w:t>3.04</w:t>
            </w:r>
          </w:p>
        </w:tc>
        <w:tc>
          <w:tcPr>
            <w:tcW w:w="643" w:type="auto"/>
          </w:tcPr>
          <w:p w14:paraId="3BA4BF9E" w14:textId="77777777" w:rsidR="005E738F" w:rsidRDefault="00000000">
            <w:pPr>
              <w:pStyle w:val="TAC6"/>
            </w:pPr>
            <w:r>
              <w:t>BT</w:t>
            </w:r>
          </w:p>
        </w:tc>
        <w:tc>
          <w:tcPr>
            <w:tcW w:w="643" w:type="auto"/>
            <w:shd w:val="clear" w:color="auto" w:fill="ADD8E6"/>
          </w:tcPr>
          <w:p w14:paraId="3A57E704" w14:textId="77777777" w:rsidR="005E738F" w:rsidRDefault="00000000">
            <w:pPr>
              <w:pStyle w:val="TAC6"/>
            </w:pPr>
            <w:r>
              <w:t>EXCEED</w:t>
            </w:r>
          </w:p>
        </w:tc>
      </w:tr>
      <w:tr w:rsidR="005E738F" w14:paraId="56E67BEE" w14:textId="77777777">
        <w:trPr>
          <w:jc w:val="center"/>
        </w:trPr>
        <w:tc>
          <w:tcPr>
            <w:tcW w:w="643" w:type="auto"/>
            <w:vMerge/>
          </w:tcPr>
          <w:p w14:paraId="7B79B677" w14:textId="77777777" w:rsidR="005E738F" w:rsidRDefault="005E738F"/>
        </w:tc>
        <w:tc>
          <w:tcPr>
            <w:tcW w:w="643" w:type="auto"/>
          </w:tcPr>
          <w:p w14:paraId="0759FE14" w14:textId="77777777" w:rsidR="005E738F" w:rsidRDefault="00000000">
            <w:pPr>
              <w:pStyle w:val="TAC6"/>
            </w:pPr>
            <w:r>
              <w:t>c28</w:t>
            </w:r>
          </w:p>
        </w:tc>
        <w:tc>
          <w:tcPr>
            <w:tcW w:w="643" w:type="auto"/>
          </w:tcPr>
          <w:p w14:paraId="2274E8B5" w14:textId="77777777" w:rsidR="005E738F" w:rsidRDefault="00000000">
            <w:pPr>
              <w:pStyle w:val="TAC6"/>
            </w:pPr>
            <w:r>
              <w:t>1</w:t>
            </w:r>
          </w:p>
        </w:tc>
        <w:tc>
          <w:tcPr>
            <w:tcW w:w="643" w:type="auto"/>
          </w:tcPr>
          <w:p w14:paraId="7A103E5E" w14:textId="77777777" w:rsidR="005E738F" w:rsidRDefault="00000000">
            <w:pPr>
              <w:pStyle w:val="TAC6"/>
            </w:pPr>
            <w:r>
              <w:t>48</w:t>
            </w:r>
          </w:p>
        </w:tc>
        <w:tc>
          <w:tcPr>
            <w:tcW w:w="643" w:type="auto"/>
          </w:tcPr>
          <w:p w14:paraId="5C359B73" w14:textId="77777777" w:rsidR="005E738F" w:rsidRDefault="00000000">
            <w:pPr>
              <w:pStyle w:val="TAC6"/>
            </w:pPr>
            <w:r>
              <w:t>off</w:t>
            </w:r>
          </w:p>
        </w:tc>
        <w:tc>
          <w:tcPr>
            <w:tcW w:w="643" w:type="auto"/>
          </w:tcPr>
          <w:p w14:paraId="0F997BFF" w14:textId="77777777" w:rsidR="005E738F" w:rsidRDefault="00000000">
            <w:pPr>
              <w:pStyle w:val="TAC6"/>
            </w:pPr>
            <w:r>
              <w:t>NWT</w:t>
            </w:r>
          </w:p>
        </w:tc>
        <w:tc>
          <w:tcPr>
            <w:tcW w:w="643" w:type="auto"/>
          </w:tcPr>
          <w:p w14:paraId="0E36AAB9" w14:textId="77777777" w:rsidR="005E738F" w:rsidRDefault="00000000">
            <w:pPr>
              <w:pStyle w:val="TAC6"/>
            </w:pPr>
            <w:r>
              <w:t>4.39</w:t>
            </w:r>
          </w:p>
        </w:tc>
        <w:tc>
          <w:tcPr>
            <w:tcW w:w="643" w:type="auto"/>
          </w:tcPr>
          <w:p w14:paraId="624040D0" w14:textId="77777777" w:rsidR="005E738F" w:rsidRDefault="00000000">
            <w:pPr>
              <w:pStyle w:val="TAC6"/>
            </w:pPr>
            <w:r>
              <w:t>0.83</w:t>
            </w:r>
          </w:p>
        </w:tc>
        <w:tc>
          <w:tcPr>
            <w:tcW w:w="643" w:type="auto"/>
          </w:tcPr>
          <w:p w14:paraId="560361F3" w14:textId="77777777" w:rsidR="005E738F" w:rsidRDefault="00000000">
            <w:pPr>
              <w:pStyle w:val="TAC6"/>
            </w:pPr>
            <w:r>
              <w:t>c13</w:t>
            </w:r>
          </w:p>
        </w:tc>
        <w:tc>
          <w:tcPr>
            <w:tcW w:w="643" w:type="auto"/>
          </w:tcPr>
          <w:p w14:paraId="5AD180D1" w14:textId="77777777" w:rsidR="005E738F" w:rsidRDefault="00000000">
            <w:pPr>
              <w:pStyle w:val="TAC6"/>
            </w:pPr>
            <w:r>
              <w:t>4x16.4</w:t>
            </w:r>
          </w:p>
        </w:tc>
        <w:tc>
          <w:tcPr>
            <w:tcW w:w="643" w:type="auto"/>
          </w:tcPr>
          <w:p w14:paraId="3247AE17" w14:textId="77777777" w:rsidR="005E738F" w:rsidRDefault="00000000">
            <w:pPr>
              <w:pStyle w:val="TAC6"/>
            </w:pPr>
            <w:r>
              <w:t>4.38</w:t>
            </w:r>
          </w:p>
        </w:tc>
        <w:tc>
          <w:tcPr>
            <w:tcW w:w="643" w:type="auto"/>
          </w:tcPr>
          <w:p w14:paraId="02EE6BDF" w14:textId="77777777" w:rsidR="005E738F" w:rsidRDefault="00000000">
            <w:pPr>
              <w:pStyle w:val="TAC6"/>
            </w:pPr>
            <w:r>
              <w:t>0.75</w:t>
            </w:r>
          </w:p>
        </w:tc>
        <w:tc>
          <w:tcPr>
            <w:tcW w:w="643" w:type="auto"/>
          </w:tcPr>
          <w:p w14:paraId="0FACF061" w14:textId="77777777" w:rsidR="005E738F" w:rsidRDefault="00000000">
            <w:pPr>
              <w:pStyle w:val="TAC6"/>
            </w:pPr>
            <w:r>
              <w:t>0.07</w:t>
            </w:r>
          </w:p>
        </w:tc>
        <w:tc>
          <w:tcPr>
            <w:tcW w:w="643" w:type="auto"/>
          </w:tcPr>
          <w:p w14:paraId="788E6CB7" w14:textId="77777777" w:rsidR="005E738F" w:rsidRDefault="00000000">
            <w:pPr>
              <w:pStyle w:val="TAC6"/>
            </w:pPr>
            <w:r>
              <w:t>NWT</w:t>
            </w:r>
          </w:p>
        </w:tc>
        <w:tc>
          <w:tcPr>
            <w:tcW w:w="643" w:type="auto"/>
          </w:tcPr>
          <w:p w14:paraId="0AED9129" w14:textId="77777777" w:rsidR="005E738F" w:rsidRDefault="00000000">
            <w:pPr>
              <w:pStyle w:val="TAC6"/>
            </w:pPr>
            <w:r>
              <w:t>PASS</w:t>
            </w:r>
          </w:p>
        </w:tc>
      </w:tr>
      <w:tr w:rsidR="005E738F" w14:paraId="42C24D94" w14:textId="77777777">
        <w:trPr>
          <w:jc w:val="center"/>
        </w:trPr>
        <w:tc>
          <w:tcPr>
            <w:tcW w:w="643" w:type="auto"/>
            <w:vMerge/>
          </w:tcPr>
          <w:p w14:paraId="632D2F7A" w14:textId="77777777" w:rsidR="005E738F" w:rsidRDefault="005E738F"/>
        </w:tc>
        <w:tc>
          <w:tcPr>
            <w:tcW w:w="643" w:type="auto"/>
          </w:tcPr>
          <w:p w14:paraId="5783493D" w14:textId="77777777" w:rsidR="005E738F" w:rsidRDefault="00000000">
            <w:pPr>
              <w:pStyle w:val="TAC6"/>
            </w:pPr>
            <w:r>
              <w:t>c29</w:t>
            </w:r>
          </w:p>
        </w:tc>
        <w:tc>
          <w:tcPr>
            <w:tcW w:w="643" w:type="auto"/>
          </w:tcPr>
          <w:p w14:paraId="629D94E8" w14:textId="77777777" w:rsidR="005E738F" w:rsidRDefault="00000000">
            <w:pPr>
              <w:pStyle w:val="TAC6"/>
            </w:pPr>
            <w:r>
              <w:t>1</w:t>
            </w:r>
          </w:p>
        </w:tc>
        <w:tc>
          <w:tcPr>
            <w:tcW w:w="643" w:type="auto"/>
          </w:tcPr>
          <w:p w14:paraId="526669C3" w14:textId="77777777" w:rsidR="005E738F" w:rsidRDefault="00000000">
            <w:pPr>
              <w:pStyle w:val="TAC6"/>
            </w:pPr>
            <w:r>
              <w:t>64</w:t>
            </w:r>
          </w:p>
        </w:tc>
        <w:tc>
          <w:tcPr>
            <w:tcW w:w="643" w:type="auto"/>
          </w:tcPr>
          <w:p w14:paraId="3DF443BE" w14:textId="77777777" w:rsidR="005E738F" w:rsidRDefault="00000000">
            <w:pPr>
              <w:pStyle w:val="TAC6"/>
            </w:pPr>
            <w:r>
              <w:t>off</w:t>
            </w:r>
          </w:p>
        </w:tc>
        <w:tc>
          <w:tcPr>
            <w:tcW w:w="643" w:type="auto"/>
          </w:tcPr>
          <w:p w14:paraId="5ED7AB0F" w14:textId="77777777" w:rsidR="005E738F" w:rsidRDefault="00000000">
            <w:pPr>
              <w:pStyle w:val="TAC6"/>
            </w:pPr>
            <w:r>
              <w:t>NWT</w:t>
            </w:r>
          </w:p>
        </w:tc>
        <w:tc>
          <w:tcPr>
            <w:tcW w:w="643" w:type="auto"/>
          </w:tcPr>
          <w:p w14:paraId="12CA52E4" w14:textId="77777777" w:rsidR="005E738F" w:rsidRDefault="00000000">
            <w:pPr>
              <w:pStyle w:val="TAC6"/>
            </w:pPr>
            <w:r>
              <w:t>4.44</w:t>
            </w:r>
          </w:p>
        </w:tc>
        <w:tc>
          <w:tcPr>
            <w:tcW w:w="643" w:type="auto"/>
          </w:tcPr>
          <w:p w14:paraId="76DAB2A4" w14:textId="77777777" w:rsidR="005E738F" w:rsidRDefault="00000000">
            <w:pPr>
              <w:pStyle w:val="TAC6"/>
            </w:pPr>
            <w:r>
              <w:t>0.82</w:t>
            </w:r>
          </w:p>
        </w:tc>
        <w:tc>
          <w:tcPr>
            <w:tcW w:w="643" w:type="auto"/>
          </w:tcPr>
          <w:p w14:paraId="3F043829" w14:textId="77777777" w:rsidR="005E738F" w:rsidRDefault="00000000">
            <w:pPr>
              <w:pStyle w:val="TAC6"/>
            </w:pPr>
            <w:r>
              <w:t>c14</w:t>
            </w:r>
          </w:p>
        </w:tc>
        <w:tc>
          <w:tcPr>
            <w:tcW w:w="643" w:type="auto"/>
          </w:tcPr>
          <w:p w14:paraId="1FEB5D08" w14:textId="77777777" w:rsidR="005E738F" w:rsidRDefault="00000000">
            <w:pPr>
              <w:pStyle w:val="TAC6"/>
            </w:pPr>
            <w:r>
              <w:t>4x24.4</w:t>
            </w:r>
          </w:p>
        </w:tc>
        <w:tc>
          <w:tcPr>
            <w:tcW w:w="643" w:type="auto"/>
          </w:tcPr>
          <w:p w14:paraId="235CB11B" w14:textId="77777777" w:rsidR="005E738F" w:rsidRDefault="00000000">
            <w:pPr>
              <w:pStyle w:val="TAC6"/>
            </w:pPr>
            <w:r>
              <w:t>4.49</w:t>
            </w:r>
          </w:p>
        </w:tc>
        <w:tc>
          <w:tcPr>
            <w:tcW w:w="643" w:type="auto"/>
          </w:tcPr>
          <w:p w14:paraId="3603314D" w14:textId="77777777" w:rsidR="005E738F" w:rsidRDefault="00000000">
            <w:pPr>
              <w:pStyle w:val="TAC6"/>
            </w:pPr>
            <w:r>
              <w:t>0.71</w:t>
            </w:r>
          </w:p>
        </w:tc>
        <w:tc>
          <w:tcPr>
            <w:tcW w:w="643" w:type="auto"/>
          </w:tcPr>
          <w:p w14:paraId="33871E4E" w14:textId="77777777" w:rsidR="005E738F" w:rsidRDefault="00000000">
            <w:pPr>
              <w:pStyle w:val="TAC6"/>
            </w:pPr>
            <w:r>
              <w:t>-0.62</w:t>
            </w:r>
          </w:p>
        </w:tc>
        <w:tc>
          <w:tcPr>
            <w:tcW w:w="643" w:type="auto"/>
          </w:tcPr>
          <w:p w14:paraId="61A26D2D" w14:textId="77777777" w:rsidR="005E738F" w:rsidRDefault="00000000">
            <w:pPr>
              <w:pStyle w:val="TAC6"/>
            </w:pPr>
            <w:r>
              <w:t>NWT</w:t>
            </w:r>
          </w:p>
        </w:tc>
        <w:tc>
          <w:tcPr>
            <w:tcW w:w="643" w:type="auto"/>
          </w:tcPr>
          <w:p w14:paraId="2F434532" w14:textId="77777777" w:rsidR="005E738F" w:rsidRDefault="00000000">
            <w:pPr>
              <w:pStyle w:val="TAC6"/>
            </w:pPr>
            <w:r>
              <w:t>PASS</w:t>
            </w:r>
          </w:p>
        </w:tc>
      </w:tr>
      <w:tr w:rsidR="005E738F" w14:paraId="7BB9F40D" w14:textId="77777777">
        <w:trPr>
          <w:jc w:val="center"/>
        </w:trPr>
        <w:tc>
          <w:tcPr>
            <w:tcW w:w="643" w:type="auto"/>
            <w:vMerge/>
          </w:tcPr>
          <w:p w14:paraId="33270C5F" w14:textId="77777777" w:rsidR="005E738F" w:rsidRDefault="005E738F"/>
        </w:tc>
        <w:tc>
          <w:tcPr>
            <w:tcW w:w="643" w:type="auto"/>
          </w:tcPr>
          <w:p w14:paraId="7C1257AC" w14:textId="77777777" w:rsidR="005E738F" w:rsidRDefault="00000000">
            <w:pPr>
              <w:pStyle w:val="TAC6"/>
            </w:pPr>
            <w:r>
              <w:t>c30</w:t>
            </w:r>
          </w:p>
        </w:tc>
        <w:tc>
          <w:tcPr>
            <w:tcW w:w="643" w:type="auto"/>
          </w:tcPr>
          <w:p w14:paraId="66BA6668" w14:textId="77777777" w:rsidR="005E738F" w:rsidRDefault="00000000">
            <w:pPr>
              <w:pStyle w:val="TAC6"/>
            </w:pPr>
            <w:r>
              <w:t>1</w:t>
            </w:r>
          </w:p>
        </w:tc>
        <w:tc>
          <w:tcPr>
            <w:tcW w:w="643" w:type="auto"/>
          </w:tcPr>
          <w:p w14:paraId="17F7869D" w14:textId="77777777" w:rsidR="005E738F" w:rsidRDefault="00000000">
            <w:pPr>
              <w:pStyle w:val="TAC6"/>
            </w:pPr>
            <w:r>
              <w:t>80</w:t>
            </w:r>
          </w:p>
        </w:tc>
        <w:tc>
          <w:tcPr>
            <w:tcW w:w="643" w:type="auto"/>
          </w:tcPr>
          <w:p w14:paraId="0DF3FEEB" w14:textId="77777777" w:rsidR="005E738F" w:rsidRDefault="00000000">
            <w:pPr>
              <w:pStyle w:val="TAC6"/>
            </w:pPr>
            <w:r>
              <w:t>off</w:t>
            </w:r>
          </w:p>
        </w:tc>
        <w:tc>
          <w:tcPr>
            <w:tcW w:w="643" w:type="auto"/>
          </w:tcPr>
          <w:p w14:paraId="64873497" w14:textId="77777777" w:rsidR="005E738F" w:rsidRDefault="00000000">
            <w:pPr>
              <w:pStyle w:val="TAC6"/>
            </w:pPr>
            <w:r>
              <w:t>NWT</w:t>
            </w:r>
          </w:p>
        </w:tc>
        <w:tc>
          <w:tcPr>
            <w:tcW w:w="643" w:type="auto"/>
          </w:tcPr>
          <w:p w14:paraId="31F9800A" w14:textId="77777777" w:rsidR="005E738F" w:rsidRDefault="00000000">
            <w:pPr>
              <w:pStyle w:val="TAC6"/>
            </w:pPr>
            <w:r>
              <w:t>4.44</w:t>
            </w:r>
          </w:p>
        </w:tc>
        <w:tc>
          <w:tcPr>
            <w:tcW w:w="643" w:type="auto"/>
          </w:tcPr>
          <w:p w14:paraId="4BB1CAC9" w14:textId="77777777" w:rsidR="005E738F" w:rsidRDefault="00000000">
            <w:pPr>
              <w:pStyle w:val="TAC6"/>
            </w:pPr>
            <w:r>
              <w:t>0.78</w:t>
            </w:r>
          </w:p>
        </w:tc>
        <w:tc>
          <w:tcPr>
            <w:tcW w:w="643" w:type="auto"/>
          </w:tcPr>
          <w:p w14:paraId="7EBD61F9" w14:textId="77777777" w:rsidR="005E738F" w:rsidRDefault="00000000">
            <w:pPr>
              <w:pStyle w:val="TAC6"/>
            </w:pPr>
            <w:r>
              <w:t>c14</w:t>
            </w:r>
          </w:p>
        </w:tc>
        <w:tc>
          <w:tcPr>
            <w:tcW w:w="643" w:type="auto"/>
          </w:tcPr>
          <w:p w14:paraId="42648F4F" w14:textId="77777777" w:rsidR="005E738F" w:rsidRDefault="00000000">
            <w:pPr>
              <w:pStyle w:val="TAC6"/>
            </w:pPr>
            <w:r>
              <w:t>4x24.4</w:t>
            </w:r>
          </w:p>
        </w:tc>
        <w:tc>
          <w:tcPr>
            <w:tcW w:w="643" w:type="auto"/>
          </w:tcPr>
          <w:p w14:paraId="26DA9B4C" w14:textId="77777777" w:rsidR="005E738F" w:rsidRDefault="00000000">
            <w:pPr>
              <w:pStyle w:val="TAC6"/>
            </w:pPr>
            <w:r>
              <w:t>4.49</w:t>
            </w:r>
          </w:p>
        </w:tc>
        <w:tc>
          <w:tcPr>
            <w:tcW w:w="643" w:type="auto"/>
          </w:tcPr>
          <w:p w14:paraId="2B848508" w14:textId="77777777" w:rsidR="005E738F" w:rsidRDefault="00000000">
            <w:pPr>
              <w:pStyle w:val="TAC6"/>
            </w:pPr>
            <w:r>
              <w:t>0.71</w:t>
            </w:r>
          </w:p>
        </w:tc>
        <w:tc>
          <w:tcPr>
            <w:tcW w:w="643" w:type="auto"/>
          </w:tcPr>
          <w:p w14:paraId="15F05641" w14:textId="77777777" w:rsidR="005E738F" w:rsidRDefault="00000000">
            <w:pPr>
              <w:pStyle w:val="TAC6"/>
            </w:pPr>
            <w:r>
              <w:t>-0.63</w:t>
            </w:r>
          </w:p>
        </w:tc>
        <w:tc>
          <w:tcPr>
            <w:tcW w:w="643" w:type="auto"/>
          </w:tcPr>
          <w:p w14:paraId="4029C6FE" w14:textId="77777777" w:rsidR="005E738F" w:rsidRDefault="00000000">
            <w:pPr>
              <w:pStyle w:val="TAC6"/>
            </w:pPr>
            <w:r>
              <w:t>NWT</w:t>
            </w:r>
          </w:p>
        </w:tc>
        <w:tc>
          <w:tcPr>
            <w:tcW w:w="643" w:type="auto"/>
          </w:tcPr>
          <w:p w14:paraId="1DC3CDC6" w14:textId="77777777" w:rsidR="005E738F" w:rsidRDefault="00000000">
            <w:pPr>
              <w:pStyle w:val="TAC6"/>
            </w:pPr>
            <w:r>
              <w:t>PASS</w:t>
            </w:r>
          </w:p>
        </w:tc>
      </w:tr>
      <w:tr w:rsidR="005E738F" w14:paraId="15F342B1" w14:textId="77777777">
        <w:trPr>
          <w:jc w:val="center"/>
        </w:trPr>
        <w:tc>
          <w:tcPr>
            <w:tcW w:w="643" w:type="auto"/>
            <w:vMerge/>
          </w:tcPr>
          <w:p w14:paraId="27D48FBC" w14:textId="77777777" w:rsidR="005E738F" w:rsidRDefault="005E738F"/>
        </w:tc>
        <w:tc>
          <w:tcPr>
            <w:tcW w:w="643" w:type="auto"/>
            <w:vMerge w:val="restart"/>
          </w:tcPr>
          <w:p w14:paraId="209AE043" w14:textId="77777777" w:rsidR="005E738F" w:rsidRDefault="00000000">
            <w:pPr>
              <w:pStyle w:val="TAC6"/>
            </w:pPr>
            <w:r>
              <w:t>c31</w:t>
            </w:r>
          </w:p>
        </w:tc>
        <w:tc>
          <w:tcPr>
            <w:tcW w:w="643" w:type="auto"/>
          </w:tcPr>
          <w:p w14:paraId="709A3052" w14:textId="77777777" w:rsidR="005E738F" w:rsidRDefault="00000000">
            <w:pPr>
              <w:pStyle w:val="TAC6"/>
            </w:pPr>
            <w:r>
              <w:t>1</w:t>
            </w:r>
          </w:p>
        </w:tc>
        <w:tc>
          <w:tcPr>
            <w:tcW w:w="643" w:type="auto"/>
          </w:tcPr>
          <w:p w14:paraId="663CACA7" w14:textId="77777777" w:rsidR="005E738F" w:rsidRDefault="00000000">
            <w:pPr>
              <w:pStyle w:val="TAC6"/>
            </w:pPr>
            <w:r>
              <w:t>13.2</w:t>
            </w:r>
          </w:p>
        </w:tc>
        <w:tc>
          <w:tcPr>
            <w:tcW w:w="643" w:type="auto"/>
          </w:tcPr>
          <w:p w14:paraId="40B86E0A" w14:textId="77777777" w:rsidR="005E738F" w:rsidRDefault="00000000">
            <w:pPr>
              <w:pStyle w:val="TAC6"/>
            </w:pPr>
            <w:r>
              <w:t>on</w:t>
            </w:r>
          </w:p>
        </w:tc>
        <w:tc>
          <w:tcPr>
            <w:tcW w:w="643" w:type="auto"/>
          </w:tcPr>
          <w:p w14:paraId="7E625AA2" w14:textId="77777777" w:rsidR="005E738F" w:rsidRDefault="00000000">
            <w:pPr>
              <w:pStyle w:val="TAC6"/>
            </w:pPr>
            <w:r>
              <w:t>NWT</w:t>
            </w:r>
          </w:p>
        </w:tc>
        <w:tc>
          <w:tcPr>
            <w:tcW w:w="643" w:type="auto"/>
          </w:tcPr>
          <w:p w14:paraId="1E3BF35D" w14:textId="77777777" w:rsidR="005E738F" w:rsidRDefault="00000000">
            <w:pPr>
              <w:pStyle w:val="TAC6"/>
            </w:pPr>
            <w:r>
              <w:t>3.37</w:t>
            </w:r>
          </w:p>
        </w:tc>
        <w:tc>
          <w:tcPr>
            <w:tcW w:w="643" w:type="auto"/>
          </w:tcPr>
          <w:p w14:paraId="7CF3E9A8" w14:textId="77777777" w:rsidR="005E738F" w:rsidRDefault="00000000">
            <w:pPr>
              <w:pStyle w:val="TAC6"/>
            </w:pPr>
            <w:r>
              <w:t>1.12</w:t>
            </w:r>
          </w:p>
        </w:tc>
        <w:tc>
          <w:tcPr>
            <w:tcW w:w="643" w:type="auto"/>
          </w:tcPr>
          <w:p w14:paraId="3457DF0C" w14:textId="77777777" w:rsidR="005E738F" w:rsidRDefault="00000000">
            <w:pPr>
              <w:pStyle w:val="TAC6"/>
            </w:pPr>
            <w:r>
              <w:t>c18</w:t>
            </w:r>
          </w:p>
        </w:tc>
        <w:tc>
          <w:tcPr>
            <w:tcW w:w="643" w:type="auto"/>
          </w:tcPr>
          <w:p w14:paraId="2A14A381" w14:textId="77777777" w:rsidR="005E738F" w:rsidRDefault="00000000">
            <w:pPr>
              <w:pStyle w:val="TAC6"/>
            </w:pPr>
            <w:r>
              <w:t>3x7.2</w:t>
            </w:r>
          </w:p>
        </w:tc>
        <w:tc>
          <w:tcPr>
            <w:tcW w:w="643" w:type="auto"/>
          </w:tcPr>
          <w:p w14:paraId="74D16506" w14:textId="77777777" w:rsidR="005E738F" w:rsidRDefault="00000000">
            <w:pPr>
              <w:pStyle w:val="TAC6"/>
            </w:pPr>
            <w:r>
              <w:t>3.33</w:t>
            </w:r>
          </w:p>
        </w:tc>
        <w:tc>
          <w:tcPr>
            <w:tcW w:w="643" w:type="auto"/>
          </w:tcPr>
          <w:p w14:paraId="201D9D3B" w14:textId="77777777" w:rsidR="005E738F" w:rsidRDefault="00000000">
            <w:pPr>
              <w:pStyle w:val="TAC6"/>
            </w:pPr>
            <w:r>
              <w:t>1.09</w:t>
            </w:r>
          </w:p>
        </w:tc>
        <w:tc>
          <w:tcPr>
            <w:tcW w:w="643" w:type="auto"/>
          </w:tcPr>
          <w:p w14:paraId="2B259243" w14:textId="77777777" w:rsidR="005E738F" w:rsidRDefault="00000000">
            <w:pPr>
              <w:pStyle w:val="TAC6"/>
            </w:pPr>
            <w:r>
              <w:t>0.33</w:t>
            </w:r>
          </w:p>
        </w:tc>
        <w:tc>
          <w:tcPr>
            <w:tcW w:w="643" w:type="auto"/>
          </w:tcPr>
          <w:p w14:paraId="5B68E629" w14:textId="77777777" w:rsidR="005E738F" w:rsidRDefault="00000000">
            <w:pPr>
              <w:pStyle w:val="TAC6"/>
            </w:pPr>
            <w:r>
              <w:t>NWT</w:t>
            </w:r>
          </w:p>
        </w:tc>
        <w:tc>
          <w:tcPr>
            <w:tcW w:w="643" w:type="auto"/>
          </w:tcPr>
          <w:p w14:paraId="62529A38" w14:textId="77777777" w:rsidR="005E738F" w:rsidRDefault="00000000">
            <w:pPr>
              <w:pStyle w:val="TAC6"/>
            </w:pPr>
            <w:r>
              <w:t>PASS</w:t>
            </w:r>
          </w:p>
        </w:tc>
      </w:tr>
      <w:tr w:rsidR="005E738F" w14:paraId="4EEEDFD2" w14:textId="77777777">
        <w:trPr>
          <w:jc w:val="center"/>
        </w:trPr>
        <w:tc>
          <w:tcPr>
            <w:tcW w:w="643" w:type="auto"/>
            <w:vMerge/>
          </w:tcPr>
          <w:p w14:paraId="30524CCE" w14:textId="77777777" w:rsidR="005E738F" w:rsidRDefault="005E738F"/>
        </w:tc>
        <w:tc>
          <w:tcPr>
            <w:tcW w:w="643" w:type="auto"/>
            <w:vMerge/>
          </w:tcPr>
          <w:p w14:paraId="60593FC5" w14:textId="77777777" w:rsidR="005E738F" w:rsidRDefault="005E738F"/>
        </w:tc>
        <w:tc>
          <w:tcPr>
            <w:tcW w:w="643" w:type="auto"/>
          </w:tcPr>
          <w:p w14:paraId="5AF0469A" w14:textId="77777777" w:rsidR="005E738F" w:rsidRDefault="00000000">
            <w:pPr>
              <w:pStyle w:val="TAC6"/>
            </w:pPr>
            <w:r>
              <w:t>2</w:t>
            </w:r>
          </w:p>
        </w:tc>
        <w:tc>
          <w:tcPr>
            <w:tcW w:w="643" w:type="auto"/>
          </w:tcPr>
          <w:p w14:paraId="4ED15A36" w14:textId="77777777" w:rsidR="005E738F" w:rsidRDefault="00000000">
            <w:pPr>
              <w:pStyle w:val="TAC6"/>
            </w:pPr>
            <w:r>
              <w:t>13.2</w:t>
            </w:r>
          </w:p>
        </w:tc>
        <w:tc>
          <w:tcPr>
            <w:tcW w:w="643" w:type="auto"/>
          </w:tcPr>
          <w:p w14:paraId="507EA268" w14:textId="77777777" w:rsidR="005E738F" w:rsidRDefault="00000000">
            <w:pPr>
              <w:pStyle w:val="TAC6"/>
            </w:pPr>
            <w:r>
              <w:t>on</w:t>
            </w:r>
          </w:p>
        </w:tc>
        <w:tc>
          <w:tcPr>
            <w:tcW w:w="643" w:type="auto"/>
          </w:tcPr>
          <w:p w14:paraId="252952FD" w14:textId="77777777" w:rsidR="005E738F" w:rsidRDefault="00000000">
            <w:pPr>
              <w:pStyle w:val="TAC6"/>
            </w:pPr>
            <w:r>
              <w:t>NWT</w:t>
            </w:r>
          </w:p>
        </w:tc>
        <w:tc>
          <w:tcPr>
            <w:tcW w:w="643" w:type="auto"/>
          </w:tcPr>
          <w:p w14:paraId="3D617A45" w14:textId="77777777" w:rsidR="005E738F" w:rsidRDefault="00000000">
            <w:pPr>
              <w:pStyle w:val="TAC6"/>
            </w:pPr>
            <w:r>
              <w:t>3.37</w:t>
            </w:r>
          </w:p>
        </w:tc>
        <w:tc>
          <w:tcPr>
            <w:tcW w:w="643" w:type="auto"/>
          </w:tcPr>
          <w:p w14:paraId="5F9C720C" w14:textId="77777777" w:rsidR="005E738F" w:rsidRDefault="00000000">
            <w:pPr>
              <w:pStyle w:val="TAC6"/>
            </w:pPr>
            <w:r>
              <w:t>1.12</w:t>
            </w:r>
          </w:p>
        </w:tc>
        <w:tc>
          <w:tcPr>
            <w:tcW w:w="643" w:type="auto"/>
          </w:tcPr>
          <w:p w14:paraId="0FD00D0E" w14:textId="77777777" w:rsidR="005E738F" w:rsidRDefault="00000000">
            <w:pPr>
              <w:pStyle w:val="TAC6"/>
            </w:pPr>
            <w:r>
              <w:t>c15</w:t>
            </w:r>
          </w:p>
        </w:tc>
        <w:tc>
          <w:tcPr>
            <w:tcW w:w="643" w:type="auto"/>
          </w:tcPr>
          <w:p w14:paraId="3B918BA2" w14:textId="77777777" w:rsidR="005E738F" w:rsidRDefault="00000000">
            <w:pPr>
              <w:pStyle w:val="TAC6"/>
            </w:pPr>
            <w:r>
              <w:t>2x7.2</w:t>
            </w:r>
          </w:p>
        </w:tc>
        <w:tc>
          <w:tcPr>
            <w:tcW w:w="643" w:type="auto"/>
          </w:tcPr>
          <w:p w14:paraId="59A68C82" w14:textId="77777777" w:rsidR="005E738F" w:rsidRDefault="00000000">
            <w:pPr>
              <w:pStyle w:val="TAC6"/>
            </w:pPr>
            <w:r>
              <w:t>3.35</w:t>
            </w:r>
          </w:p>
        </w:tc>
        <w:tc>
          <w:tcPr>
            <w:tcW w:w="643" w:type="auto"/>
          </w:tcPr>
          <w:p w14:paraId="65693C14" w14:textId="77777777" w:rsidR="005E738F" w:rsidRDefault="00000000">
            <w:pPr>
              <w:pStyle w:val="TAC6"/>
            </w:pPr>
            <w:r>
              <w:t>1.06</w:t>
            </w:r>
          </w:p>
        </w:tc>
        <w:tc>
          <w:tcPr>
            <w:tcW w:w="643" w:type="auto"/>
          </w:tcPr>
          <w:p w14:paraId="1132B7D7" w14:textId="77777777" w:rsidR="005E738F" w:rsidRDefault="00000000">
            <w:pPr>
              <w:pStyle w:val="TAC6"/>
            </w:pPr>
            <w:r>
              <w:t>0.15</w:t>
            </w:r>
          </w:p>
        </w:tc>
        <w:tc>
          <w:tcPr>
            <w:tcW w:w="643" w:type="auto"/>
          </w:tcPr>
          <w:p w14:paraId="61C36E26" w14:textId="77777777" w:rsidR="005E738F" w:rsidRDefault="00000000">
            <w:pPr>
              <w:pStyle w:val="TAC6"/>
            </w:pPr>
            <w:r>
              <w:t>NWT</w:t>
            </w:r>
          </w:p>
        </w:tc>
        <w:tc>
          <w:tcPr>
            <w:tcW w:w="643" w:type="auto"/>
          </w:tcPr>
          <w:p w14:paraId="216586BE" w14:textId="77777777" w:rsidR="005E738F" w:rsidRDefault="00000000">
            <w:pPr>
              <w:pStyle w:val="TAC6"/>
            </w:pPr>
            <w:r>
              <w:t>PASS</w:t>
            </w:r>
          </w:p>
        </w:tc>
      </w:tr>
      <w:tr w:rsidR="005E738F" w14:paraId="5473A05E" w14:textId="77777777">
        <w:trPr>
          <w:jc w:val="center"/>
        </w:trPr>
        <w:tc>
          <w:tcPr>
            <w:tcW w:w="643" w:type="auto"/>
            <w:vMerge/>
          </w:tcPr>
          <w:p w14:paraId="3D0D48FD" w14:textId="77777777" w:rsidR="005E738F" w:rsidRDefault="005E738F"/>
        </w:tc>
        <w:tc>
          <w:tcPr>
            <w:tcW w:w="643" w:type="auto"/>
            <w:vMerge w:val="restart"/>
          </w:tcPr>
          <w:p w14:paraId="41B5F99C" w14:textId="77777777" w:rsidR="005E738F" w:rsidRDefault="00000000">
            <w:pPr>
              <w:pStyle w:val="TAC6"/>
            </w:pPr>
            <w:r>
              <w:t>c32</w:t>
            </w:r>
          </w:p>
        </w:tc>
        <w:tc>
          <w:tcPr>
            <w:tcW w:w="643" w:type="auto"/>
          </w:tcPr>
          <w:p w14:paraId="7D35BE7E" w14:textId="77777777" w:rsidR="005E738F" w:rsidRDefault="00000000">
            <w:pPr>
              <w:pStyle w:val="TAC6"/>
            </w:pPr>
            <w:r>
              <w:t>1</w:t>
            </w:r>
          </w:p>
        </w:tc>
        <w:tc>
          <w:tcPr>
            <w:tcW w:w="643" w:type="auto"/>
          </w:tcPr>
          <w:p w14:paraId="11D9EC66" w14:textId="77777777" w:rsidR="005E738F" w:rsidRDefault="00000000">
            <w:pPr>
              <w:pStyle w:val="TAC6"/>
            </w:pPr>
            <w:r>
              <w:t>16.4</w:t>
            </w:r>
          </w:p>
        </w:tc>
        <w:tc>
          <w:tcPr>
            <w:tcW w:w="643" w:type="auto"/>
          </w:tcPr>
          <w:p w14:paraId="704ECC02" w14:textId="77777777" w:rsidR="005E738F" w:rsidRDefault="00000000">
            <w:pPr>
              <w:pStyle w:val="TAC6"/>
            </w:pPr>
            <w:r>
              <w:t>on</w:t>
            </w:r>
          </w:p>
        </w:tc>
        <w:tc>
          <w:tcPr>
            <w:tcW w:w="643" w:type="auto"/>
          </w:tcPr>
          <w:p w14:paraId="19F56975" w14:textId="77777777" w:rsidR="005E738F" w:rsidRDefault="00000000">
            <w:pPr>
              <w:pStyle w:val="TAC6"/>
            </w:pPr>
            <w:r>
              <w:t>NWT</w:t>
            </w:r>
          </w:p>
        </w:tc>
        <w:tc>
          <w:tcPr>
            <w:tcW w:w="643" w:type="auto"/>
          </w:tcPr>
          <w:p w14:paraId="76DB6360" w14:textId="77777777" w:rsidR="005E738F" w:rsidRDefault="00000000">
            <w:pPr>
              <w:pStyle w:val="TAC6"/>
            </w:pPr>
            <w:r>
              <w:t>3.8</w:t>
            </w:r>
          </w:p>
        </w:tc>
        <w:tc>
          <w:tcPr>
            <w:tcW w:w="643" w:type="auto"/>
          </w:tcPr>
          <w:p w14:paraId="59804AB7" w14:textId="77777777" w:rsidR="005E738F" w:rsidRDefault="00000000">
            <w:pPr>
              <w:pStyle w:val="TAC6"/>
            </w:pPr>
            <w:r>
              <w:t>0.95</w:t>
            </w:r>
          </w:p>
        </w:tc>
        <w:tc>
          <w:tcPr>
            <w:tcW w:w="643" w:type="auto"/>
          </w:tcPr>
          <w:p w14:paraId="29BF3D9A" w14:textId="77777777" w:rsidR="005E738F" w:rsidRDefault="00000000">
            <w:pPr>
              <w:pStyle w:val="TAC6"/>
            </w:pPr>
            <w:r>
              <w:t>c19</w:t>
            </w:r>
          </w:p>
        </w:tc>
        <w:tc>
          <w:tcPr>
            <w:tcW w:w="643" w:type="auto"/>
          </w:tcPr>
          <w:p w14:paraId="28AAFEBC" w14:textId="77777777" w:rsidR="005E738F" w:rsidRDefault="00000000">
            <w:pPr>
              <w:pStyle w:val="TAC6"/>
            </w:pPr>
            <w:r>
              <w:t>4x7.2</w:t>
            </w:r>
          </w:p>
        </w:tc>
        <w:tc>
          <w:tcPr>
            <w:tcW w:w="643" w:type="auto"/>
          </w:tcPr>
          <w:p w14:paraId="42FB3835" w14:textId="77777777" w:rsidR="005E738F" w:rsidRDefault="00000000">
            <w:pPr>
              <w:pStyle w:val="TAC6"/>
            </w:pPr>
            <w:r>
              <w:t>3.33</w:t>
            </w:r>
          </w:p>
        </w:tc>
        <w:tc>
          <w:tcPr>
            <w:tcW w:w="643" w:type="auto"/>
          </w:tcPr>
          <w:p w14:paraId="3AA80ECA" w14:textId="77777777" w:rsidR="005E738F" w:rsidRDefault="00000000">
            <w:pPr>
              <w:pStyle w:val="TAC6"/>
            </w:pPr>
            <w:r>
              <w:t>1.09</w:t>
            </w:r>
          </w:p>
        </w:tc>
        <w:tc>
          <w:tcPr>
            <w:tcW w:w="643" w:type="auto"/>
          </w:tcPr>
          <w:p w14:paraId="5C4C2470" w14:textId="77777777" w:rsidR="005E738F" w:rsidRDefault="00000000">
            <w:pPr>
              <w:pStyle w:val="TAC6"/>
            </w:pPr>
            <w:r>
              <w:t>4.36</w:t>
            </w:r>
          </w:p>
        </w:tc>
        <w:tc>
          <w:tcPr>
            <w:tcW w:w="643" w:type="auto"/>
          </w:tcPr>
          <w:p w14:paraId="701EBA58" w14:textId="77777777" w:rsidR="005E738F" w:rsidRDefault="00000000">
            <w:pPr>
              <w:pStyle w:val="TAC6"/>
            </w:pPr>
            <w:r>
              <w:t>BT</w:t>
            </w:r>
          </w:p>
        </w:tc>
        <w:tc>
          <w:tcPr>
            <w:tcW w:w="643" w:type="auto"/>
            <w:shd w:val="clear" w:color="auto" w:fill="ADD8E6"/>
          </w:tcPr>
          <w:p w14:paraId="65DFC41E" w14:textId="77777777" w:rsidR="005E738F" w:rsidRDefault="00000000">
            <w:pPr>
              <w:pStyle w:val="TAC6"/>
            </w:pPr>
            <w:r>
              <w:t>EXCEED</w:t>
            </w:r>
          </w:p>
        </w:tc>
      </w:tr>
      <w:tr w:rsidR="005E738F" w14:paraId="50545DFD" w14:textId="77777777">
        <w:trPr>
          <w:jc w:val="center"/>
        </w:trPr>
        <w:tc>
          <w:tcPr>
            <w:tcW w:w="643" w:type="auto"/>
            <w:vMerge/>
          </w:tcPr>
          <w:p w14:paraId="72DC1E72" w14:textId="77777777" w:rsidR="005E738F" w:rsidRDefault="005E738F"/>
        </w:tc>
        <w:tc>
          <w:tcPr>
            <w:tcW w:w="643" w:type="auto"/>
            <w:vMerge/>
          </w:tcPr>
          <w:p w14:paraId="0188F5A0" w14:textId="77777777" w:rsidR="005E738F" w:rsidRDefault="005E738F"/>
        </w:tc>
        <w:tc>
          <w:tcPr>
            <w:tcW w:w="643" w:type="auto"/>
          </w:tcPr>
          <w:p w14:paraId="7E43B87D" w14:textId="77777777" w:rsidR="005E738F" w:rsidRDefault="00000000">
            <w:pPr>
              <w:pStyle w:val="TAC6"/>
            </w:pPr>
            <w:r>
              <w:t>2</w:t>
            </w:r>
          </w:p>
        </w:tc>
        <w:tc>
          <w:tcPr>
            <w:tcW w:w="643" w:type="auto"/>
          </w:tcPr>
          <w:p w14:paraId="07098A8D" w14:textId="77777777" w:rsidR="005E738F" w:rsidRDefault="00000000">
            <w:pPr>
              <w:pStyle w:val="TAC6"/>
            </w:pPr>
            <w:r>
              <w:t>16.4</w:t>
            </w:r>
          </w:p>
        </w:tc>
        <w:tc>
          <w:tcPr>
            <w:tcW w:w="643" w:type="auto"/>
          </w:tcPr>
          <w:p w14:paraId="1414FAE6" w14:textId="77777777" w:rsidR="005E738F" w:rsidRDefault="00000000">
            <w:pPr>
              <w:pStyle w:val="TAC6"/>
            </w:pPr>
            <w:r>
              <w:t>on</w:t>
            </w:r>
          </w:p>
        </w:tc>
        <w:tc>
          <w:tcPr>
            <w:tcW w:w="643" w:type="auto"/>
          </w:tcPr>
          <w:p w14:paraId="03E9FB76" w14:textId="77777777" w:rsidR="005E738F" w:rsidRDefault="00000000">
            <w:pPr>
              <w:pStyle w:val="TAC6"/>
            </w:pPr>
            <w:r>
              <w:t>NWT</w:t>
            </w:r>
          </w:p>
        </w:tc>
        <w:tc>
          <w:tcPr>
            <w:tcW w:w="643" w:type="auto"/>
          </w:tcPr>
          <w:p w14:paraId="4260904B" w14:textId="77777777" w:rsidR="005E738F" w:rsidRDefault="00000000">
            <w:pPr>
              <w:pStyle w:val="TAC6"/>
            </w:pPr>
            <w:r>
              <w:t>3.8</w:t>
            </w:r>
          </w:p>
        </w:tc>
        <w:tc>
          <w:tcPr>
            <w:tcW w:w="643" w:type="auto"/>
          </w:tcPr>
          <w:p w14:paraId="0D8C7074" w14:textId="77777777" w:rsidR="005E738F" w:rsidRDefault="00000000">
            <w:pPr>
              <w:pStyle w:val="TAC6"/>
            </w:pPr>
            <w:r>
              <w:t>0.95</w:t>
            </w:r>
          </w:p>
        </w:tc>
        <w:tc>
          <w:tcPr>
            <w:tcW w:w="643" w:type="auto"/>
          </w:tcPr>
          <w:p w14:paraId="5FC2D87F" w14:textId="77777777" w:rsidR="005E738F" w:rsidRDefault="00000000">
            <w:pPr>
              <w:pStyle w:val="TAC6"/>
            </w:pPr>
            <w:r>
              <w:t>c15</w:t>
            </w:r>
          </w:p>
        </w:tc>
        <w:tc>
          <w:tcPr>
            <w:tcW w:w="643" w:type="auto"/>
          </w:tcPr>
          <w:p w14:paraId="50F86F7B" w14:textId="77777777" w:rsidR="005E738F" w:rsidRDefault="00000000">
            <w:pPr>
              <w:pStyle w:val="TAC6"/>
            </w:pPr>
            <w:r>
              <w:t>2x7.2</w:t>
            </w:r>
          </w:p>
        </w:tc>
        <w:tc>
          <w:tcPr>
            <w:tcW w:w="643" w:type="auto"/>
          </w:tcPr>
          <w:p w14:paraId="65D99860" w14:textId="77777777" w:rsidR="005E738F" w:rsidRDefault="00000000">
            <w:pPr>
              <w:pStyle w:val="TAC6"/>
            </w:pPr>
            <w:r>
              <w:t>3.35</w:t>
            </w:r>
          </w:p>
        </w:tc>
        <w:tc>
          <w:tcPr>
            <w:tcW w:w="643" w:type="auto"/>
          </w:tcPr>
          <w:p w14:paraId="67B77AC8" w14:textId="77777777" w:rsidR="005E738F" w:rsidRDefault="00000000">
            <w:pPr>
              <w:pStyle w:val="TAC6"/>
            </w:pPr>
            <w:r>
              <w:t>1.06</w:t>
            </w:r>
          </w:p>
        </w:tc>
        <w:tc>
          <w:tcPr>
            <w:tcW w:w="643" w:type="auto"/>
          </w:tcPr>
          <w:p w14:paraId="04EE37AE" w14:textId="77777777" w:rsidR="005E738F" w:rsidRDefault="00000000">
            <w:pPr>
              <w:pStyle w:val="TAC6"/>
            </w:pPr>
            <w:r>
              <w:t>4.22</w:t>
            </w:r>
          </w:p>
        </w:tc>
        <w:tc>
          <w:tcPr>
            <w:tcW w:w="643" w:type="auto"/>
          </w:tcPr>
          <w:p w14:paraId="41DACCB4" w14:textId="77777777" w:rsidR="005E738F" w:rsidRDefault="00000000">
            <w:pPr>
              <w:pStyle w:val="TAC6"/>
            </w:pPr>
            <w:r>
              <w:t>BT</w:t>
            </w:r>
          </w:p>
        </w:tc>
        <w:tc>
          <w:tcPr>
            <w:tcW w:w="643" w:type="auto"/>
            <w:shd w:val="clear" w:color="auto" w:fill="ADD8E6"/>
          </w:tcPr>
          <w:p w14:paraId="01EBDB9A" w14:textId="77777777" w:rsidR="005E738F" w:rsidRDefault="00000000">
            <w:pPr>
              <w:pStyle w:val="TAC6"/>
            </w:pPr>
            <w:r>
              <w:t>EXCEED</w:t>
            </w:r>
          </w:p>
        </w:tc>
      </w:tr>
      <w:tr w:rsidR="005E738F" w14:paraId="7DC4E36C" w14:textId="77777777">
        <w:trPr>
          <w:jc w:val="center"/>
        </w:trPr>
        <w:tc>
          <w:tcPr>
            <w:tcW w:w="643" w:type="auto"/>
            <w:vMerge/>
          </w:tcPr>
          <w:p w14:paraId="4FA691D9" w14:textId="77777777" w:rsidR="005E738F" w:rsidRDefault="005E738F"/>
        </w:tc>
        <w:tc>
          <w:tcPr>
            <w:tcW w:w="643" w:type="auto"/>
          </w:tcPr>
          <w:p w14:paraId="443601A1" w14:textId="77777777" w:rsidR="005E738F" w:rsidRDefault="00000000">
            <w:pPr>
              <w:pStyle w:val="TAC6"/>
            </w:pPr>
            <w:r>
              <w:t>c33</w:t>
            </w:r>
          </w:p>
        </w:tc>
        <w:tc>
          <w:tcPr>
            <w:tcW w:w="643" w:type="auto"/>
          </w:tcPr>
          <w:p w14:paraId="66E9687C" w14:textId="77777777" w:rsidR="005E738F" w:rsidRDefault="00000000">
            <w:pPr>
              <w:pStyle w:val="TAC6"/>
            </w:pPr>
            <w:r>
              <w:t>1</w:t>
            </w:r>
          </w:p>
        </w:tc>
        <w:tc>
          <w:tcPr>
            <w:tcW w:w="643" w:type="auto"/>
          </w:tcPr>
          <w:p w14:paraId="235A4593" w14:textId="77777777" w:rsidR="005E738F" w:rsidRDefault="00000000">
            <w:pPr>
              <w:pStyle w:val="TAC6"/>
            </w:pPr>
            <w:r>
              <w:t>24.4</w:t>
            </w:r>
          </w:p>
        </w:tc>
        <w:tc>
          <w:tcPr>
            <w:tcW w:w="643" w:type="auto"/>
          </w:tcPr>
          <w:p w14:paraId="592BDACA" w14:textId="77777777" w:rsidR="005E738F" w:rsidRDefault="00000000">
            <w:pPr>
              <w:pStyle w:val="TAC6"/>
            </w:pPr>
            <w:r>
              <w:t>on</w:t>
            </w:r>
          </w:p>
        </w:tc>
        <w:tc>
          <w:tcPr>
            <w:tcW w:w="643" w:type="auto"/>
          </w:tcPr>
          <w:p w14:paraId="02754EAE" w14:textId="77777777" w:rsidR="005E738F" w:rsidRDefault="00000000">
            <w:pPr>
              <w:pStyle w:val="TAC6"/>
            </w:pPr>
            <w:r>
              <w:t>NWT</w:t>
            </w:r>
          </w:p>
        </w:tc>
        <w:tc>
          <w:tcPr>
            <w:tcW w:w="643" w:type="auto"/>
          </w:tcPr>
          <w:p w14:paraId="69580DC6" w14:textId="77777777" w:rsidR="005E738F" w:rsidRDefault="00000000">
            <w:pPr>
              <w:pStyle w:val="TAC6"/>
            </w:pPr>
            <w:r>
              <w:t>4.09</w:t>
            </w:r>
          </w:p>
        </w:tc>
        <w:tc>
          <w:tcPr>
            <w:tcW w:w="643" w:type="auto"/>
          </w:tcPr>
          <w:p w14:paraId="72155758" w14:textId="77777777" w:rsidR="005E738F" w:rsidRDefault="00000000">
            <w:pPr>
              <w:pStyle w:val="TAC6"/>
            </w:pPr>
            <w:r>
              <w:t>0.91</w:t>
            </w:r>
          </w:p>
        </w:tc>
        <w:tc>
          <w:tcPr>
            <w:tcW w:w="643" w:type="auto"/>
          </w:tcPr>
          <w:p w14:paraId="37C4C9D3" w14:textId="77777777" w:rsidR="005E738F" w:rsidRDefault="00000000">
            <w:pPr>
              <w:pStyle w:val="TAC6"/>
            </w:pPr>
            <w:r>
              <w:t>c20</w:t>
            </w:r>
          </w:p>
        </w:tc>
        <w:tc>
          <w:tcPr>
            <w:tcW w:w="643" w:type="auto"/>
          </w:tcPr>
          <w:p w14:paraId="137F6B10" w14:textId="77777777" w:rsidR="005E738F" w:rsidRDefault="00000000">
            <w:pPr>
              <w:pStyle w:val="TAC6"/>
            </w:pPr>
            <w:r>
              <w:t>4x8</w:t>
            </w:r>
          </w:p>
        </w:tc>
        <w:tc>
          <w:tcPr>
            <w:tcW w:w="643" w:type="auto"/>
          </w:tcPr>
          <w:p w14:paraId="1A3AFC43" w14:textId="77777777" w:rsidR="005E738F" w:rsidRDefault="00000000">
            <w:pPr>
              <w:pStyle w:val="TAC6"/>
            </w:pPr>
            <w:r>
              <w:t>3.33</w:t>
            </w:r>
          </w:p>
        </w:tc>
        <w:tc>
          <w:tcPr>
            <w:tcW w:w="643" w:type="auto"/>
          </w:tcPr>
          <w:p w14:paraId="63EC59B3" w14:textId="77777777" w:rsidR="005E738F" w:rsidRDefault="00000000">
            <w:pPr>
              <w:pStyle w:val="TAC6"/>
            </w:pPr>
            <w:r>
              <w:t>1.05</w:t>
            </w:r>
          </w:p>
        </w:tc>
        <w:tc>
          <w:tcPr>
            <w:tcW w:w="643" w:type="auto"/>
          </w:tcPr>
          <w:p w14:paraId="7D3A0D2D" w14:textId="77777777" w:rsidR="005E738F" w:rsidRDefault="00000000">
            <w:pPr>
              <w:pStyle w:val="TAC6"/>
            </w:pPr>
            <w:r>
              <w:t>7.33</w:t>
            </w:r>
          </w:p>
        </w:tc>
        <w:tc>
          <w:tcPr>
            <w:tcW w:w="643" w:type="auto"/>
          </w:tcPr>
          <w:p w14:paraId="37187FCB" w14:textId="77777777" w:rsidR="005E738F" w:rsidRDefault="00000000">
            <w:pPr>
              <w:pStyle w:val="TAC6"/>
            </w:pPr>
            <w:r>
              <w:t>BT</w:t>
            </w:r>
          </w:p>
        </w:tc>
        <w:tc>
          <w:tcPr>
            <w:tcW w:w="643" w:type="auto"/>
            <w:shd w:val="clear" w:color="auto" w:fill="ADD8E6"/>
          </w:tcPr>
          <w:p w14:paraId="41EB5FBE" w14:textId="77777777" w:rsidR="005E738F" w:rsidRDefault="00000000">
            <w:pPr>
              <w:pStyle w:val="TAC6"/>
            </w:pPr>
            <w:r>
              <w:t>EXCEED</w:t>
            </w:r>
          </w:p>
        </w:tc>
      </w:tr>
      <w:tr w:rsidR="005E738F" w14:paraId="41BC34D7" w14:textId="77777777">
        <w:trPr>
          <w:jc w:val="center"/>
        </w:trPr>
        <w:tc>
          <w:tcPr>
            <w:tcW w:w="643" w:type="auto"/>
            <w:vMerge/>
          </w:tcPr>
          <w:p w14:paraId="0555998E" w14:textId="77777777" w:rsidR="005E738F" w:rsidRDefault="005E738F"/>
        </w:tc>
        <w:tc>
          <w:tcPr>
            <w:tcW w:w="643" w:type="auto"/>
            <w:vMerge w:val="restart"/>
          </w:tcPr>
          <w:p w14:paraId="3FF07EAE" w14:textId="77777777" w:rsidR="005E738F" w:rsidRDefault="00000000">
            <w:pPr>
              <w:pStyle w:val="TAC6"/>
            </w:pPr>
            <w:r>
              <w:t>c34</w:t>
            </w:r>
          </w:p>
        </w:tc>
        <w:tc>
          <w:tcPr>
            <w:tcW w:w="643" w:type="auto"/>
          </w:tcPr>
          <w:p w14:paraId="0838A57E" w14:textId="77777777" w:rsidR="005E738F" w:rsidRDefault="00000000">
            <w:pPr>
              <w:pStyle w:val="TAC6"/>
            </w:pPr>
            <w:r>
              <w:t>1</w:t>
            </w:r>
          </w:p>
        </w:tc>
        <w:tc>
          <w:tcPr>
            <w:tcW w:w="643" w:type="auto"/>
          </w:tcPr>
          <w:p w14:paraId="003182CF" w14:textId="77777777" w:rsidR="005E738F" w:rsidRDefault="00000000">
            <w:pPr>
              <w:pStyle w:val="TAC6"/>
            </w:pPr>
            <w:r>
              <w:t>32</w:t>
            </w:r>
          </w:p>
        </w:tc>
        <w:tc>
          <w:tcPr>
            <w:tcW w:w="643" w:type="auto"/>
          </w:tcPr>
          <w:p w14:paraId="0673DCE0" w14:textId="77777777" w:rsidR="005E738F" w:rsidRDefault="00000000">
            <w:pPr>
              <w:pStyle w:val="TAC6"/>
            </w:pPr>
            <w:r>
              <w:t>on</w:t>
            </w:r>
          </w:p>
        </w:tc>
        <w:tc>
          <w:tcPr>
            <w:tcW w:w="643" w:type="auto"/>
          </w:tcPr>
          <w:p w14:paraId="25ED2E28" w14:textId="77777777" w:rsidR="005E738F" w:rsidRDefault="00000000">
            <w:pPr>
              <w:pStyle w:val="TAC6"/>
            </w:pPr>
            <w:r>
              <w:t>NWT</w:t>
            </w:r>
          </w:p>
        </w:tc>
        <w:tc>
          <w:tcPr>
            <w:tcW w:w="643" w:type="auto"/>
          </w:tcPr>
          <w:p w14:paraId="17107FE6" w14:textId="77777777" w:rsidR="005E738F" w:rsidRDefault="00000000">
            <w:pPr>
              <w:pStyle w:val="TAC6"/>
            </w:pPr>
            <w:r>
              <w:t>4.04</w:t>
            </w:r>
          </w:p>
        </w:tc>
        <w:tc>
          <w:tcPr>
            <w:tcW w:w="643" w:type="auto"/>
          </w:tcPr>
          <w:p w14:paraId="6F075329" w14:textId="77777777" w:rsidR="005E738F" w:rsidRDefault="00000000">
            <w:pPr>
              <w:pStyle w:val="TAC6"/>
            </w:pPr>
            <w:r>
              <w:t>0.96</w:t>
            </w:r>
          </w:p>
        </w:tc>
        <w:tc>
          <w:tcPr>
            <w:tcW w:w="643" w:type="auto"/>
          </w:tcPr>
          <w:p w14:paraId="070E41B9" w14:textId="77777777" w:rsidR="005E738F" w:rsidRDefault="00000000">
            <w:pPr>
              <w:pStyle w:val="TAC6"/>
            </w:pPr>
            <w:r>
              <w:t>c21</w:t>
            </w:r>
          </w:p>
        </w:tc>
        <w:tc>
          <w:tcPr>
            <w:tcW w:w="643" w:type="auto"/>
          </w:tcPr>
          <w:p w14:paraId="48FC0EC7" w14:textId="77777777" w:rsidR="005E738F" w:rsidRDefault="00000000">
            <w:pPr>
              <w:pStyle w:val="TAC6"/>
            </w:pPr>
            <w:r>
              <w:t>4x9.6</w:t>
            </w:r>
          </w:p>
        </w:tc>
        <w:tc>
          <w:tcPr>
            <w:tcW w:w="643" w:type="auto"/>
          </w:tcPr>
          <w:p w14:paraId="08CFC775" w14:textId="77777777" w:rsidR="005E738F" w:rsidRDefault="00000000">
            <w:pPr>
              <w:pStyle w:val="TAC6"/>
            </w:pPr>
            <w:r>
              <w:t>4.06</w:t>
            </w:r>
          </w:p>
        </w:tc>
        <w:tc>
          <w:tcPr>
            <w:tcW w:w="643" w:type="auto"/>
          </w:tcPr>
          <w:p w14:paraId="26237AD8" w14:textId="77777777" w:rsidR="005E738F" w:rsidRDefault="00000000">
            <w:pPr>
              <w:pStyle w:val="TAC6"/>
            </w:pPr>
            <w:r>
              <w:t>0.92</w:t>
            </w:r>
          </w:p>
        </w:tc>
        <w:tc>
          <w:tcPr>
            <w:tcW w:w="643" w:type="auto"/>
          </w:tcPr>
          <w:p w14:paraId="3A2C71CF" w14:textId="77777777" w:rsidR="005E738F" w:rsidRDefault="00000000">
            <w:pPr>
              <w:pStyle w:val="TAC6"/>
            </w:pPr>
            <w:r>
              <w:t>-0.17</w:t>
            </w:r>
          </w:p>
        </w:tc>
        <w:tc>
          <w:tcPr>
            <w:tcW w:w="643" w:type="auto"/>
          </w:tcPr>
          <w:p w14:paraId="5616D4A9" w14:textId="77777777" w:rsidR="005E738F" w:rsidRDefault="00000000">
            <w:pPr>
              <w:pStyle w:val="TAC6"/>
            </w:pPr>
            <w:r>
              <w:t>NWT</w:t>
            </w:r>
          </w:p>
        </w:tc>
        <w:tc>
          <w:tcPr>
            <w:tcW w:w="643" w:type="auto"/>
          </w:tcPr>
          <w:p w14:paraId="44E935A8" w14:textId="77777777" w:rsidR="005E738F" w:rsidRDefault="00000000">
            <w:pPr>
              <w:pStyle w:val="TAC6"/>
            </w:pPr>
            <w:r>
              <w:t>PASS</w:t>
            </w:r>
          </w:p>
        </w:tc>
      </w:tr>
      <w:tr w:rsidR="005E738F" w14:paraId="1E571F30" w14:textId="77777777">
        <w:trPr>
          <w:jc w:val="center"/>
        </w:trPr>
        <w:tc>
          <w:tcPr>
            <w:tcW w:w="643" w:type="auto"/>
            <w:vMerge/>
          </w:tcPr>
          <w:p w14:paraId="6C43E888" w14:textId="77777777" w:rsidR="005E738F" w:rsidRDefault="005E738F"/>
        </w:tc>
        <w:tc>
          <w:tcPr>
            <w:tcW w:w="643" w:type="auto"/>
            <w:vMerge/>
          </w:tcPr>
          <w:p w14:paraId="043C8DBD" w14:textId="77777777" w:rsidR="005E738F" w:rsidRDefault="005E738F"/>
        </w:tc>
        <w:tc>
          <w:tcPr>
            <w:tcW w:w="643" w:type="auto"/>
          </w:tcPr>
          <w:p w14:paraId="22164788" w14:textId="77777777" w:rsidR="005E738F" w:rsidRDefault="00000000">
            <w:pPr>
              <w:pStyle w:val="TAC6"/>
            </w:pPr>
            <w:r>
              <w:t>2</w:t>
            </w:r>
          </w:p>
        </w:tc>
        <w:tc>
          <w:tcPr>
            <w:tcW w:w="643" w:type="auto"/>
          </w:tcPr>
          <w:p w14:paraId="4BC2E4E7" w14:textId="77777777" w:rsidR="005E738F" w:rsidRDefault="00000000">
            <w:pPr>
              <w:pStyle w:val="TAC6"/>
            </w:pPr>
            <w:r>
              <w:t>32</w:t>
            </w:r>
          </w:p>
        </w:tc>
        <w:tc>
          <w:tcPr>
            <w:tcW w:w="643" w:type="auto"/>
          </w:tcPr>
          <w:p w14:paraId="0ED44A1D" w14:textId="77777777" w:rsidR="005E738F" w:rsidRDefault="00000000">
            <w:pPr>
              <w:pStyle w:val="TAC6"/>
            </w:pPr>
            <w:r>
              <w:t>on</w:t>
            </w:r>
          </w:p>
        </w:tc>
        <w:tc>
          <w:tcPr>
            <w:tcW w:w="643" w:type="auto"/>
          </w:tcPr>
          <w:p w14:paraId="012BE5FF" w14:textId="77777777" w:rsidR="005E738F" w:rsidRDefault="00000000">
            <w:pPr>
              <w:pStyle w:val="TAC6"/>
            </w:pPr>
            <w:r>
              <w:t>NWT</w:t>
            </w:r>
          </w:p>
        </w:tc>
        <w:tc>
          <w:tcPr>
            <w:tcW w:w="643" w:type="auto"/>
          </w:tcPr>
          <w:p w14:paraId="0C23289A" w14:textId="77777777" w:rsidR="005E738F" w:rsidRDefault="00000000">
            <w:pPr>
              <w:pStyle w:val="TAC6"/>
            </w:pPr>
            <w:r>
              <w:t>4.04</w:t>
            </w:r>
          </w:p>
        </w:tc>
        <w:tc>
          <w:tcPr>
            <w:tcW w:w="643" w:type="auto"/>
          </w:tcPr>
          <w:p w14:paraId="3BD961EE" w14:textId="77777777" w:rsidR="005E738F" w:rsidRDefault="00000000">
            <w:pPr>
              <w:pStyle w:val="TAC6"/>
            </w:pPr>
            <w:r>
              <w:t>0.96</w:t>
            </w:r>
          </w:p>
        </w:tc>
        <w:tc>
          <w:tcPr>
            <w:tcW w:w="643" w:type="auto"/>
          </w:tcPr>
          <w:p w14:paraId="1D8EBF77" w14:textId="77777777" w:rsidR="005E738F" w:rsidRDefault="00000000">
            <w:pPr>
              <w:pStyle w:val="TAC6"/>
            </w:pPr>
            <w:r>
              <w:t>c16</w:t>
            </w:r>
          </w:p>
        </w:tc>
        <w:tc>
          <w:tcPr>
            <w:tcW w:w="643" w:type="auto"/>
          </w:tcPr>
          <w:p w14:paraId="08540BDB" w14:textId="77777777" w:rsidR="005E738F" w:rsidRDefault="00000000">
            <w:pPr>
              <w:pStyle w:val="TAC6"/>
            </w:pPr>
            <w:r>
              <w:t>2x9.6</w:t>
            </w:r>
          </w:p>
        </w:tc>
        <w:tc>
          <w:tcPr>
            <w:tcW w:w="643" w:type="auto"/>
          </w:tcPr>
          <w:p w14:paraId="1B5778F3" w14:textId="77777777" w:rsidR="005E738F" w:rsidRDefault="00000000">
            <w:pPr>
              <w:pStyle w:val="TAC6"/>
            </w:pPr>
            <w:r>
              <w:t>4.16</w:t>
            </w:r>
          </w:p>
        </w:tc>
        <w:tc>
          <w:tcPr>
            <w:tcW w:w="643" w:type="auto"/>
          </w:tcPr>
          <w:p w14:paraId="05C7B216" w14:textId="77777777" w:rsidR="005E738F" w:rsidRDefault="00000000">
            <w:pPr>
              <w:pStyle w:val="TAC6"/>
            </w:pPr>
            <w:r>
              <w:t>0.91</w:t>
            </w:r>
          </w:p>
        </w:tc>
        <w:tc>
          <w:tcPr>
            <w:tcW w:w="643" w:type="auto"/>
          </w:tcPr>
          <w:p w14:paraId="5907A51F" w14:textId="77777777" w:rsidR="005E738F" w:rsidRDefault="00000000">
            <w:pPr>
              <w:pStyle w:val="TAC6"/>
            </w:pPr>
            <w:r>
              <w:t>-1.19</w:t>
            </w:r>
          </w:p>
        </w:tc>
        <w:tc>
          <w:tcPr>
            <w:tcW w:w="643" w:type="auto"/>
          </w:tcPr>
          <w:p w14:paraId="155679C5" w14:textId="77777777" w:rsidR="005E738F" w:rsidRDefault="00000000">
            <w:pPr>
              <w:pStyle w:val="TAC6"/>
            </w:pPr>
            <w:r>
              <w:t>NWT</w:t>
            </w:r>
          </w:p>
        </w:tc>
        <w:tc>
          <w:tcPr>
            <w:tcW w:w="643" w:type="auto"/>
          </w:tcPr>
          <w:p w14:paraId="318A366F" w14:textId="77777777" w:rsidR="005E738F" w:rsidRDefault="00000000">
            <w:pPr>
              <w:pStyle w:val="TAC6"/>
            </w:pPr>
            <w:r>
              <w:t>PASS</w:t>
            </w:r>
          </w:p>
        </w:tc>
      </w:tr>
      <w:tr w:rsidR="005E738F" w14:paraId="247F7DE2" w14:textId="77777777">
        <w:trPr>
          <w:jc w:val="center"/>
        </w:trPr>
        <w:tc>
          <w:tcPr>
            <w:tcW w:w="643" w:type="auto"/>
            <w:vMerge/>
          </w:tcPr>
          <w:p w14:paraId="0F542645" w14:textId="77777777" w:rsidR="005E738F" w:rsidRDefault="005E738F"/>
        </w:tc>
        <w:tc>
          <w:tcPr>
            <w:tcW w:w="643" w:type="auto"/>
            <w:vMerge w:val="restart"/>
          </w:tcPr>
          <w:p w14:paraId="2A4CD087" w14:textId="77777777" w:rsidR="005E738F" w:rsidRDefault="00000000">
            <w:pPr>
              <w:pStyle w:val="TAC6"/>
            </w:pPr>
            <w:r>
              <w:t>c35</w:t>
            </w:r>
          </w:p>
        </w:tc>
        <w:tc>
          <w:tcPr>
            <w:tcW w:w="643" w:type="auto"/>
          </w:tcPr>
          <w:p w14:paraId="5FE88C01" w14:textId="77777777" w:rsidR="005E738F" w:rsidRDefault="00000000">
            <w:pPr>
              <w:pStyle w:val="TAC6"/>
            </w:pPr>
            <w:r>
              <w:t>1</w:t>
            </w:r>
          </w:p>
        </w:tc>
        <w:tc>
          <w:tcPr>
            <w:tcW w:w="643" w:type="auto"/>
          </w:tcPr>
          <w:p w14:paraId="774FEEB5" w14:textId="77777777" w:rsidR="005E738F" w:rsidRDefault="00000000">
            <w:pPr>
              <w:pStyle w:val="TAC6"/>
            </w:pPr>
            <w:r>
              <w:t>48</w:t>
            </w:r>
          </w:p>
        </w:tc>
        <w:tc>
          <w:tcPr>
            <w:tcW w:w="643" w:type="auto"/>
          </w:tcPr>
          <w:p w14:paraId="5085889E" w14:textId="77777777" w:rsidR="005E738F" w:rsidRDefault="00000000">
            <w:pPr>
              <w:pStyle w:val="TAC6"/>
            </w:pPr>
            <w:r>
              <w:t>on</w:t>
            </w:r>
          </w:p>
        </w:tc>
        <w:tc>
          <w:tcPr>
            <w:tcW w:w="643" w:type="auto"/>
          </w:tcPr>
          <w:p w14:paraId="2DD700C6" w14:textId="77777777" w:rsidR="005E738F" w:rsidRDefault="00000000">
            <w:pPr>
              <w:pStyle w:val="TAC6"/>
            </w:pPr>
            <w:r>
              <w:t>NWT</w:t>
            </w:r>
          </w:p>
        </w:tc>
        <w:tc>
          <w:tcPr>
            <w:tcW w:w="643" w:type="auto"/>
          </w:tcPr>
          <w:p w14:paraId="2C456A92" w14:textId="77777777" w:rsidR="005E738F" w:rsidRDefault="00000000">
            <w:pPr>
              <w:pStyle w:val="TAC6"/>
            </w:pPr>
            <w:r>
              <w:t>4.29</w:t>
            </w:r>
          </w:p>
        </w:tc>
        <w:tc>
          <w:tcPr>
            <w:tcW w:w="643" w:type="auto"/>
          </w:tcPr>
          <w:p w14:paraId="7E16372E" w14:textId="77777777" w:rsidR="005E738F" w:rsidRDefault="00000000">
            <w:pPr>
              <w:pStyle w:val="TAC6"/>
            </w:pPr>
            <w:r>
              <w:t>0.8</w:t>
            </w:r>
          </w:p>
        </w:tc>
        <w:tc>
          <w:tcPr>
            <w:tcW w:w="643" w:type="auto"/>
          </w:tcPr>
          <w:p w14:paraId="354FDF3D" w14:textId="77777777" w:rsidR="005E738F" w:rsidRDefault="00000000">
            <w:pPr>
              <w:pStyle w:val="TAC6"/>
            </w:pPr>
            <w:r>
              <w:t>c22</w:t>
            </w:r>
          </w:p>
        </w:tc>
        <w:tc>
          <w:tcPr>
            <w:tcW w:w="643" w:type="auto"/>
          </w:tcPr>
          <w:p w14:paraId="543406FE" w14:textId="77777777" w:rsidR="005E738F" w:rsidRDefault="00000000">
            <w:pPr>
              <w:pStyle w:val="TAC6"/>
            </w:pPr>
            <w:r>
              <w:t>4x16.4</w:t>
            </w:r>
          </w:p>
        </w:tc>
        <w:tc>
          <w:tcPr>
            <w:tcW w:w="643" w:type="auto"/>
          </w:tcPr>
          <w:p w14:paraId="6AFD2453" w14:textId="77777777" w:rsidR="005E738F" w:rsidRDefault="00000000">
            <w:pPr>
              <w:pStyle w:val="TAC6"/>
            </w:pPr>
            <w:r>
              <w:t>4.31</w:t>
            </w:r>
          </w:p>
        </w:tc>
        <w:tc>
          <w:tcPr>
            <w:tcW w:w="643" w:type="auto"/>
          </w:tcPr>
          <w:p w14:paraId="0C676D21" w14:textId="77777777" w:rsidR="005E738F" w:rsidRDefault="00000000">
            <w:pPr>
              <w:pStyle w:val="TAC6"/>
            </w:pPr>
            <w:r>
              <w:t>0.77</w:t>
            </w:r>
          </w:p>
        </w:tc>
        <w:tc>
          <w:tcPr>
            <w:tcW w:w="643" w:type="auto"/>
          </w:tcPr>
          <w:p w14:paraId="76D250E5" w14:textId="77777777" w:rsidR="005E738F" w:rsidRDefault="00000000">
            <w:pPr>
              <w:pStyle w:val="TAC6"/>
            </w:pPr>
            <w:r>
              <w:t>-0.21</w:t>
            </w:r>
          </w:p>
        </w:tc>
        <w:tc>
          <w:tcPr>
            <w:tcW w:w="643" w:type="auto"/>
          </w:tcPr>
          <w:p w14:paraId="7D764D16" w14:textId="77777777" w:rsidR="005E738F" w:rsidRDefault="00000000">
            <w:pPr>
              <w:pStyle w:val="TAC6"/>
            </w:pPr>
            <w:r>
              <w:t>NWT</w:t>
            </w:r>
          </w:p>
        </w:tc>
        <w:tc>
          <w:tcPr>
            <w:tcW w:w="643" w:type="auto"/>
          </w:tcPr>
          <w:p w14:paraId="3E783469" w14:textId="77777777" w:rsidR="005E738F" w:rsidRDefault="00000000">
            <w:pPr>
              <w:pStyle w:val="TAC6"/>
            </w:pPr>
            <w:r>
              <w:t>PASS</w:t>
            </w:r>
          </w:p>
        </w:tc>
      </w:tr>
      <w:tr w:rsidR="005E738F" w14:paraId="192C39E4" w14:textId="77777777">
        <w:trPr>
          <w:jc w:val="center"/>
        </w:trPr>
        <w:tc>
          <w:tcPr>
            <w:tcW w:w="643" w:type="auto"/>
            <w:vMerge/>
          </w:tcPr>
          <w:p w14:paraId="4A0D037E" w14:textId="77777777" w:rsidR="005E738F" w:rsidRDefault="005E738F"/>
        </w:tc>
        <w:tc>
          <w:tcPr>
            <w:tcW w:w="643" w:type="auto"/>
            <w:vMerge/>
          </w:tcPr>
          <w:p w14:paraId="704BE20C" w14:textId="77777777" w:rsidR="005E738F" w:rsidRDefault="005E738F"/>
        </w:tc>
        <w:tc>
          <w:tcPr>
            <w:tcW w:w="643" w:type="auto"/>
          </w:tcPr>
          <w:p w14:paraId="2A2BC811" w14:textId="77777777" w:rsidR="005E738F" w:rsidRDefault="00000000">
            <w:pPr>
              <w:pStyle w:val="TAC6"/>
            </w:pPr>
            <w:r>
              <w:t>2</w:t>
            </w:r>
          </w:p>
        </w:tc>
        <w:tc>
          <w:tcPr>
            <w:tcW w:w="643" w:type="auto"/>
          </w:tcPr>
          <w:p w14:paraId="6CA7089E" w14:textId="77777777" w:rsidR="005E738F" w:rsidRDefault="00000000">
            <w:pPr>
              <w:pStyle w:val="TAC6"/>
            </w:pPr>
            <w:r>
              <w:t>48</w:t>
            </w:r>
          </w:p>
        </w:tc>
        <w:tc>
          <w:tcPr>
            <w:tcW w:w="643" w:type="auto"/>
          </w:tcPr>
          <w:p w14:paraId="5F028A6F" w14:textId="77777777" w:rsidR="005E738F" w:rsidRDefault="00000000">
            <w:pPr>
              <w:pStyle w:val="TAC6"/>
            </w:pPr>
            <w:r>
              <w:t>on</w:t>
            </w:r>
          </w:p>
        </w:tc>
        <w:tc>
          <w:tcPr>
            <w:tcW w:w="643" w:type="auto"/>
          </w:tcPr>
          <w:p w14:paraId="7F85BA08" w14:textId="77777777" w:rsidR="005E738F" w:rsidRDefault="00000000">
            <w:pPr>
              <w:pStyle w:val="TAC6"/>
            </w:pPr>
            <w:r>
              <w:t>NWT</w:t>
            </w:r>
          </w:p>
        </w:tc>
        <w:tc>
          <w:tcPr>
            <w:tcW w:w="643" w:type="auto"/>
          </w:tcPr>
          <w:p w14:paraId="483ED2D2" w14:textId="77777777" w:rsidR="005E738F" w:rsidRDefault="00000000">
            <w:pPr>
              <w:pStyle w:val="TAC6"/>
            </w:pPr>
            <w:r>
              <w:t>4.29</w:t>
            </w:r>
          </w:p>
        </w:tc>
        <w:tc>
          <w:tcPr>
            <w:tcW w:w="643" w:type="auto"/>
          </w:tcPr>
          <w:p w14:paraId="2D2A9D54" w14:textId="77777777" w:rsidR="005E738F" w:rsidRDefault="00000000">
            <w:pPr>
              <w:pStyle w:val="TAC6"/>
            </w:pPr>
            <w:r>
              <w:t>0.8</w:t>
            </w:r>
          </w:p>
        </w:tc>
        <w:tc>
          <w:tcPr>
            <w:tcW w:w="643" w:type="auto"/>
          </w:tcPr>
          <w:p w14:paraId="56E26D97" w14:textId="77777777" w:rsidR="005E738F" w:rsidRDefault="00000000">
            <w:pPr>
              <w:pStyle w:val="TAC6"/>
            </w:pPr>
            <w:r>
              <w:t>c17</w:t>
            </w:r>
          </w:p>
        </w:tc>
        <w:tc>
          <w:tcPr>
            <w:tcW w:w="643" w:type="auto"/>
          </w:tcPr>
          <w:p w14:paraId="47931E09" w14:textId="77777777" w:rsidR="005E738F" w:rsidRDefault="00000000">
            <w:pPr>
              <w:pStyle w:val="TAC6"/>
            </w:pPr>
            <w:r>
              <w:t>2x16.4</w:t>
            </w:r>
          </w:p>
        </w:tc>
        <w:tc>
          <w:tcPr>
            <w:tcW w:w="643" w:type="auto"/>
          </w:tcPr>
          <w:p w14:paraId="71F4137C" w14:textId="77777777" w:rsidR="005E738F" w:rsidRDefault="00000000">
            <w:pPr>
              <w:pStyle w:val="TAC6"/>
            </w:pPr>
            <w:r>
              <w:t>4.33</w:t>
            </w:r>
          </w:p>
        </w:tc>
        <w:tc>
          <w:tcPr>
            <w:tcW w:w="643" w:type="auto"/>
          </w:tcPr>
          <w:p w14:paraId="3B9C828B" w14:textId="77777777" w:rsidR="005E738F" w:rsidRDefault="00000000">
            <w:pPr>
              <w:pStyle w:val="TAC6"/>
            </w:pPr>
            <w:r>
              <w:t>0.78</w:t>
            </w:r>
          </w:p>
        </w:tc>
        <w:tc>
          <w:tcPr>
            <w:tcW w:w="643" w:type="auto"/>
          </w:tcPr>
          <w:p w14:paraId="7E48EA21" w14:textId="77777777" w:rsidR="005E738F" w:rsidRDefault="00000000">
            <w:pPr>
              <w:pStyle w:val="TAC6"/>
            </w:pPr>
            <w:r>
              <w:t>-0.53</w:t>
            </w:r>
          </w:p>
        </w:tc>
        <w:tc>
          <w:tcPr>
            <w:tcW w:w="643" w:type="auto"/>
          </w:tcPr>
          <w:p w14:paraId="4E4AF9CF" w14:textId="77777777" w:rsidR="005E738F" w:rsidRDefault="00000000">
            <w:pPr>
              <w:pStyle w:val="TAC6"/>
            </w:pPr>
            <w:r>
              <w:t>NWT</w:t>
            </w:r>
          </w:p>
        </w:tc>
        <w:tc>
          <w:tcPr>
            <w:tcW w:w="643" w:type="auto"/>
          </w:tcPr>
          <w:p w14:paraId="2D5E63ED" w14:textId="77777777" w:rsidR="005E738F" w:rsidRDefault="00000000">
            <w:pPr>
              <w:pStyle w:val="TAC6"/>
            </w:pPr>
            <w:r>
              <w:t>PASS</w:t>
            </w:r>
          </w:p>
        </w:tc>
      </w:tr>
      <w:tr w:rsidR="005E738F" w14:paraId="19E2CF45" w14:textId="77777777">
        <w:trPr>
          <w:jc w:val="center"/>
        </w:trPr>
        <w:tc>
          <w:tcPr>
            <w:tcW w:w="643" w:type="auto"/>
            <w:vMerge/>
          </w:tcPr>
          <w:p w14:paraId="50B59B8C" w14:textId="77777777" w:rsidR="005E738F" w:rsidRDefault="005E738F"/>
        </w:tc>
        <w:tc>
          <w:tcPr>
            <w:tcW w:w="643" w:type="auto"/>
          </w:tcPr>
          <w:p w14:paraId="621D1AC8" w14:textId="77777777" w:rsidR="005E738F" w:rsidRDefault="00000000">
            <w:pPr>
              <w:pStyle w:val="TAC6"/>
            </w:pPr>
            <w:r>
              <w:t>c36</w:t>
            </w:r>
          </w:p>
        </w:tc>
        <w:tc>
          <w:tcPr>
            <w:tcW w:w="643" w:type="auto"/>
          </w:tcPr>
          <w:p w14:paraId="11994B18" w14:textId="77777777" w:rsidR="005E738F" w:rsidRDefault="00000000">
            <w:pPr>
              <w:pStyle w:val="TAC6"/>
            </w:pPr>
            <w:r>
              <w:t>1</w:t>
            </w:r>
          </w:p>
        </w:tc>
        <w:tc>
          <w:tcPr>
            <w:tcW w:w="643" w:type="auto"/>
          </w:tcPr>
          <w:p w14:paraId="40E2826E" w14:textId="77777777" w:rsidR="005E738F" w:rsidRDefault="00000000">
            <w:pPr>
              <w:pStyle w:val="TAC6"/>
            </w:pPr>
            <w:r>
              <w:t>64</w:t>
            </w:r>
          </w:p>
        </w:tc>
        <w:tc>
          <w:tcPr>
            <w:tcW w:w="643" w:type="auto"/>
          </w:tcPr>
          <w:p w14:paraId="4CB27DF7" w14:textId="77777777" w:rsidR="005E738F" w:rsidRDefault="00000000">
            <w:pPr>
              <w:pStyle w:val="TAC6"/>
            </w:pPr>
            <w:r>
              <w:t>on</w:t>
            </w:r>
          </w:p>
        </w:tc>
        <w:tc>
          <w:tcPr>
            <w:tcW w:w="643" w:type="auto"/>
          </w:tcPr>
          <w:p w14:paraId="76975BEC" w14:textId="77777777" w:rsidR="005E738F" w:rsidRDefault="00000000">
            <w:pPr>
              <w:pStyle w:val="TAC6"/>
            </w:pPr>
            <w:r>
              <w:t>NWT</w:t>
            </w:r>
          </w:p>
        </w:tc>
        <w:tc>
          <w:tcPr>
            <w:tcW w:w="643" w:type="auto"/>
          </w:tcPr>
          <w:p w14:paraId="27AE5BDB" w14:textId="77777777" w:rsidR="005E738F" w:rsidRDefault="00000000">
            <w:pPr>
              <w:pStyle w:val="TAC6"/>
            </w:pPr>
            <w:r>
              <w:t>4.4</w:t>
            </w:r>
          </w:p>
        </w:tc>
        <w:tc>
          <w:tcPr>
            <w:tcW w:w="643" w:type="auto"/>
          </w:tcPr>
          <w:p w14:paraId="6706A26B" w14:textId="77777777" w:rsidR="005E738F" w:rsidRDefault="00000000">
            <w:pPr>
              <w:pStyle w:val="TAC6"/>
            </w:pPr>
            <w:r>
              <w:t>0.79</w:t>
            </w:r>
          </w:p>
        </w:tc>
        <w:tc>
          <w:tcPr>
            <w:tcW w:w="643" w:type="auto"/>
          </w:tcPr>
          <w:p w14:paraId="0491D61D" w14:textId="77777777" w:rsidR="005E738F" w:rsidRDefault="00000000">
            <w:pPr>
              <w:pStyle w:val="TAC6"/>
            </w:pPr>
            <w:r>
              <w:t>c23</w:t>
            </w:r>
          </w:p>
        </w:tc>
        <w:tc>
          <w:tcPr>
            <w:tcW w:w="643" w:type="auto"/>
          </w:tcPr>
          <w:p w14:paraId="69CFD7F2" w14:textId="77777777" w:rsidR="005E738F" w:rsidRDefault="00000000">
            <w:pPr>
              <w:pStyle w:val="TAC6"/>
            </w:pPr>
            <w:r>
              <w:t>4x24.4</w:t>
            </w:r>
          </w:p>
        </w:tc>
        <w:tc>
          <w:tcPr>
            <w:tcW w:w="643" w:type="auto"/>
          </w:tcPr>
          <w:p w14:paraId="659C4EB5" w14:textId="77777777" w:rsidR="005E738F" w:rsidRDefault="00000000">
            <w:pPr>
              <w:pStyle w:val="TAC6"/>
            </w:pPr>
            <w:r>
              <w:t>4.34</w:t>
            </w:r>
          </w:p>
        </w:tc>
        <w:tc>
          <w:tcPr>
            <w:tcW w:w="643" w:type="auto"/>
          </w:tcPr>
          <w:p w14:paraId="38844FE5" w14:textId="77777777" w:rsidR="005E738F" w:rsidRDefault="00000000">
            <w:pPr>
              <w:pStyle w:val="TAC6"/>
            </w:pPr>
            <w:r>
              <w:t>0.8</w:t>
            </w:r>
          </w:p>
        </w:tc>
        <w:tc>
          <w:tcPr>
            <w:tcW w:w="643" w:type="auto"/>
          </w:tcPr>
          <w:p w14:paraId="46F9CB60" w14:textId="77777777" w:rsidR="005E738F" w:rsidRDefault="00000000">
            <w:pPr>
              <w:pStyle w:val="TAC6"/>
            </w:pPr>
            <w:r>
              <w:t>0.67</w:t>
            </w:r>
          </w:p>
        </w:tc>
        <w:tc>
          <w:tcPr>
            <w:tcW w:w="643" w:type="auto"/>
          </w:tcPr>
          <w:p w14:paraId="77FBEAC7" w14:textId="77777777" w:rsidR="005E738F" w:rsidRDefault="00000000">
            <w:pPr>
              <w:pStyle w:val="TAC6"/>
            </w:pPr>
            <w:r>
              <w:t>NWT</w:t>
            </w:r>
          </w:p>
        </w:tc>
        <w:tc>
          <w:tcPr>
            <w:tcW w:w="643" w:type="auto"/>
          </w:tcPr>
          <w:p w14:paraId="166ACA62" w14:textId="77777777" w:rsidR="005E738F" w:rsidRDefault="00000000">
            <w:pPr>
              <w:pStyle w:val="TAC6"/>
            </w:pPr>
            <w:r>
              <w:t>PASS</w:t>
            </w:r>
          </w:p>
        </w:tc>
      </w:tr>
      <w:tr w:rsidR="005E738F" w14:paraId="0748FF44" w14:textId="77777777">
        <w:trPr>
          <w:jc w:val="center"/>
        </w:trPr>
        <w:tc>
          <w:tcPr>
            <w:tcW w:w="643" w:type="auto"/>
            <w:vMerge w:val="restart"/>
          </w:tcPr>
          <w:p w14:paraId="2D36505A" w14:textId="77777777" w:rsidR="005E738F" w:rsidRDefault="00000000">
            <w:pPr>
              <w:pStyle w:val="TAC6"/>
            </w:pPr>
            <w:r>
              <w:t>d</w:t>
            </w:r>
          </w:p>
        </w:tc>
        <w:tc>
          <w:tcPr>
            <w:tcW w:w="643" w:type="auto"/>
          </w:tcPr>
          <w:p w14:paraId="17B54EB6" w14:textId="77777777" w:rsidR="005E738F" w:rsidRDefault="00000000">
            <w:pPr>
              <w:pStyle w:val="TAC6"/>
            </w:pPr>
            <w:r>
              <w:t>c24</w:t>
            </w:r>
          </w:p>
        </w:tc>
        <w:tc>
          <w:tcPr>
            <w:tcW w:w="643" w:type="auto"/>
          </w:tcPr>
          <w:p w14:paraId="21995092" w14:textId="77777777" w:rsidR="005E738F" w:rsidRDefault="00000000">
            <w:pPr>
              <w:pStyle w:val="TAC6"/>
            </w:pPr>
            <w:r>
              <w:t>1</w:t>
            </w:r>
          </w:p>
        </w:tc>
        <w:tc>
          <w:tcPr>
            <w:tcW w:w="643" w:type="auto"/>
          </w:tcPr>
          <w:p w14:paraId="11B4AA36" w14:textId="77777777" w:rsidR="005E738F" w:rsidRDefault="00000000">
            <w:pPr>
              <w:pStyle w:val="TAC6"/>
            </w:pPr>
            <w:r>
              <w:t>13.2</w:t>
            </w:r>
          </w:p>
        </w:tc>
        <w:tc>
          <w:tcPr>
            <w:tcW w:w="643" w:type="auto"/>
          </w:tcPr>
          <w:p w14:paraId="5AF2A3CB" w14:textId="77777777" w:rsidR="005E738F" w:rsidRDefault="00000000">
            <w:pPr>
              <w:pStyle w:val="TAC6"/>
            </w:pPr>
            <w:r>
              <w:t>off</w:t>
            </w:r>
          </w:p>
        </w:tc>
        <w:tc>
          <w:tcPr>
            <w:tcW w:w="643" w:type="auto"/>
          </w:tcPr>
          <w:p w14:paraId="29829C35" w14:textId="77777777" w:rsidR="005E738F" w:rsidRDefault="00000000">
            <w:pPr>
              <w:pStyle w:val="TAC6"/>
            </w:pPr>
            <w:r>
              <w:t>NWT</w:t>
            </w:r>
          </w:p>
        </w:tc>
        <w:tc>
          <w:tcPr>
            <w:tcW w:w="643" w:type="auto"/>
          </w:tcPr>
          <w:p w14:paraId="12AF6197" w14:textId="77777777" w:rsidR="005E738F" w:rsidRDefault="00000000">
            <w:pPr>
              <w:pStyle w:val="TAC6"/>
            </w:pPr>
            <w:r>
              <w:t>3.44</w:t>
            </w:r>
          </w:p>
        </w:tc>
        <w:tc>
          <w:tcPr>
            <w:tcW w:w="643" w:type="auto"/>
          </w:tcPr>
          <w:p w14:paraId="6D3FAA81" w14:textId="77777777" w:rsidR="005E738F" w:rsidRDefault="00000000">
            <w:pPr>
              <w:pStyle w:val="TAC6"/>
            </w:pPr>
            <w:r>
              <w:t>0.89</w:t>
            </w:r>
          </w:p>
        </w:tc>
        <w:tc>
          <w:tcPr>
            <w:tcW w:w="643" w:type="auto"/>
          </w:tcPr>
          <w:p w14:paraId="3E7D1019" w14:textId="77777777" w:rsidR="005E738F" w:rsidRDefault="00000000">
            <w:pPr>
              <w:pStyle w:val="TAC6"/>
            </w:pPr>
            <w:r>
              <w:t>c09</w:t>
            </w:r>
          </w:p>
        </w:tc>
        <w:tc>
          <w:tcPr>
            <w:tcW w:w="643" w:type="auto"/>
          </w:tcPr>
          <w:p w14:paraId="5EDF6506" w14:textId="77777777" w:rsidR="005E738F" w:rsidRDefault="00000000">
            <w:pPr>
              <w:pStyle w:val="TAC6"/>
            </w:pPr>
            <w:r>
              <w:t>3x7.2</w:t>
            </w:r>
          </w:p>
        </w:tc>
        <w:tc>
          <w:tcPr>
            <w:tcW w:w="643" w:type="auto"/>
          </w:tcPr>
          <w:p w14:paraId="3B337E22" w14:textId="77777777" w:rsidR="005E738F" w:rsidRDefault="00000000">
            <w:pPr>
              <w:pStyle w:val="TAC6"/>
            </w:pPr>
            <w:r>
              <w:t>2.49</w:t>
            </w:r>
          </w:p>
        </w:tc>
        <w:tc>
          <w:tcPr>
            <w:tcW w:w="643" w:type="auto"/>
          </w:tcPr>
          <w:p w14:paraId="417AA7DB" w14:textId="77777777" w:rsidR="005E738F" w:rsidRDefault="00000000">
            <w:pPr>
              <w:pStyle w:val="TAC6"/>
            </w:pPr>
            <w:r>
              <w:t>0.8</w:t>
            </w:r>
          </w:p>
        </w:tc>
        <w:tc>
          <w:tcPr>
            <w:tcW w:w="643" w:type="auto"/>
          </w:tcPr>
          <w:p w14:paraId="19865DAB" w14:textId="77777777" w:rsidR="005E738F" w:rsidRDefault="00000000">
            <w:pPr>
              <w:pStyle w:val="TAC6"/>
            </w:pPr>
            <w:r>
              <w:t>10.57</w:t>
            </w:r>
          </w:p>
        </w:tc>
        <w:tc>
          <w:tcPr>
            <w:tcW w:w="643" w:type="auto"/>
          </w:tcPr>
          <w:p w14:paraId="52C42C2E" w14:textId="77777777" w:rsidR="005E738F" w:rsidRDefault="00000000">
            <w:pPr>
              <w:pStyle w:val="TAC6"/>
            </w:pPr>
            <w:r>
              <w:t>BT</w:t>
            </w:r>
          </w:p>
        </w:tc>
        <w:tc>
          <w:tcPr>
            <w:tcW w:w="643" w:type="auto"/>
            <w:shd w:val="clear" w:color="auto" w:fill="ADD8E6"/>
          </w:tcPr>
          <w:p w14:paraId="4ADFD05B" w14:textId="77777777" w:rsidR="005E738F" w:rsidRDefault="00000000">
            <w:pPr>
              <w:pStyle w:val="TAC6"/>
            </w:pPr>
            <w:r>
              <w:t>EXCEED</w:t>
            </w:r>
          </w:p>
        </w:tc>
      </w:tr>
      <w:tr w:rsidR="005E738F" w14:paraId="66AA0FFB" w14:textId="77777777">
        <w:trPr>
          <w:jc w:val="center"/>
        </w:trPr>
        <w:tc>
          <w:tcPr>
            <w:tcW w:w="643" w:type="auto"/>
            <w:vMerge/>
          </w:tcPr>
          <w:p w14:paraId="16757CC4" w14:textId="77777777" w:rsidR="005E738F" w:rsidRDefault="005E738F"/>
        </w:tc>
        <w:tc>
          <w:tcPr>
            <w:tcW w:w="643" w:type="auto"/>
          </w:tcPr>
          <w:p w14:paraId="3440335C" w14:textId="77777777" w:rsidR="005E738F" w:rsidRDefault="00000000">
            <w:pPr>
              <w:pStyle w:val="TAC6"/>
            </w:pPr>
            <w:r>
              <w:t>c25</w:t>
            </w:r>
          </w:p>
        </w:tc>
        <w:tc>
          <w:tcPr>
            <w:tcW w:w="643" w:type="auto"/>
          </w:tcPr>
          <w:p w14:paraId="1DFF2731" w14:textId="77777777" w:rsidR="005E738F" w:rsidRDefault="00000000">
            <w:pPr>
              <w:pStyle w:val="TAC6"/>
            </w:pPr>
            <w:r>
              <w:t>1</w:t>
            </w:r>
          </w:p>
        </w:tc>
        <w:tc>
          <w:tcPr>
            <w:tcW w:w="643" w:type="auto"/>
          </w:tcPr>
          <w:p w14:paraId="608F4350" w14:textId="77777777" w:rsidR="005E738F" w:rsidRDefault="00000000">
            <w:pPr>
              <w:pStyle w:val="TAC6"/>
            </w:pPr>
            <w:r>
              <w:t>16.4</w:t>
            </w:r>
          </w:p>
        </w:tc>
        <w:tc>
          <w:tcPr>
            <w:tcW w:w="643" w:type="auto"/>
          </w:tcPr>
          <w:p w14:paraId="73163CF6" w14:textId="77777777" w:rsidR="005E738F" w:rsidRDefault="00000000">
            <w:pPr>
              <w:pStyle w:val="TAC6"/>
            </w:pPr>
            <w:r>
              <w:t>off</w:t>
            </w:r>
          </w:p>
        </w:tc>
        <w:tc>
          <w:tcPr>
            <w:tcW w:w="643" w:type="auto"/>
          </w:tcPr>
          <w:p w14:paraId="372D8E99" w14:textId="77777777" w:rsidR="005E738F" w:rsidRDefault="00000000">
            <w:pPr>
              <w:pStyle w:val="TAC6"/>
            </w:pPr>
            <w:r>
              <w:t>NWT</w:t>
            </w:r>
          </w:p>
        </w:tc>
        <w:tc>
          <w:tcPr>
            <w:tcW w:w="643" w:type="auto"/>
          </w:tcPr>
          <w:p w14:paraId="69C44657" w14:textId="77777777" w:rsidR="005E738F" w:rsidRDefault="00000000">
            <w:pPr>
              <w:pStyle w:val="TAC6"/>
            </w:pPr>
            <w:r>
              <w:t>3.78</w:t>
            </w:r>
          </w:p>
        </w:tc>
        <w:tc>
          <w:tcPr>
            <w:tcW w:w="643" w:type="auto"/>
          </w:tcPr>
          <w:p w14:paraId="29CB71BE" w14:textId="77777777" w:rsidR="005E738F" w:rsidRDefault="00000000">
            <w:pPr>
              <w:pStyle w:val="TAC6"/>
            </w:pPr>
            <w:r>
              <w:t>0.92</w:t>
            </w:r>
          </w:p>
        </w:tc>
        <w:tc>
          <w:tcPr>
            <w:tcW w:w="643" w:type="auto"/>
          </w:tcPr>
          <w:p w14:paraId="7CD73C58" w14:textId="77777777" w:rsidR="005E738F" w:rsidRDefault="00000000">
            <w:pPr>
              <w:pStyle w:val="TAC6"/>
            </w:pPr>
            <w:r>
              <w:t>c10</w:t>
            </w:r>
          </w:p>
        </w:tc>
        <w:tc>
          <w:tcPr>
            <w:tcW w:w="643" w:type="auto"/>
          </w:tcPr>
          <w:p w14:paraId="6832F041" w14:textId="77777777" w:rsidR="005E738F" w:rsidRDefault="00000000">
            <w:pPr>
              <w:pStyle w:val="TAC6"/>
            </w:pPr>
            <w:r>
              <w:t>4x7.2</w:t>
            </w:r>
          </w:p>
        </w:tc>
        <w:tc>
          <w:tcPr>
            <w:tcW w:w="643" w:type="auto"/>
          </w:tcPr>
          <w:p w14:paraId="0537EA39" w14:textId="77777777" w:rsidR="005E738F" w:rsidRDefault="00000000">
            <w:pPr>
              <w:pStyle w:val="TAC6"/>
            </w:pPr>
            <w:r>
              <w:t>2.66</w:t>
            </w:r>
          </w:p>
        </w:tc>
        <w:tc>
          <w:tcPr>
            <w:tcW w:w="643" w:type="auto"/>
          </w:tcPr>
          <w:p w14:paraId="4D2142CE" w14:textId="77777777" w:rsidR="005E738F" w:rsidRDefault="00000000">
            <w:pPr>
              <w:pStyle w:val="TAC6"/>
            </w:pPr>
            <w:r>
              <w:t>0.88</w:t>
            </w:r>
          </w:p>
        </w:tc>
        <w:tc>
          <w:tcPr>
            <w:tcW w:w="643" w:type="auto"/>
          </w:tcPr>
          <w:p w14:paraId="100CB839" w14:textId="77777777" w:rsidR="005E738F" w:rsidRDefault="00000000">
            <w:pPr>
              <w:pStyle w:val="TAC6"/>
            </w:pPr>
            <w:r>
              <w:t>11.79</w:t>
            </w:r>
          </w:p>
        </w:tc>
        <w:tc>
          <w:tcPr>
            <w:tcW w:w="643" w:type="auto"/>
          </w:tcPr>
          <w:p w14:paraId="53041EF3" w14:textId="77777777" w:rsidR="005E738F" w:rsidRDefault="00000000">
            <w:pPr>
              <w:pStyle w:val="TAC6"/>
            </w:pPr>
            <w:r>
              <w:t>BT</w:t>
            </w:r>
          </w:p>
        </w:tc>
        <w:tc>
          <w:tcPr>
            <w:tcW w:w="643" w:type="auto"/>
            <w:shd w:val="clear" w:color="auto" w:fill="ADD8E6"/>
          </w:tcPr>
          <w:p w14:paraId="60242B9D" w14:textId="77777777" w:rsidR="005E738F" w:rsidRDefault="00000000">
            <w:pPr>
              <w:pStyle w:val="TAC6"/>
            </w:pPr>
            <w:r>
              <w:t>EXCEED</w:t>
            </w:r>
          </w:p>
        </w:tc>
      </w:tr>
      <w:tr w:rsidR="005E738F" w14:paraId="42561380" w14:textId="77777777">
        <w:trPr>
          <w:jc w:val="center"/>
        </w:trPr>
        <w:tc>
          <w:tcPr>
            <w:tcW w:w="643" w:type="auto"/>
            <w:vMerge/>
          </w:tcPr>
          <w:p w14:paraId="25340A3E" w14:textId="77777777" w:rsidR="005E738F" w:rsidRDefault="005E738F"/>
        </w:tc>
        <w:tc>
          <w:tcPr>
            <w:tcW w:w="643" w:type="auto"/>
          </w:tcPr>
          <w:p w14:paraId="5879C23E" w14:textId="77777777" w:rsidR="005E738F" w:rsidRDefault="00000000">
            <w:pPr>
              <w:pStyle w:val="TAC6"/>
            </w:pPr>
            <w:r>
              <w:t>c26</w:t>
            </w:r>
          </w:p>
        </w:tc>
        <w:tc>
          <w:tcPr>
            <w:tcW w:w="643" w:type="auto"/>
          </w:tcPr>
          <w:p w14:paraId="521D9692" w14:textId="77777777" w:rsidR="005E738F" w:rsidRDefault="00000000">
            <w:pPr>
              <w:pStyle w:val="TAC6"/>
            </w:pPr>
            <w:r>
              <w:t>1</w:t>
            </w:r>
          </w:p>
        </w:tc>
        <w:tc>
          <w:tcPr>
            <w:tcW w:w="643" w:type="auto"/>
          </w:tcPr>
          <w:p w14:paraId="542634E8" w14:textId="77777777" w:rsidR="005E738F" w:rsidRDefault="00000000">
            <w:pPr>
              <w:pStyle w:val="TAC6"/>
            </w:pPr>
            <w:r>
              <w:t>24.4</w:t>
            </w:r>
          </w:p>
        </w:tc>
        <w:tc>
          <w:tcPr>
            <w:tcW w:w="643" w:type="auto"/>
          </w:tcPr>
          <w:p w14:paraId="58C88843" w14:textId="77777777" w:rsidR="005E738F" w:rsidRDefault="00000000">
            <w:pPr>
              <w:pStyle w:val="TAC6"/>
            </w:pPr>
            <w:r>
              <w:t>off</w:t>
            </w:r>
          </w:p>
        </w:tc>
        <w:tc>
          <w:tcPr>
            <w:tcW w:w="643" w:type="auto"/>
          </w:tcPr>
          <w:p w14:paraId="20206655" w14:textId="77777777" w:rsidR="005E738F" w:rsidRDefault="00000000">
            <w:pPr>
              <w:pStyle w:val="TAC6"/>
            </w:pPr>
            <w:r>
              <w:t>NWT</w:t>
            </w:r>
          </w:p>
        </w:tc>
        <w:tc>
          <w:tcPr>
            <w:tcW w:w="643" w:type="auto"/>
          </w:tcPr>
          <w:p w14:paraId="16028540" w14:textId="77777777" w:rsidR="005E738F" w:rsidRDefault="00000000">
            <w:pPr>
              <w:pStyle w:val="TAC6"/>
            </w:pPr>
            <w:r>
              <w:t>3.71</w:t>
            </w:r>
          </w:p>
        </w:tc>
        <w:tc>
          <w:tcPr>
            <w:tcW w:w="643" w:type="auto"/>
          </w:tcPr>
          <w:p w14:paraId="79BEAED4" w14:textId="77777777" w:rsidR="005E738F" w:rsidRDefault="00000000">
            <w:pPr>
              <w:pStyle w:val="TAC6"/>
            </w:pPr>
            <w:r>
              <w:t>0.86</w:t>
            </w:r>
          </w:p>
        </w:tc>
        <w:tc>
          <w:tcPr>
            <w:tcW w:w="643" w:type="auto"/>
          </w:tcPr>
          <w:p w14:paraId="2345FF44" w14:textId="77777777" w:rsidR="005E738F" w:rsidRDefault="00000000">
            <w:pPr>
              <w:pStyle w:val="TAC6"/>
            </w:pPr>
            <w:r>
              <w:t>c11</w:t>
            </w:r>
          </w:p>
        </w:tc>
        <w:tc>
          <w:tcPr>
            <w:tcW w:w="643" w:type="auto"/>
          </w:tcPr>
          <w:p w14:paraId="4F5E9E1B" w14:textId="77777777" w:rsidR="005E738F" w:rsidRDefault="00000000">
            <w:pPr>
              <w:pStyle w:val="TAC6"/>
            </w:pPr>
            <w:r>
              <w:t>4x8</w:t>
            </w:r>
          </w:p>
        </w:tc>
        <w:tc>
          <w:tcPr>
            <w:tcW w:w="643" w:type="auto"/>
          </w:tcPr>
          <w:p w14:paraId="7BE459CE" w14:textId="77777777" w:rsidR="005E738F" w:rsidRDefault="00000000">
            <w:pPr>
              <w:pStyle w:val="TAC6"/>
            </w:pPr>
            <w:r>
              <w:t>2.67</w:t>
            </w:r>
          </w:p>
        </w:tc>
        <w:tc>
          <w:tcPr>
            <w:tcW w:w="643" w:type="auto"/>
          </w:tcPr>
          <w:p w14:paraId="0256388A" w14:textId="77777777" w:rsidR="005E738F" w:rsidRDefault="00000000">
            <w:pPr>
              <w:pStyle w:val="TAC6"/>
            </w:pPr>
            <w:r>
              <w:t>0.87</w:t>
            </w:r>
          </w:p>
        </w:tc>
        <w:tc>
          <w:tcPr>
            <w:tcW w:w="643" w:type="auto"/>
          </w:tcPr>
          <w:p w14:paraId="40C3AD9F" w14:textId="77777777" w:rsidR="005E738F" w:rsidRDefault="00000000">
            <w:pPr>
              <w:pStyle w:val="TAC6"/>
            </w:pPr>
            <w:r>
              <w:t>11.35</w:t>
            </w:r>
          </w:p>
        </w:tc>
        <w:tc>
          <w:tcPr>
            <w:tcW w:w="643" w:type="auto"/>
          </w:tcPr>
          <w:p w14:paraId="2DE87C0A" w14:textId="77777777" w:rsidR="005E738F" w:rsidRDefault="00000000">
            <w:pPr>
              <w:pStyle w:val="TAC6"/>
            </w:pPr>
            <w:r>
              <w:t>BT</w:t>
            </w:r>
          </w:p>
        </w:tc>
        <w:tc>
          <w:tcPr>
            <w:tcW w:w="643" w:type="auto"/>
            <w:shd w:val="clear" w:color="auto" w:fill="ADD8E6"/>
          </w:tcPr>
          <w:p w14:paraId="4AEB5CDB" w14:textId="77777777" w:rsidR="005E738F" w:rsidRDefault="00000000">
            <w:pPr>
              <w:pStyle w:val="TAC6"/>
            </w:pPr>
            <w:r>
              <w:t>EXCEED</w:t>
            </w:r>
          </w:p>
        </w:tc>
      </w:tr>
      <w:tr w:rsidR="005E738F" w14:paraId="66617D62" w14:textId="77777777">
        <w:trPr>
          <w:jc w:val="center"/>
        </w:trPr>
        <w:tc>
          <w:tcPr>
            <w:tcW w:w="643" w:type="auto"/>
            <w:vMerge/>
          </w:tcPr>
          <w:p w14:paraId="7B36FC73" w14:textId="77777777" w:rsidR="005E738F" w:rsidRDefault="005E738F"/>
        </w:tc>
        <w:tc>
          <w:tcPr>
            <w:tcW w:w="643" w:type="auto"/>
          </w:tcPr>
          <w:p w14:paraId="077FB7A6" w14:textId="77777777" w:rsidR="005E738F" w:rsidRDefault="00000000">
            <w:pPr>
              <w:pStyle w:val="TAC6"/>
            </w:pPr>
            <w:r>
              <w:t>c27</w:t>
            </w:r>
          </w:p>
        </w:tc>
        <w:tc>
          <w:tcPr>
            <w:tcW w:w="643" w:type="auto"/>
          </w:tcPr>
          <w:p w14:paraId="49B51620" w14:textId="77777777" w:rsidR="005E738F" w:rsidRDefault="00000000">
            <w:pPr>
              <w:pStyle w:val="TAC6"/>
            </w:pPr>
            <w:r>
              <w:t>1</w:t>
            </w:r>
          </w:p>
        </w:tc>
        <w:tc>
          <w:tcPr>
            <w:tcW w:w="643" w:type="auto"/>
          </w:tcPr>
          <w:p w14:paraId="431E93A7" w14:textId="77777777" w:rsidR="005E738F" w:rsidRDefault="00000000">
            <w:pPr>
              <w:pStyle w:val="TAC6"/>
            </w:pPr>
            <w:r>
              <w:t>32</w:t>
            </w:r>
          </w:p>
        </w:tc>
        <w:tc>
          <w:tcPr>
            <w:tcW w:w="643" w:type="auto"/>
          </w:tcPr>
          <w:p w14:paraId="07135932" w14:textId="77777777" w:rsidR="005E738F" w:rsidRDefault="00000000">
            <w:pPr>
              <w:pStyle w:val="TAC6"/>
            </w:pPr>
            <w:r>
              <w:t>off</w:t>
            </w:r>
          </w:p>
        </w:tc>
        <w:tc>
          <w:tcPr>
            <w:tcW w:w="643" w:type="auto"/>
          </w:tcPr>
          <w:p w14:paraId="0C517962" w14:textId="77777777" w:rsidR="005E738F" w:rsidRDefault="00000000">
            <w:pPr>
              <w:pStyle w:val="TAC6"/>
            </w:pPr>
            <w:r>
              <w:t>NWT</w:t>
            </w:r>
          </w:p>
        </w:tc>
        <w:tc>
          <w:tcPr>
            <w:tcW w:w="643" w:type="auto"/>
          </w:tcPr>
          <w:p w14:paraId="2CAA4A24" w14:textId="77777777" w:rsidR="005E738F" w:rsidRDefault="00000000">
            <w:pPr>
              <w:pStyle w:val="TAC6"/>
            </w:pPr>
            <w:r>
              <w:t>3.84</w:t>
            </w:r>
          </w:p>
        </w:tc>
        <w:tc>
          <w:tcPr>
            <w:tcW w:w="643" w:type="auto"/>
          </w:tcPr>
          <w:p w14:paraId="1BEB20FF" w14:textId="77777777" w:rsidR="005E738F" w:rsidRDefault="00000000">
            <w:pPr>
              <w:pStyle w:val="TAC6"/>
            </w:pPr>
            <w:r>
              <w:t>0.76</w:t>
            </w:r>
          </w:p>
        </w:tc>
        <w:tc>
          <w:tcPr>
            <w:tcW w:w="643" w:type="auto"/>
          </w:tcPr>
          <w:p w14:paraId="265D88EA" w14:textId="77777777" w:rsidR="005E738F" w:rsidRDefault="00000000">
            <w:pPr>
              <w:pStyle w:val="TAC6"/>
            </w:pPr>
            <w:r>
              <w:t>c12</w:t>
            </w:r>
          </w:p>
        </w:tc>
        <w:tc>
          <w:tcPr>
            <w:tcW w:w="643" w:type="auto"/>
          </w:tcPr>
          <w:p w14:paraId="6D5A4E46" w14:textId="77777777" w:rsidR="005E738F" w:rsidRDefault="00000000">
            <w:pPr>
              <w:pStyle w:val="TAC6"/>
            </w:pPr>
            <w:r>
              <w:t>4x9.6</w:t>
            </w:r>
          </w:p>
        </w:tc>
        <w:tc>
          <w:tcPr>
            <w:tcW w:w="643" w:type="auto"/>
          </w:tcPr>
          <w:p w14:paraId="3C79C865" w14:textId="77777777" w:rsidR="005E738F" w:rsidRDefault="00000000">
            <w:pPr>
              <w:pStyle w:val="TAC6"/>
            </w:pPr>
            <w:r>
              <w:t>3.73</w:t>
            </w:r>
          </w:p>
        </w:tc>
        <w:tc>
          <w:tcPr>
            <w:tcW w:w="643" w:type="auto"/>
          </w:tcPr>
          <w:p w14:paraId="27099300" w14:textId="77777777" w:rsidR="005E738F" w:rsidRDefault="00000000">
            <w:pPr>
              <w:pStyle w:val="TAC6"/>
            </w:pPr>
            <w:r>
              <w:t>0.78</w:t>
            </w:r>
          </w:p>
        </w:tc>
        <w:tc>
          <w:tcPr>
            <w:tcW w:w="643" w:type="auto"/>
          </w:tcPr>
          <w:p w14:paraId="35592557" w14:textId="77777777" w:rsidR="005E738F" w:rsidRDefault="00000000">
            <w:pPr>
              <w:pStyle w:val="TAC6"/>
            </w:pPr>
            <w:r>
              <w:t>1.36</w:t>
            </w:r>
          </w:p>
        </w:tc>
        <w:tc>
          <w:tcPr>
            <w:tcW w:w="643" w:type="auto"/>
          </w:tcPr>
          <w:p w14:paraId="37FA593E" w14:textId="77777777" w:rsidR="005E738F" w:rsidRDefault="00000000">
            <w:pPr>
              <w:pStyle w:val="TAC6"/>
            </w:pPr>
            <w:r>
              <w:t>NWT</w:t>
            </w:r>
          </w:p>
        </w:tc>
        <w:tc>
          <w:tcPr>
            <w:tcW w:w="643" w:type="auto"/>
          </w:tcPr>
          <w:p w14:paraId="1A3E62D0" w14:textId="77777777" w:rsidR="005E738F" w:rsidRDefault="00000000">
            <w:pPr>
              <w:pStyle w:val="TAC6"/>
            </w:pPr>
            <w:r>
              <w:t>PASS</w:t>
            </w:r>
          </w:p>
        </w:tc>
      </w:tr>
      <w:tr w:rsidR="005E738F" w14:paraId="3F200C35" w14:textId="77777777">
        <w:trPr>
          <w:jc w:val="center"/>
        </w:trPr>
        <w:tc>
          <w:tcPr>
            <w:tcW w:w="643" w:type="auto"/>
            <w:vMerge/>
          </w:tcPr>
          <w:p w14:paraId="4513FECE" w14:textId="77777777" w:rsidR="005E738F" w:rsidRDefault="005E738F"/>
        </w:tc>
        <w:tc>
          <w:tcPr>
            <w:tcW w:w="643" w:type="auto"/>
          </w:tcPr>
          <w:p w14:paraId="2B22F563" w14:textId="77777777" w:rsidR="005E738F" w:rsidRDefault="00000000">
            <w:pPr>
              <w:pStyle w:val="TAC6"/>
            </w:pPr>
            <w:r>
              <w:t>c28</w:t>
            </w:r>
          </w:p>
        </w:tc>
        <w:tc>
          <w:tcPr>
            <w:tcW w:w="643" w:type="auto"/>
          </w:tcPr>
          <w:p w14:paraId="772C948E" w14:textId="77777777" w:rsidR="005E738F" w:rsidRDefault="00000000">
            <w:pPr>
              <w:pStyle w:val="TAC6"/>
            </w:pPr>
            <w:r>
              <w:t>1</w:t>
            </w:r>
          </w:p>
        </w:tc>
        <w:tc>
          <w:tcPr>
            <w:tcW w:w="643" w:type="auto"/>
          </w:tcPr>
          <w:p w14:paraId="044BF145" w14:textId="77777777" w:rsidR="005E738F" w:rsidRDefault="00000000">
            <w:pPr>
              <w:pStyle w:val="TAC6"/>
            </w:pPr>
            <w:r>
              <w:t>48</w:t>
            </w:r>
          </w:p>
        </w:tc>
        <w:tc>
          <w:tcPr>
            <w:tcW w:w="643" w:type="auto"/>
          </w:tcPr>
          <w:p w14:paraId="707383E9" w14:textId="77777777" w:rsidR="005E738F" w:rsidRDefault="00000000">
            <w:pPr>
              <w:pStyle w:val="TAC6"/>
            </w:pPr>
            <w:r>
              <w:t>off</w:t>
            </w:r>
          </w:p>
        </w:tc>
        <w:tc>
          <w:tcPr>
            <w:tcW w:w="643" w:type="auto"/>
          </w:tcPr>
          <w:p w14:paraId="1A98630E" w14:textId="77777777" w:rsidR="005E738F" w:rsidRDefault="00000000">
            <w:pPr>
              <w:pStyle w:val="TAC6"/>
            </w:pPr>
            <w:r>
              <w:t>NWT</w:t>
            </w:r>
          </w:p>
        </w:tc>
        <w:tc>
          <w:tcPr>
            <w:tcW w:w="643" w:type="auto"/>
          </w:tcPr>
          <w:p w14:paraId="631CC8A8" w14:textId="77777777" w:rsidR="005E738F" w:rsidRDefault="00000000">
            <w:pPr>
              <w:pStyle w:val="TAC6"/>
            </w:pPr>
            <w:r>
              <w:t>4.28</w:t>
            </w:r>
          </w:p>
        </w:tc>
        <w:tc>
          <w:tcPr>
            <w:tcW w:w="643" w:type="auto"/>
          </w:tcPr>
          <w:p w14:paraId="624AB430" w14:textId="77777777" w:rsidR="005E738F" w:rsidRDefault="00000000">
            <w:pPr>
              <w:pStyle w:val="TAC6"/>
            </w:pPr>
            <w:r>
              <w:t>0.64</w:t>
            </w:r>
          </w:p>
        </w:tc>
        <w:tc>
          <w:tcPr>
            <w:tcW w:w="643" w:type="auto"/>
          </w:tcPr>
          <w:p w14:paraId="66EF8980" w14:textId="77777777" w:rsidR="005E738F" w:rsidRDefault="00000000">
            <w:pPr>
              <w:pStyle w:val="TAC6"/>
            </w:pPr>
            <w:r>
              <w:t>c13</w:t>
            </w:r>
          </w:p>
        </w:tc>
        <w:tc>
          <w:tcPr>
            <w:tcW w:w="643" w:type="auto"/>
          </w:tcPr>
          <w:p w14:paraId="0E7ADB34" w14:textId="77777777" w:rsidR="005E738F" w:rsidRDefault="00000000">
            <w:pPr>
              <w:pStyle w:val="TAC6"/>
            </w:pPr>
            <w:r>
              <w:t>4x16.4</w:t>
            </w:r>
          </w:p>
        </w:tc>
        <w:tc>
          <w:tcPr>
            <w:tcW w:w="643" w:type="auto"/>
          </w:tcPr>
          <w:p w14:paraId="1A381C5B" w14:textId="77777777" w:rsidR="005E738F" w:rsidRDefault="00000000">
            <w:pPr>
              <w:pStyle w:val="TAC6"/>
            </w:pPr>
            <w:r>
              <w:t>4.15</w:t>
            </w:r>
          </w:p>
        </w:tc>
        <w:tc>
          <w:tcPr>
            <w:tcW w:w="643" w:type="auto"/>
          </w:tcPr>
          <w:p w14:paraId="75A486F4" w14:textId="77777777" w:rsidR="005E738F" w:rsidRDefault="00000000">
            <w:pPr>
              <w:pStyle w:val="TAC6"/>
            </w:pPr>
            <w:r>
              <w:t>0.78</w:t>
            </w:r>
          </w:p>
        </w:tc>
        <w:tc>
          <w:tcPr>
            <w:tcW w:w="643" w:type="auto"/>
          </w:tcPr>
          <w:p w14:paraId="43DA2BD0" w14:textId="77777777" w:rsidR="005E738F" w:rsidRDefault="00000000">
            <w:pPr>
              <w:pStyle w:val="TAC6"/>
            </w:pPr>
            <w:r>
              <w:t>1.71</w:t>
            </w:r>
          </w:p>
        </w:tc>
        <w:tc>
          <w:tcPr>
            <w:tcW w:w="643" w:type="auto"/>
          </w:tcPr>
          <w:p w14:paraId="23CF9711" w14:textId="77777777" w:rsidR="005E738F" w:rsidRDefault="00000000">
            <w:pPr>
              <w:pStyle w:val="TAC6"/>
            </w:pPr>
            <w:r>
              <w:t>BT</w:t>
            </w:r>
          </w:p>
        </w:tc>
        <w:tc>
          <w:tcPr>
            <w:tcW w:w="643" w:type="auto"/>
            <w:shd w:val="clear" w:color="auto" w:fill="ADD8E6"/>
          </w:tcPr>
          <w:p w14:paraId="6DE32C1B" w14:textId="77777777" w:rsidR="005E738F" w:rsidRDefault="00000000">
            <w:pPr>
              <w:pStyle w:val="TAC6"/>
            </w:pPr>
            <w:r>
              <w:t>EXCEED</w:t>
            </w:r>
          </w:p>
        </w:tc>
      </w:tr>
      <w:tr w:rsidR="005E738F" w14:paraId="5AA845F4" w14:textId="77777777">
        <w:trPr>
          <w:jc w:val="center"/>
        </w:trPr>
        <w:tc>
          <w:tcPr>
            <w:tcW w:w="643" w:type="auto"/>
            <w:vMerge/>
          </w:tcPr>
          <w:p w14:paraId="4B812598" w14:textId="77777777" w:rsidR="005E738F" w:rsidRDefault="005E738F"/>
        </w:tc>
        <w:tc>
          <w:tcPr>
            <w:tcW w:w="643" w:type="auto"/>
          </w:tcPr>
          <w:p w14:paraId="348C17FA" w14:textId="77777777" w:rsidR="005E738F" w:rsidRDefault="00000000">
            <w:pPr>
              <w:pStyle w:val="TAC6"/>
            </w:pPr>
            <w:r>
              <w:t>c29</w:t>
            </w:r>
          </w:p>
        </w:tc>
        <w:tc>
          <w:tcPr>
            <w:tcW w:w="643" w:type="auto"/>
          </w:tcPr>
          <w:p w14:paraId="7D80B0E7" w14:textId="77777777" w:rsidR="005E738F" w:rsidRDefault="00000000">
            <w:pPr>
              <w:pStyle w:val="TAC6"/>
            </w:pPr>
            <w:r>
              <w:t>1</w:t>
            </w:r>
          </w:p>
        </w:tc>
        <w:tc>
          <w:tcPr>
            <w:tcW w:w="643" w:type="auto"/>
          </w:tcPr>
          <w:p w14:paraId="4D0F7B03" w14:textId="77777777" w:rsidR="005E738F" w:rsidRDefault="00000000">
            <w:pPr>
              <w:pStyle w:val="TAC6"/>
            </w:pPr>
            <w:r>
              <w:t>64</w:t>
            </w:r>
          </w:p>
        </w:tc>
        <w:tc>
          <w:tcPr>
            <w:tcW w:w="643" w:type="auto"/>
          </w:tcPr>
          <w:p w14:paraId="65EF0DE9" w14:textId="77777777" w:rsidR="005E738F" w:rsidRDefault="00000000">
            <w:pPr>
              <w:pStyle w:val="TAC6"/>
            </w:pPr>
            <w:r>
              <w:t>off</w:t>
            </w:r>
          </w:p>
        </w:tc>
        <w:tc>
          <w:tcPr>
            <w:tcW w:w="643" w:type="auto"/>
          </w:tcPr>
          <w:p w14:paraId="1EF58C19" w14:textId="77777777" w:rsidR="005E738F" w:rsidRDefault="00000000">
            <w:pPr>
              <w:pStyle w:val="TAC6"/>
            </w:pPr>
            <w:r>
              <w:t>NWT</w:t>
            </w:r>
          </w:p>
        </w:tc>
        <w:tc>
          <w:tcPr>
            <w:tcW w:w="643" w:type="auto"/>
          </w:tcPr>
          <w:p w14:paraId="4D0C5680" w14:textId="77777777" w:rsidR="005E738F" w:rsidRDefault="00000000">
            <w:pPr>
              <w:pStyle w:val="TAC6"/>
            </w:pPr>
            <w:r>
              <w:t>4.24</w:t>
            </w:r>
          </w:p>
        </w:tc>
        <w:tc>
          <w:tcPr>
            <w:tcW w:w="643" w:type="auto"/>
          </w:tcPr>
          <w:p w14:paraId="6D5F47E9" w14:textId="77777777" w:rsidR="005E738F" w:rsidRDefault="00000000">
            <w:pPr>
              <w:pStyle w:val="TAC6"/>
            </w:pPr>
            <w:r>
              <w:t>0.71</w:t>
            </w:r>
          </w:p>
        </w:tc>
        <w:tc>
          <w:tcPr>
            <w:tcW w:w="643" w:type="auto"/>
          </w:tcPr>
          <w:p w14:paraId="7B56A68F" w14:textId="77777777" w:rsidR="005E738F" w:rsidRDefault="00000000">
            <w:pPr>
              <w:pStyle w:val="TAC6"/>
            </w:pPr>
            <w:r>
              <w:t>c14</w:t>
            </w:r>
          </w:p>
        </w:tc>
        <w:tc>
          <w:tcPr>
            <w:tcW w:w="643" w:type="auto"/>
          </w:tcPr>
          <w:p w14:paraId="4640B1F6" w14:textId="77777777" w:rsidR="005E738F" w:rsidRDefault="00000000">
            <w:pPr>
              <w:pStyle w:val="TAC6"/>
            </w:pPr>
            <w:r>
              <w:t>4x24.4</w:t>
            </w:r>
          </w:p>
        </w:tc>
        <w:tc>
          <w:tcPr>
            <w:tcW w:w="643" w:type="auto"/>
          </w:tcPr>
          <w:p w14:paraId="3AF80781" w14:textId="77777777" w:rsidR="005E738F" w:rsidRDefault="00000000">
            <w:pPr>
              <w:pStyle w:val="TAC6"/>
            </w:pPr>
            <w:r>
              <w:t>4.32</w:t>
            </w:r>
          </w:p>
        </w:tc>
        <w:tc>
          <w:tcPr>
            <w:tcW w:w="643" w:type="auto"/>
          </w:tcPr>
          <w:p w14:paraId="5844B13C" w14:textId="77777777" w:rsidR="005E738F" w:rsidRDefault="00000000">
            <w:pPr>
              <w:pStyle w:val="TAC6"/>
            </w:pPr>
            <w:r>
              <w:t>0.74</w:t>
            </w:r>
          </w:p>
        </w:tc>
        <w:tc>
          <w:tcPr>
            <w:tcW w:w="643" w:type="auto"/>
          </w:tcPr>
          <w:p w14:paraId="5E502EAD" w14:textId="77777777" w:rsidR="005E738F" w:rsidRDefault="00000000">
            <w:pPr>
              <w:pStyle w:val="TAC6"/>
            </w:pPr>
            <w:r>
              <w:t>-1.02</w:t>
            </w:r>
          </w:p>
        </w:tc>
        <w:tc>
          <w:tcPr>
            <w:tcW w:w="643" w:type="auto"/>
          </w:tcPr>
          <w:p w14:paraId="451B818F" w14:textId="77777777" w:rsidR="005E738F" w:rsidRDefault="00000000">
            <w:pPr>
              <w:pStyle w:val="TAC6"/>
            </w:pPr>
            <w:r>
              <w:t>NWT</w:t>
            </w:r>
          </w:p>
        </w:tc>
        <w:tc>
          <w:tcPr>
            <w:tcW w:w="643" w:type="auto"/>
          </w:tcPr>
          <w:p w14:paraId="4B461534" w14:textId="77777777" w:rsidR="005E738F" w:rsidRDefault="00000000">
            <w:pPr>
              <w:pStyle w:val="TAC6"/>
            </w:pPr>
            <w:r>
              <w:t>PASS</w:t>
            </w:r>
          </w:p>
        </w:tc>
      </w:tr>
      <w:tr w:rsidR="005E738F" w14:paraId="3CBF0313" w14:textId="77777777">
        <w:trPr>
          <w:jc w:val="center"/>
        </w:trPr>
        <w:tc>
          <w:tcPr>
            <w:tcW w:w="643" w:type="auto"/>
            <w:vMerge/>
          </w:tcPr>
          <w:p w14:paraId="04908839" w14:textId="77777777" w:rsidR="005E738F" w:rsidRDefault="005E738F"/>
        </w:tc>
        <w:tc>
          <w:tcPr>
            <w:tcW w:w="643" w:type="auto"/>
          </w:tcPr>
          <w:p w14:paraId="37C6995F" w14:textId="77777777" w:rsidR="005E738F" w:rsidRDefault="00000000">
            <w:pPr>
              <w:pStyle w:val="TAC6"/>
            </w:pPr>
            <w:r>
              <w:t>c30</w:t>
            </w:r>
          </w:p>
        </w:tc>
        <w:tc>
          <w:tcPr>
            <w:tcW w:w="643" w:type="auto"/>
          </w:tcPr>
          <w:p w14:paraId="58F6A0DC" w14:textId="77777777" w:rsidR="005E738F" w:rsidRDefault="00000000">
            <w:pPr>
              <w:pStyle w:val="TAC6"/>
            </w:pPr>
            <w:r>
              <w:t>1</w:t>
            </w:r>
          </w:p>
        </w:tc>
        <w:tc>
          <w:tcPr>
            <w:tcW w:w="643" w:type="auto"/>
          </w:tcPr>
          <w:p w14:paraId="0885FF7A" w14:textId="77777777" w:rsidR="005E738F" w:rsidRDefault="00000000">
            <w:pPr>
              <w:pStyle w:val="TAC6"/>
            </w:pPr>
            <w:r>
              <w:t>80</w:t>
            </w:r>
          </w:p>
        </w:tc>
        <w:tc>
          <w:tcPr>
            <w:tcW w:w="643" w:type="auto"/>
          </w:tcPr>
          <w:p w14:paraId="17A69FD9" w14:textId="77777777" w:rsidR="005E738F" w:rsidRDefault="00000000">
            <w:pPr>
              <w:pStyle w:val="TAC6"/>
            </w:pPr>
            <w:r>
              <w:t>off</w:t>
            </w:r>
          </w:p>
        </w:tc>
        <w:tc>
          <w:tcPr>
            <w:tcW w:w="643" w:type="auto"/>
          </w:tcPr>
          <w:p w14:paraId="6E4F07F8" w14:textId="77777777" w:rsidR="005E738F" w:rsidRDefault="00000000">
            <w:pPr>
              <w:pStyle w:val="TAC6"/>
            </w:pPr>
            <w:r>
              <w:t>NWT</w:t>
            </w:r>
          </w:p>
        </w:tc>
        <w:tc>
          <w:tcPr>
            <w:tcW w:w="643" w:type="auto"/>
          </w:tcPr>
          <w:p w14:paraId="68F1A183" w14:textId="77777777" w:rsidR="005E738F" w:rsidRDefault="00000000">
            <w:pPr>
              <w:pStyle w:val="TAC6"/>
            </w:pPr>
            <w:r>
              <w:t>4.29</w:t>
            </w:r>
          </w:p>
        </w:tc>
        <w:tc>
          <w:tcPr>
            <w:tcW w:w="643" w:type="auto"/>
          </w:tcPr>
          <w:p w14:paraId="18CE1880" w14:textId="77777777" w:rsidR="005E738F" w:rsidRDefault="00000000">
            <w:pPr>
              <w:pStyle w:val="TAC6"/>
            </w:pPr>
            <w:r>
              <w:t>0.67</w:t>
            </w:r>
          </w:p>
        </w:tc>
        <w:tc>
          <w:tcPr>
            <w:tcW w:w="643" w:type="auto"/>
          </w:tcPr>
          <w:p w14:paraId="358EAE48" w14:textId="77777777" w:rsidR="005E738F" w:rsidRDefault="00000000">
            <w:pPr>
              <w:pStyle w:val="TAC6"/>
            </w:pPr>
            <w:r>
              <w:t>c14</w:t>
            </w:r>
          </w:p>
        </w:tc>
        <w:tc>
          <w:tcPr>
            <w:tcW w:w="643" w:type="auto"/>
          </w:tcPr>
          <w:p w14:paraId="3DC0DA72" w14:textId="77777777" w:rsidR="005E738F" w:rsidRDefault="00000000">
            <w:pPr>
              <w:pStyle w:val="TAC6"/>
            </w:pPr>
            <w:r>
              <w:t>4x24.4</w:t>
            </w:r>
          </w:p>
        </w:tc>
        <w:tc>
          <w:tcPr>
            <w:tcW w:w="643" w:type="auto"/>
          </w:tcPr>
          <w:p w14:paraId="2A891C89" w14:textId="77777777" w:rsidR="005E738F" w:rsidRDefault="00000000">
            <w:pPr>
              <w:pStyle w:val="TAC6"/>
            </w:pPr>
            <w:r>
              <w:t>4.32</w:t>
            </w:r>
          </w:p>
        </w:tc>
        <w:tc>
          <w:tcPr>
            <w:tcW w:w="643" w:type="auto"/>
          </w:tcPr>
          <w:p w14:paraId="6918746E" w14:textId="77777777" w:rsidR="005E738F" w:rsidRDefault="00000000">
            <w:pPr>
              <w:pStyle w:val="TAC6"/>
            </w:pPr>
            <w:r>
              <w:t>0.74</w:t>
            </w:r>
          </w:p>
        </w:tc>
        <w:tc>
          <w:tcPr>
            <w:tcW w:w="643" w:type="auto"/>
          </w:tcPr>
          <w:p w14:paraId="6A3796CC" w14:textId="77777777" w:rsidR="005E738F" w:rsidRDefault="00000000">
            <w:pPr>
              <w:pStyle w:val="TAC6"/>
            </w:pPr>
            <w:r>
              <w:t>-0.38</w:t>
            </w:r>
          </w:p>
        </w:tc>
        <w:tc>
          <w:tcPr>
            <w:tcW w:w="643" w:type="auto"/>
          </w:tcPr>
          <w:p w14:paraId="71A0ED18" w14:textId="77777777" w:rsidR="005E738F" w:rsidRDefault="00000000">
            <w:pPr>
              <w:pStyle w:val="TAC6"/>
            </w:pPr>
            <w:r>
              <w:t>NWT</w:t>
            </w:r>
          </w:p>
        </w:tc>
        <w:tc>
          <w:tcPr>
            <w:tcW w:w="643" w:type="auto"/>
          </w:tcPr>
          <w:p w14:paraId="45B49B84" w14:textId="77777777" w:rsidR="005E738F" w:rsidRDefault="00000000">
            <w:pPr>
              <w:pStyle w:val="TAC6"/>
            </w:pPr>
            <w:r>
              <w:t>PASS</w:t>
            </w:r>
          </w:p>
        </w:tc>
      </w:tr>
      <w:tr w:rsidR="005E738F" w14:paraId="7B03555F" w14:textId="77777777">
        <w:trPr>
          <w:jc w:val="center"/>
        </w:trPr>
        <w:tc>
          <w:tcPr>
            <w:tcW w:w="643" w:type="auto"/>
            <w:vMerge/>
          </w:tcPr>
          <w:p w14:paraId="06E5CDDE" w14:textId="77777777" w:rsidR="005E738F" w:rsidRDefault="005E738F"/>
        </w:tc>
        <w:tc>
          <w:tcPr>
            <w:tcW w:w="643" w:type="auto"/>
            <w:vMerge w:val="restart"/>
          </w:tcPr>
          <w:p w14:paraId="39176895" w14:textId="77777777" w:rsidR="005E738F" w:rsidRDefault="00000000">
            <w:pPr>
              <w:pStyle w:val="TAC6"/>
            </w:pPr>
            <w:r>
              <w:t>c31</w:t>
            </w:r>
          </w:p>
        </w:tc>
        <w:tc>
          <w:tcPr>
            <w:tcW w:w="643" w:type="auto"/>
          </w:tcPr>
          <w:p w14:paraId="5213F90A" w14:textId="77777777" w:rsidR="005E738F" w:rsidRDefault="00000000">
            <w:pPr>
              <w:pStyle w:val="TAC6"/>
            </w:pPr>
            <w:r>
              <w:t>1</w:t>
            </w:r>
          </w:p>
        </w:tc>
        <w:tc>
          <w:tcPr>
            <w:tcW w:w="643" w:type="auto"/>
          </w:tcPr>
          <w:p w14:paraId="6345D776" w14:textId="77777777" w:rsidR="005E738F" w:rsidRDefault="00000000">
            <w:pPr>
              <w:pStyle w:val="TAC6"/>
            </w:pPr>
            <w:r>
              <w:t>13.2</w:t>
            </w:r>
          </w:p>
        </w:tc>
        <w:tc>
          <w:tcPr>
            <w:tcW w:w="643" w:type="auto"/>
          </w:tcPr>
          <w:p w14:paraId="0967BA1D" w14:textId="77777777" w:rsidR="005E738F" w:rsidRDefault="00000000">
            <w:pPr>
              <w:pStyle w:val="TAC6"/>
            </w:pPr>
            <w:r>
              <w:t>on</w:t>
            </w:r>
          </w:p>
        </w:tc>
        <w:tc>
          <w:tcPr>
            <w:tcW w:w="643" w:type="auto"/>
          </w:tcPr>
          <w:p w14:paraId="6B5BA1C1" w14:textId="77777777" w:rsidR="005E738F" w:rsidRDefault="00000000">
            <w:pPr>
              <w:pStyle w:val="TAC6"/>
            </w:pPr>
            <w:r>
              <w:t>NWT</w:t>
            </w:r>
          </w:p>
        </w:tc>
        <w:tc>
          <w:tcPr>
            <w:tcW w:w="643" w:type="auto"/>
          </w:tcPr>
          <w:p w14:paraId="3559644C" w14:textId="77777777" w:rsidR="005E738F" w:rsidRDefault="00000000">
            <w:pPr>
              <w:pStyle w:val="TAC6"/>
            </w:pPr>
            <w:r>
              <w:t>3.25</w:t>
            </w:r>
          </w:p>
        </w:tc>
        <w:tc>
          <w:tcPr>
            <w:tcW w:w="643" w:type="auto"/>
          </w:tcPr>
          <w:p w14:paraId="416982C3" w14:textId="77777777" w:rsidR="005E738F" w:rsidRDefault="00000000">
            <w:pPr>
              <w:pStyle w:val="TAC6"/>
            </w:pPr>
            <w:r>
              <w:t>0.88</w:t>
            </w:r>
          </w:p>
        </w:tc>
        <w:tc>
          <w:tcPr>
            <w:tcW w:w="643" w:type="auto"/>
          </w:tcPr>
          <w:p w14:paraId="07CA53CD" w14:textId="77777777" w:rsidR="005E738F" w:rsidRDefault="00000000">
            <w:pPr>
              <w:pStyle w:val="TAC6"/>
            </w:pPr>
            <w:r>
              <w:t>c18</w:t>
            </w:r>
          </w:p>
        </w:tc>
        <w:tc>
          <w:tcPr>
            <w:tcW w:w="643" w:type="auto"/>
          </w:tcPr>
          <w:p w14:paraId="77FD9498" w14:textId="77777777" w:rsidR="005E738F" w:rsidRDefault="00000000">
            <w:pPr>
              <w:pStyle w:val="TAC6"/>
            </w:pPr>
            <w:r>
              <w:t>3x7.2</w:t>
            </w:r>
          </w:p>
        </w:tc>
        <w:tc>
          <w:tcPr>
            <w:tcW w:w="643" w:type="auto"/>
          </w:tcPr>
          <w:p w14:paraId="563A831A" w14:textId="77777777" w:rsidR="005E738F" w:rsidRDefault="00000000">
            <w:pPr>
              <w:pStyle w:val="TAC6"/>
            </w:pPr>
            <w:r>
              <w:t>2.52</w:t>
            </w:r>
          </w:p>
        </w:tc>
        <w:tc>
          <w:tcPr>
            <w:tcW w:w="643" w:type="auto"/>
          </w:tcPr>
          <w:p w14:paraId="1DC46E44" w14:textId="77777777" w:rsidR="005E738F" w:rsidRDefault="00000000">
            <w:pPr>
              <w:pStyle w:val="TAC6"/>
            </w:pPr>
            <w:r>
              <w:t>0.8</w:t>
            </w:r>
          </w:p>
        </w:tc>
        <w:tc>
          <w:tcPr>
            <w:tcW w:w="643" w:type="auto"/>
          </w:tcPr>
          <w:p w14:paraId="13C6D6CF" w14:textId="77777777" w:rsidR="005E738F" w:rsidRDefault="00000000">
            <w:pPr>
              <w:pStyle w:val="TAC6"/>
            </w:pPr>
            <w:r>
              <w:t>8.24</w:t>
            </w:r>
          </w:p>
        </w:tc>
        <w:tc>
          <w:tcPr>
            <w:tcW w:w="643" w:type="auto"/>
          </w:tcPr>
          <w:p w14:paraId="4E2B8E34" w14:textId="77777777" w:rsidR="005E738F" w:rsidRDefault="00000000">
            <w:pPr>
              <w:pStyle w:val="TAC6"/>
            </w:pPr>
            <w:r>
              <w:t>BT</w:t>
            </w:r>
          </w:p>
        </w:tc>
        <w:tc>
          <w:tcPr>
            <w:tcW w:w="643" w:type="auto"/>
            <w:shd w:val="clear" w:color="auto" w:fill="ADD8E6"/>
          </w:tcPr>
          <w:p w14:paraId="77FB33E8" w14:textId="77777777" w:rsidR="005E738F" w:rsidRDefault="00000000">
            <w:pPr>
              <w:pStyle w:val="TAC6"/>
            </w:pPr>
            <w:r>
              <w:t>EXCEED</w:t>
            </w:r>
          </w:p>
        </w:tc>
      </w:tr>
      <w:tr w:rsidR="005E738F" w14:paraId="640854BB" w14:textId="77777777">
        <w:trPr>
          <w:jc w:val="center"/>
        </w:trPr>
        <w:tc>
          <w:tcPr>
            <w:tcW w:w="643" w:type="auto"/>
            <w:vMerge/>
          </w:tcPr>
          <w:p w14:paraId="49EF14B9" w14:textId="77777777" w:rsidR="005E738F" w:rsidRDefault="005E738F"/>
        </w:tc>
        <w:tc>
          <w:tcPr>
            <w:tcW w:w="643" w:type="auto"/>
            <w:vMerge/>
          </w:tcPr>
          <w:p w14:paraId="73FAD6BE" w14:textId="77777777" w:rsidR="005E738F" w:rsidRDefault="005E738F"/>
        </w:tc>
        <w:tc>
          <w:tcPr>
            <w:tcW w:w="643" w:type="auto"/>
          </w:tcPr>
          <w:p w14:paraId="790D398C" w14:textId="77777777" w:rsidR="005E738F" w:rsidRDefault="00000000">
            <w:pPr>
              <w:pStyle w:val="TAC6"/>
            </w:pPr>
            <w:r>
              <w:t>2</w:t>
            </w:r>
          </w:p>
        </w:tc>
        <w:tc>
          <w:tcPr>
            <w:tcW w:w="643" w:type="auto"/>
          </w:tcPr>
          <w:p w14:paraId="0B6599E3" w14:textId="77777777" w:rsidR="005E738F" w:rsidRDefault="00000000">
            <w:pPr>
              <w:pStyle w:val="TAC6"/>
            </w:pPr>
            <w:r>
              <w:t>13.2</w:t>
            </w:r>
          </w:p>
        </w:tc>
        <w:tc>
          <w:tcPr>
            <w:tcW w:w="643" w:type="auto"/>
          </w:tcPr>
          <w:p w14:paraId="53CD4DD7" w14:textId="77777777" w:rsidR="005E738F" w:rsidRDefault="00000000">
            <w:pPr>
              <w:pStyle w:val="TAC6"/>
            </w:pPr>
            <w:r>
              <w:t>on</w:t>
            </w:r>
          </w:p>
        </w:tc>
        <w:tc>
          <w:tcPr>
            <w:tcW w:w="643" w:type="auto"/>
          </w:tcPr>
          <w:p w14:paraId="063009AD" w14:textId="77777777" w:rsidR="005E738F" w:rsidRDefault="00000000">
            <w:pPr>
              <w:pStyle w:val="TAC6"/>
            </w:pPr>
            <w:r>
              <w:t>NWT</w:t>
            </w:r>
          </w:p>
        </w:tc>
        <w:tc>
          <w:tcPr>
            <w:tcW w:w="643" w:type="auto"/>
          </w:tcPr>
          <w:p w14:paraId="7BEFD9C8" w14:textId="77777777" w:rsidR="005E738F" w:rsidRDefault="00000000">
            <w:pPr>
              <w:pStyle w:val="TAC6"/>
            </w:pPr>
            <w:r>
              <w:t>3.25</w:t>
            </w:r>
          </w:p>
        </w:tc>
        <w:tc>
          <w:tcPr>
            <w:tcW w:w="643" w:type="auto"/>
          </w:tcPr>
          <w:p w14:paraId="3B82C6BE" w14:textId="77777777" w:rsidR="005E738F" w:rsidRDefault="00000000">
            <w:pPr>
              <w:pStyle w:val="TAC6"/>
            </w:pPr>
            <w:r>
              <w:t>0.88</w:t>
            </w:r>
          </w:p>
        </w:tc>
        <w:tc>
          <w:tcPr>
            <w:tcW w:w="643" w:type="auto"/>
          </w:tcPr>
          <w:p w14:paraId="230F2EE2" w14:textId="77777777" w:rsidR="005E738F" w:rsidRDefault="00000000">
            <w:pPr>
              <w:pStyle w:val="TAC6"/>
            </w:pPr>
            <w:r>
              <w:t>c15</w:t>
            </w:r>
          </w:p>
        </w:tc>
        <w:tc>
          <w:tcPr>
            <w:tcW w:w="643" w:type="auto"/>
          </w:tcPr>
          <w:p w14:paraId="18864EFF" w14:textId="77777777" w:rsidR="005E738F" w:rsidRDefault="00000000">
            <w:pPr>
              <w:pStyle w:val="TAC6"/>
            </w:pPr>
            <w:r>
              <w:t>2x7.2</w:t>
            </w:r>
          </w:p>
        </w:tc>
        <w:tc>
          <w:tcPr>
            <w:tcW w:w="643" w:type="auto"/>
          </w:tcPr>
          <w:p w14:paraId="73915DA2" w14:textId="77777777" w:rsidR="005E738F" w:rsidRDefault="00000000">
            <w:pPr>
              <w:pStyle w:val="TAC6"/>
            </w:pPr>
            <w:r>
              <w:t>2.46</w:t>
            </w:r>
          </w:p>
        </w:tc>
        <w:tc>
          <w:tcPr>
            <w:tcW w:w="643" w:type="auto"/>
          </w:tcPr>
          <w:p w14:paraId="2AC1F741" w14:textId="77777777" w:rsidR="005E738F" w:rsidRDefault="00000000">
            <w:pPr>
              <w:pStyle w:val="TAC6"/>
            </w:pPr>
            <w:r>
              <w:t>0.88</w:t>
            </w:r>
          </w:p>
        </w:tc>
        <w:tc>
          <w:tcPr>
            <w:tcW w:w="643" w:type="auto"/>
          </w:tcPr>
          <w:p w14:paraId="6E374590" w14:textId="77777777" w:rsidR="005E738F" w:rsidRDefault="00000000">
            <w:pPr>
              <w:pStyle w:val="TAC6"/>
            </w:pPr>
            <w:r>
              <w:t>8.49</w:t>
            </w:r>
          </w:p>
        </w:tc>
        <w:tc>
          <w:tcPr>
            <w:tcW w:w="643" w:type="auto"/>
          </w:tcPr>
          <w:p w14:paraId="5974940E" w14:textId="77777777" w:rsidR="005E738F" w:rsidRDefault="00000000">
            <w:pPr>
              <w:pStyle w:val="TAC6"/>
            </w:pPr>
            <w:r>
              <w:t>BT</w:t>
            </w:r>
          </w:p>
        </w:tc>
        <w:tc>
          <w:tcPr>
            <w:tcW w:w="643" w:type="auto"/>
            <w:shd w:val="clear" w:color="auto" w:fill="ADD8E6"/>
          </w:tcPr>
          <w:p w14:paraId="6860C8E8" w14:textId="77777777" w:rsidR="005E738F" w:rsidRDefault="00000000">
            <w:pPr>
              <w:pStyle w:val="TAC6"/>
            </w:pPr>
            <w:r>
              <w:t>EXCEED</w:t>
            </w:r>
          </w:p>
        </w:tc>
      </w:tr>
      <w:tr w:rsidR="005E738F" w14:paraId="31442A6D" w14:textId="77777777">
        <w:trPr>
          <w:jc w:val="center"/>
        </w:trPr>
        <w:tc>
          <w:tcPr>
            <w:tcW w:w="643" w:type="auto"/>
            <w:vMerge/>
          </w:tcPr>
          <w:p w14:paraId="2EA76BB7" w14:textId="77777777" w:rsidR="005E738F" w:rsidRDefault="005E738F"/>
        </w:tc>
        <w:tc>
          <w:tcPr>
            <w:tcW w:w="643" w:type="auto"/>
            <w:vMerge w:val="restart"/>
          </w:tcPr>
          <w:p w14:paraId="67DC26E4" w14:textId="77777777" w:rsidR="005E738F" w:rsidRDefault="00000000">
            <w:pPr>
              <w:pStyle w:val="TAC6"/>
            </w:pPr>
            <w:r>
              <w:t>c32</w:t>
            </w:r>
          </w:p>
        </w:tc>
        <w:tc>
          <w:tcPr>
            <w:tcW w:w="643" w:type="auto"/>
          </w:tcPr>
          <w:p w14:paraId="03CCE9C0" w14:textId="77777777" w:rsidR="005E738F" w:rsidRDefault="00000000">
            <w:pPr>
              <w:pStyle w:val="TAC6"/>
            </w:pPr>
            <w:r>
              <w:t>1</w:t>
            </w:r>
          </w:p>
        </w:tc>
        <w:tc>
          <w:tcPr>
            <w:tcW w:w="643" w:type="auto"/>
          </w:tcPr>
          <w:p w14:paraId="673013F5" w14:textId="77777777" w:rsidR="005E738F" w:rsidRDefault="00000000">
            <w:pPr>
              <w:pStyle w:val="TAC6"/>
            </w:pPr>
            <w:r>
              <w:t>16.4</w:t>
            </w:r>
          </w:p>
        </w:tc>
        <w:tc>
          <w:tcPr>
            <w:tcW w:w="643" w:type="auto"/>
          </w:tcPr>
          <w:p w14:paraId="3A7A9A76" w14:textId="77777777" w:rsidR="005E738F" w:rsidRDefault="00000000">
            <w:pPr>
              <w:pStyle w:val="TAC6"/>
            </w:pPr>
            <w:r>
              <w:t>on</w:t>
            </w:r>
          </w:p>
        </w:tc>
        <w:tc>
          <w:tcPr>
            <w:tcW w:w="643" w:type="auto"/>
          </w:tcPr>
          <w:p w14:paraId="0C846F65" w14:textId="77777777" w:rsidR="005E738F" w:rsidRDefault="00000000">
            <w:pPr>
              <w:pStyle w:val="TAC6"/>
            </w:pPr>
            <w:r>
              <w:t>NWT</w:t>
            </w:r>
          </w:p>
        </w:tc>
        <w:tc>
          <w:tcPr>
            <w:tcW w:w="643" w:type="auto"/>
          </w:tcPr>
          <w:p w14:paraId="4FB236F4" w14:textId="77777777" w:rsidR="005E738F" w:rsidRDefault="00000000">
            <w:pPr>
              <w:pStyle w:val="TAC6"/>
            </w:pPr>
            <w:r>
              <w:t>3.58</w:t>
            </w:r>
          </w:p>
        </w:tc>
        <w:tc>
          <w:tcPr>
            <w:tcW w:w="643" w:type="auto"/>
          </w:tcPr>
          <w:p w14:paraId="02F31080" w14:textId="77777777" w:rsidR="005E738F" w:rsidRDefault="00000000">
            <w:pPr>
              <w:pStyle w:val="TAC6"/>
            </w:pPr>
            <w:r>
              <w:t>0.86</w:t>
            </w:r>
          </w:p>
        </w:tc>
        <w:tc>
          <w:tcPr>
            <w:tcW w:w="643" w:type="auto"/>
          </w:tcPr>
          <w:p w14:paraId="41CCBA85" w14:textId="77777777" w:rsidR="005E738F" w:rsidRDefault="00000000">
            <w:pPr>
              <w:pStyle w:val="TAC6"/>
            </w:pPr>
            <w:r>
              <w:t>c19</w:t>
            </w:r>
          </w:p>
        </w:tc>
        <w:tc>
          <w:tcPr>
            <w:tcW w:w="643" w:type="auto"/>
          </w:tcPr>
          <w:p w14:paraId="661C46C0" w14:textId="77777777" w:rsidR="005E738F" w:rsidRDefault="00000000">
            <w:pPr>
              <w:pStyle w:val="TAC6"/>
            </w:pPr>
            <w:r>
              <w:t>4x7.2</w:t>
            </w:r>
          </w:p>
        </w:tc>
        <w:tc>
          <w:tcPr>
            <w:tcW w:w="643" w:type="auto"/>
          </w:tcPr>
          <w:p w14:paraId="65D31AB3" w14:textId="77777777" w:rsidR="005E738F" w:rsidRDefault="00000000">
            <w:pPr>
              <w:pStyle w:val="TAC6"/>
            </w:pPr>
            <w:r>
              <w:t>2.57</w:t>
            </w:r>
          </w:p>
        </w:tc>
        <w:tc>
          <w:tcPr>
            <w:tcW w:w="643" w:type="auto"/>
          </w:tcPr>
          <w:p w14:paraId="6EB434E5" w14:textId="77777777" w:rsidR="005E738F" w:rsidRDefault="00000000">
            <w:pPr>
              <w:pStyle w:val="TAC6"/>
            </w:pPr>
            <w:r>
              <w:t>0.86</w:t>
            </w:r>
          </w:p>
        </w:tc>
        <w:tc>
          <w:tcPr>
            <w:tcW w:w="643" w:type="auto"/>
          </w:tcPr>
          <w:p w14:paraId="125E164D" w14:textId="77777777" w:rsidR="005E738F" w:rsidRDefault="00000000">
            <w:pPr>
              <w:pStyle w:val="TAC6"/>
            </w:pPr>
            <w:r>
              <w:t>11.13</w:t>
            </w:r>
          </w:p>
        </w:tc>
        <w:tc>
          <w:tcPr>
            <w:tcW w:w="643" w:type="auto"/>
          </w:tcPr>
          <w:p w14:paraId="3E8A4B09" w14:textId="77777777" w:rsidR="005E738F" w:rsidRDefault="00000000">
            <w:pPr>
              <w:pStyle w:val="TAC6"/>
            </w:pPr>
            <w:r>
              <w:t>BT</w:t>
            </w:r>
          </w:p>
        </w:tc>
        <w:tc>
          <w:tcPr>
            <w:tcW w:w="643" w:type="auto"/>
            <w:shd w:val="clear" w:color="auto" w:fill="ADD8E6"/>
          </w:tcPr>
          <w:p w14:paraId="5A6D618C" w14:textId="77777777" w:rsidR="005E738F" w:rsidRDefault="00000000">
            <w:pPr>
              <w:pStyle w:val="TAC6"/>
            </w:pPr>
            <w:r>
              <w:t>EXCEED</w:t>
            </w:r>
          </w:p>
        </w:tc>
      </w:tr>
      <w:tr w:rsidR="005E738F" w14:paraId="18F2AB53" w14:textId="77777777">
        <w:trPr>
          <w:jc w:val="center"/>
        </w:trPr>
        <w:tc>
          <w:tcPr>
            <w:tcW w:w="643" w:type="auto"/>
            <w:vMerge/>
          </w:tcPr>
          <w:p w14:paraId="1F1C6706" w14:textId="77777777" w:rsidR="005E738F" w:rsidRDefault="005E738F"/>
        </w:tc>
        <w:tc>
          <w:tcPr>
            <w:tcW w:w="643" w:type="auto"/>
            <w:vMerge/>
          </w:tcPr>
          <w:p w14:paraId="1FA91957" w14:textId="77777777" w:rsidR="005E738F" w:rsidRDefault="005E738F"/>
        </w:tc>
        <w:tc>
          <w:tcPr>
            <w:tcW w:w="643" w:type="auto"/>
          </w:tcPr>
          <w:p w14:paraId="353DCF03" w14:textId="77777777" w:rsidR="005E738F" w:rsidRDefault="00000000">
            <w:pPr>
              <w:pStyle w:val="TAC6"/>
            </w:pPr>
            <w:r>
              <w:t>2</w:t>
            </w:r>
          </w:p>
        </w:tc>
        <w:tc>
          <w:tcPr>
            <w:tcW w:w="643" w:type="auto"/>
          </w:tcPr>
          <w:p w14:paraId="1F3B669B" w14:textId="77777777" w:rsidR="005E738F" w:rsidRDefault="00000000">
            <w:pPr>
              <w:pStyle w:val="TAC6"/>
            </w:pPr>
            <w:r>
              <w:t>16.4</w:t>
            </w:r>
          </w:p>
        </w:tc>
        <w:tc>
          <w:tcPr>
            <w:tcW w:w="643" w:type="auto"/>
          </w:tcPr>
          <w:p w14:paraId="44DC0AD8" w14:textId="77777777" w:rsidR="005E738F" w:rsidRDefault="00000000">
            <w:pPr>
              <w:pStyle w:val="TAC6"/>
            </w:pPr>
            <w:r>
              <w:t>on</w:t>
            </w:r>
          </w:p>
        </w:tc>
        <w:tc>
          <w:tcPr>
            <w:tcW w:w="643" w:type="auto"/>
          </w:tcPr>
          <w:p w14:paraId="4898E5B2" w14:textId="77777777" w:rsidR="005E738F" w:rsidRDefault="00000000">
            <w:pPr>
              <w:pStyle w:val="TAC6"/>
            </w:pPr>
            <w:r>
              <w:t>NWT</w:t>
            </w:r>
          </w:p>
        </w:tc>
        <w:tc>
          <w:tcPr>
            <w:tcW w:w="643" w:type="auto"/>
          </w:tcPr>
          <w:p w14:paraId="2CB0C6B7" w14:textId="77777777" w:rsidR="005E738F" w:rsidRDefault="00000000">
            <w:pPr>
              <w:pStyle w:val="TAC6"/>
            </w:pPr>
            <w:r>
              <w:t>3.58</w:t>
            </w:r>
          </w:p>
        </w:tc>
        <w:tc>
          <w:tcPr>
            <w:tcW w:w="643" w:type="auto"/>
          </w:tcPr>
          <w:p w14:paraId="14C42749" w14:textId="77777777" w:rsidR="005E738F" w:rsidRDefault="00000000">
            <w:pPr>
              <w:pStyle w:val="TAC6"/>
            </w:pPr>
            <w:r>
              <w:t>0.86</w:t>
            </w:r>
          </w:p>
        </w:tc>
        <w:tc>
          <w:tcPr>
            <w:tcW w:w="643" w:type="auto"/>
          </w:tcPr>
          <w:p w14:paraId="4423D5F7" w14:textId="77777777" w:rsidR="005E738F" w:rsidRDefault="00000000">
            <w:pPr>
              <w:pStyle w:val="TAC6"/>
            </w:pPr>
            <w:r>
              <w:t>c15</w:t>
            </w:r>
          </w:p>
        </w:tc>
        <w:tc>
          <w:tcPr>
            <w:tcW w:w="643" w:type="auto"/>
          </w:tcPr>
          <w:p w14:paraId="2DD43248" w14:textId="77777777" w:rsidR="005E738F" w:rsidRDefault="00000000">
            <w:pPr>
              <w:pStyle w:val="TAC6"/>
            </w:pPr>
            <w:r>
              <w:t>2x7.2</w:t>
            </w:r>
          </w:p>
        </w:tc>
        <w:tc>
          <w:tcPr>
            <w:tcW w:w="643" w:type="auto"/>
          </w:tcPr>
          <w:p w14:paraId="4099CDEC" w14:textId="77777777" w:rsidR="005E738F" w:rsidRDefault="00000000">
            <w:pPr>
              <w:pStyle w:val="TAC6"/>
            </w:pPr>
            <w:r>
              <w:t>2.46</w:t>
            </w:r>
          </w:p>
        </w:tc>
        <w:tc>
          <w:tcPr>
            <w:tcW w:w="643" w:type="auto"/>
          </w:tcPr>
          <w:p w14:paraId="677DA170" w14:textId="77777777" w:rsidR="005E738F" w:rsidRDefault="00000000">
            <w:pPr>
              <w:pStyle w:val="TAC6"/>
            </w:pPr>
            <w:r>
              <w:t>0.88</w:t>
            </w:r>
          </w:p>
        </w:tc>
        <w:tc>
          <w:tcPr>
            <w:tcW w:w="643" w:type="auto"/>
          </w:tcPr>
          <w:p w14:paraId="59A72332" w14:textId="77777777" w:rsidR="005E738F" w:rsidRDefault="00000000">
            <w:pPr>
              <w:pStyle w:val="TAC6"/>
            </w:pPr>
            <w:r>
              <w:t>12.25</w:t>
            </w:r>
          </w:p>
        </w:tc>
        <w:tc>
          <w:tcPr>
            <w:tcW w:w="643" w:type="auto"/>
          </w:tcPr>
          <w:p w14:paraId="7BFE2960" w14:textId="77777777" w:rsidR="005E738F" w:rsidRDefault="00000000">
            <w:pPr>
              <w:pStyle w:val="TAC6"/>
            </w:pPr>
            <w:r>
              <w:t>BT</w:t>
            </w:r>
          </w:p>
        </w:tc>
        <w:tc>
          <w:tcPr>
            <w:tcW w:w="643" w:type="auto"/>
            <w:shd w:val="clear" w:color="auto" w:fill="ADD8E6"/>
          </w:tcPr>
          <w:p w14:paraId="60863D83" w14:textId="77777777" w:rsidR="005E738F" w:rsidRDefault="00000000">
            <w:pPr>
              <w:pStyle w:val="TAC6"/>
            </w:pPr>
            <w:r>
              <w:t>EXCEED</w:t>
            </w:r>
          </w:p>
        </w:tc>
      </w:tr>
      <w:tr w:rsidR="005E738F" w14:paraId="4B0CC2C4" w14:textId="77777777">
        <w:trPr>
          <w:jc w:val="center"/>
        </w:trPr>
        <w:tc>
          <w:tcPr>
            <w:tcW w:w="643" w:type="auto"/>
            <w:vMerge/>
          </w:tcPr>
          <w:p w14:paraId="30A355BC" w14:textId="77777777" w:rsidR="005E738F" w:rsidRDefault="005E738F"/>
        </w:tc>
        <w:tc>
          <w:tcPr>
            <w:tcW w:w="643" w:type="auto"/>
          </w:tcPr>
          <w:p w14:paraId="051CEB30" w14:textId="77777777" w:rsidR="005E738F" w:rsidRDefault="00000000">
            <w:pPr>
              <w:pStyle w:val="TAC6"/>
            </w:pPr>
            <w:r>
              <w:t>c33</w:t>
            </w:r>
          </w:p>
        </w:tc>
        <w:tc>
          <w:tcPr>
            <w:tcW w:w="643" w:type="auto"/>
          </w:tcPr>
          <w:p w14:paraId="41773467" w14:textId="77777777" w:rsidR="005E738F" w:rsidRDefault="00000000">
            <w:pPr>
              <w:pStyle w:val="TAC6"/>
            </w:pPr>
            <w:r>
              <w:t>1</w:t>
            </w:r>
          </w:p>
        </w:tc>
        <w:tc>
          <w:tcPr>
            <w:tcW w:w="643" w:type="auto"/>
          </w:tcPr>
          <w:p w14:paraId="15223474" w14:textId="77777777" w:rsidR="005E738F" w:rsidRDefault="00000000">
            <w:pPr>
              <w:pStyle w:val="TAC6"/>
            </w:pPr>
            <w:r>
              <w:t>24.4</w:t>
            </w:r>
          </w:p>
        </w:tc>
        <w:tc>
          <w:tcPr>
            <w:tcW w:w="643" w:type="auto"/>
          </w:tcPr>
          <w:p w14:paraId="5C43023B" w14:textId="77777777" w:rsidR="005E738F" w:rsidRDefault="00000000">
            <w:pPr>
              <w:pStyle w:val="TAC6"/>
            </w:pPr>
            <w:r>
              <w:t>on</w:t>
            </w:r>
          </w:p>
        </w:tc>
        <w:tc>
          <w:tcPr>
            <w:tcW w:w="643" w:type="auto"/>
          </w:tcPr>
          <w:p w14:paraId="11B98533" w14:textId="77777777" w:rsidR="005E738F" w:rsidRDefault="00000000">
            <w:pPr>
              <w:pStyle w:val="TAC6"/>
            </w:pPr>
            <w:r>
              <w:t>NWT</w:t>
            </w:r>
          </w:p>
        </w:tc>
        <w:tc>
          <w:tcPr>
            <w:tcW w:w="643" w:type="auto"/>
          </w:tcPr>
          <w:p w14:paraId="1537C15C" w14:textId="77777777" w:rsidR="005E738F" w:rsidRDefault="00000000">
            <w:pPr>
              <w:pStyle w:val="TAC6"/>
            </w:pPr>
            <w:r>
              <w:t>3.65</w:t>
            </w:r>
          </w:p>
        </w:tc>
        <w:tc>
          <w:tcPr>
            <w:tcW w:w="643" w:type="auto"/>
          </w:tcPr>
          <w:p w14:paraId="17019302" w14:textId="77777777" w:rsidR="005E738F" w:rsidRDefault="00000000">
            <w:pPr>
              <w:pStyle w:val="TAC6"/>
            </w:pPr>
            <w:r>
              <w:t>0.84</w:t>
            </w:r>
          </w:p>
        </w:tc>
        <w:tc>
          <w:tcPr>
            <w:tcW w:w="643" w:type="auto"/>
          </w:tcPr>
          <w:p w14:paraId="32716A20" w14:textId="77777777" w:rsidR="005E738F" w:rsidRDefault="00000000">
            <w:pPr>
              <w:pStyle w:val="TAC6"/>
            </w:pPr>
            <w:r>
              <w:t>c20</w:t>
            </w:r>
          </w:p>
        </w:tc>
        <w:tc>
          <w:tcPr>
            <w:tcW w:w="643" w:type="auto"/>
          </w:tcPr>
          <w:p w14:paraId="44012285" w14:textId="77777777" w:rsidR="005E738F" w:rsidRDefault="00000000">
            <w:pPr>
              <w:pStyle w:val="TAC6"/>
            </w:pPr>
            <w:r>
              <w:t>4x8</w:t>
            </w:r>
          </w:p>
        </w:tc>
        <w:tc>
          <w:tcPr>
            <w:tcW w:w="643" w:type="auto"/>
          </w:tcPr>
          <w:p w14:paraId="7A961A6F" w14:textId="77777777" w:rsidR="005E738F" w:rsidRDefault="00000000">
            <w:pPr>
              <w:pStyle w:val="TAC6"/>
            </w:pPr>
            <w:r>
              <w:t>2.61</w:t>
            </w:r>
          </w:p>
        </w:tc>
        <w:tc>
          <w:tcPr>
            <w:tcW w:w="643" w:type="auto"/>
          </w:tcPr>
          <w:p w14:paraId="6B811785" w14:textId="77777777" w:rsidR="005E738F" w:rsidRDefault="00000000">
            <w:pPr>
              <w:pStyle w:val="TAC6"/>
            </w:pPr>
            <w:r>
              <w:t>0.87</w:t>
            </w:r>
          </w:p>
        </w:tc>
        <w:tc>
          <w:tcPr>
            <w:tcW w:w="643" w:type="auto"/>
          </w:tcPr>
          <w:p w14:paraId="52704B9E" w14:textId="77777777" w:rsidR="005E738F" w:rsidRDefault="00000000">
            <w:pPr>
              <w:pStyle w:val="TAC6"/>
            </w:pPr>
            <w:r>
              <w:t>11.63</w:t>
            </w:r>
          </w:p>
        </w:tc>
        <w:tc>
          <w:tcPr>
            <w:tcW w:w="643" w:type="auto"/>
          </w:tcPr>
          <w:p w14:paraId="3911C171" w14:textId="77777777" w:rsidR="005E738F" w:rsidRDefault="00000000">
            <w:pPr>
              <w:pStyle w:val="TAC6"/>
            </w:pPr>
            <w:r>
              <w:t>BT</w:t>
            </w:r>
          </w:p>
        </w:tc>
        <w:tc>
          <w:tcPr>
            <w:tcW w:w="643" w:type="auto"/>
            <w:shd w:val="clear" w:color="auto" w:fill="ADD8E6"/>
          </w:tcPr>
          <w:p w14:paraId="7936EC1B" w14:textId="77777777" w:rsidR="005E738F" w:rsidRDefault="00000000">
            <w:pPr>
              <w:pStyle w:val="TAC6"/>
            </w:pPr>
            <w:r>
              <w:t>EXCEED</w:t>
            </w:r>
          </w:p>
        </w:tc>
      </w:tr>
      <w:tr w:rsidR="005E738F" w14:paraId="4142D7AC" w14:textId="77777777">
        <w:trPr>
          <w:jc w:val="center"/>
        </w:trPr>
        <w:tc>
          <w:tcPr>
            <w:tcW w:w="643" w:type="auto"/>
            <w:vMerge/>
          </w:tcPr>
          <w:p w14:paraId="4398B5E4" w14:textId="77777777" w:rsidR="005E738F" w:rsidRDefault="005E738F"/>
        </w:tc>
        <w:tc>
          <w:tcPr>
            <w:tcW w:w="643" w:type="auto"/>
            <w:vMerge w:val="restart"/>
          </w:tcPr>
          <w:p w14:paraId="5486B9C1" w14:textId="77777777" w:rsidR="005E738F" w:rsidRDefault="00000000">
            <w:pPr>
              <w:pStyle w:val="TAC6"/>
            </w:pPr>
            <w:r>
              <w:t>c34</w:t>
            </w:r>
          </w:p>
        </w:tc>
        <w:tc>
          <w:tcPr>
            <w:tcW w:w="643" w:type="auto"/>
          </w:tcPr>
          <w:p w14:paraId="4F90F75B" w14:textId="77777777" w:rsidR="005E738F" w:rsidRDefault="00000000">
            <w:pPr>
              <w:pStyle w:val="TAC6"/>
            </w:pPr>
            <w:r>
              <w:t>1</w:t>
            </w:r>
          </w:p>
        </w:tc>
        <w:tc>
          <w:tcPr>
            <w:tcW w:w="643" w:type="auto"/>
          </w:tcPr>
          <w:p w14:paraId="076E3A86" w14:textId="77777777" w:rsidR="005E738F" w:rsidRDefault="00000000">
            <w:pPr>
              <w:pStyle w:val="TAC6"/>
            </w:pPr>
            <w:r>
              <w:t>32</w:t>
            </w:r>
          </w:p>
        </w:tc>
        <w:tc>
          <w:tcPr>
            <w:tcW w:w="643" w:type="auto"/>
          </w:tcPr>
          <w:p w14:paraId="2AC7DFB4" w14:textId="77777777" w:rsidR="005E738F" w:rsidRDefault="00000000">
            <w:pPr>
              <w:pStyle w:val="TAC6"/>
            </w:pPr>
            <w:r>
              <w:t>on</w:t>
            </w:r>
          </w:p>
        </w:tc>
        <w:tc>
          <w:tcPr>
            <w:tcW w:w="643" w:type="auto"/>
          </w:tcPr>
          <w:p w14:paraId="50DDB8A2" w14:textId="77777777" w:rsidR="005E738F" w:rsidRDefault="00000000">
            <w:pPr>
              <w:pStyle w:val="TAC6"/>
            </w:pPr>
            <w:r>
              <w:t>NWT</w:t>
            </w:r>
          </w:p>
        </w:tc>
        <w:tc>
          <w:tcPr>
            <w:tcW w:w="643" w:type="auto"/>
          </w:tcPr>
          <w:p w14:paraId="6500FA30" w14:textId="77777777" w:rsidR="005E738F" w:rsidRDefault="00000000">
            <w:pPr>
              <w:pStyle w:val="TAC6"/>
            </w:pPr>
            <w:r>
              <w:t>3.86</w:t>
            </w:r>
          </w:p>
        </w:tc>
        <w:tc>
          <w:tcPr>
            <w:tcW w:w="643" w:type="auto"/>
          </w:tcPr>
          <w:p w14:paraId="718AED62" w14:textId="77777777" w:rsidR="005E738F" w:rsidRDefault="00000000">
            <w:pPr>
              <w:pStyle w:val="TAC6"/>
            </w:pPr>
            <w:r>
              <w:t>0.74</w:t>
            </w:r>
          </w:p>
        </w:tc>
        <w:tc>
          <w:tcPr>
            <w:tcW w:w="643" w:type="auto"/>
          </w:tcPr>
          <w:p w14:paraId="79C1C2A8" w14:textId="77777777" w:rsidR="005E738F" w:rsidRDefault="00000000">
            <w:pPr>
              <w:pStyle w:val="TAC6"/>
            </w:pPr>
            <w:r>
              <w:t>c21</w:t>
            </w:r>
          </w:p>
        </w:tc>
        <w:tc>
          <w:tcPr>
            <w:tcW w:w="643" w:type="auto"/>
          </w:tcPr>
          <w:p w14:paraId="1955A331" w14:textId="77777777" w:rsidR="005E738F" w:rsidRDefault="00000000">
            <w:pPr>
              <w:pStyle w:val="TAC6"/>
            </w:pPr>
            <w:r>
              <w:t>4x9.6</w:t>
            </w:r>
          </w:p>
        </w:tc>
        <w:tc>
          <w:tcPr>
            <w:tcW w:w="643" w:type="auto"/>
          </w:tcPr>
          <w:p w14:paraId="05624188" w14:textId="77777777" w:rsidR="005E738F" w:rsidRDefault="00000000">
            <w:pPr>
              <w:pStyle w:val="TAC6"/>
            </w:pPr>
            <w:r>
              <w:t>3.73</w:t>
            </w:r>
          </w:p>
        </w:tc>
        <w:tc>
          <w:tcPr>
            <w:tcW w:w="643" w:type="auto"/>
          </w:tcPr>
          <w:p w14:paraId="2578B0C3" w14:textId="77777777" w:rsidR="005E738F" w:rsidRDefault="00000000">
            <w:pPr>
              <w:pStyle w:val="TAC6"/>
            </w:pPr>
            <w:r>
              <w:t>0.91</w:t>
            </w:r>
          </w:p>
        </w:tc>
        <w:tc>
          <w:tcPr>
            <w:tcW w:w="643" w:type="auto"/>
          </w:tcPr>
          <w:p w14:paraId="2221DEB7" w14:textId="77777777" w:rsidR="005E738F" w:rsidRDefault="00000000">
            <w:pPr>
              <w:pStyle w:val="TAC6"/>
            </w:pPr>
            <w:r>
              <w:t>1.46</w:t>
            </w:r>
          </w:p>
        </w:tc>
        <w:tc>
          <w:tcPr>
            <w:tcW w:w="643" w:type="auto"/>
          </w:tcPr>
          <w:p w14:paraId="0869DCF7" w14:textId="77777777" w:rsidR="005E738F" w:rsidRDefault="00000000">
            <w:pPr>
              <w:pStyle w:val="TAC6"/>
            </w:pPr>
            <w:r>
              <w:t>NWT</w:t>
            </w:r>
          </w:p>
        </w:tc>
        <w:tc>
          <w:tcPr>
            <w:tcW w:w="643" w:type="auto"/>
          </w:tcPr>
          <w:p w14:paraId="604E91F9" w14:textId="77777777" w:rsidR="005E738F" w:rsidRDefault="00000000">
            <w:pPr>
              <w:pStyle w:val="TAC6"/>
            </w:pPr>
            <w:r>
              <w:t>PASS</w:t>
            </w:r>
          </w:p>
        </w:tc>
      </w:tr>
      <w:tr w:rsidR="005E738F" w14:paraId="24B0711A" w14:textId="77777777">
        <w:trPr>
          <w:jc w:val="center"/>
        </w:trPr>
        <w:tc>
          <w:tcPr>
            <w:tcW w:w="643" w:type="auto"/>
            <w:vMerge/>
          </w:tcPr>
          <w:p w14:paraId="3C58AFA3" w14:textId="77777777" w:rsidR="005E738F" w:rsidRDefault="005E738F"/>
        </w:tc>
        <w:tc>
          <w:tcPr>
            <w:tcW w:w="643" w:type="auto"/>
            <w:vMerge/>
          </w:tcPr>
          <w:p w14:paraId="3156C500" w14:textId="77777777" w:rsidR="005E738F" w:rsidRDefault="005E738F"/>
        </w:tc>
        <w:tc>
          <w:tcPr>
            <w:tcW w:w="643" w:type="auto"/>
          </w:tcPr>
          <w:p w14:paraId="68D06119" w14:textId="77777777" w:rsidR="005E738F" w:rsidRDefault="00000000">
            <w:pPr>
              <w:pStyle w:val="TAC6"/>
            </w:pPr>
            <w:r>
              <w:t>2</w:t>
            </w:r>
          </w:p>
        </w:tc>
        <w:tc>
          <w:tcPr>
            <w:tcW w:w="643" w:type="auto"/>
          </w:tcPr>
          <w:p w14:paraId="1D29DC98" w14:textId="77777777" w:rsidR="005E738F" w:rsidRDefault="00000000">
            <w:pPr>
              <w:pStyle w:val="TAC6"/>
            </w:pPr>
            <w:r>
              <w:t>32</w:t>
            </w:r>
          </w:p>
        </w:tc>
        <w:tc>
          <w:tcPr>
            <w:tcW w:w="643" w:type="auto"/>
          </w:tcPr>
          <w:p w14:paraId="6A0064E5" w14:textId="77777777" w:rsidR="005E738F" w:rsidRDefault="00000000">
            <w:pPr>
              <w:pStyle w:val="TAC6"/>
            </w:pPr>
            <w:r>
              <w:t>on</w:t>
            </w:r>
          </w:p>
        </w:tc>
        <w:tc>
          <w:tcPr>
            <w:tcW w:w="643" w:type="auto"/>
          </w:tcPr>
          <w:p w14:paraId="2C2B8F71" w14:textId="77777777" w:rsidR="005E738F" w:rsidRDefault="00000000">
            <w:pPr>
              <w:pStyle w:val="TAC6"/>
            </w:pPr>
            <w:r>
              <w:t>NWT</w:t>
            </w:r>
          </w:p>
        </w:tc>
        <w:tc>
          <w:tcPr>
            <w:tcW w:w="643" w:type="auto"/>
          </w:tcPr>
          <w:p w14:paraId="1E2AAB42" w14:textId="77777777" w:rsidR="005E738F" w:rsidRDefault="00000000">
            <w:pPr>
              <w:pStyle w:val="TAC6"/>
            </w:pPr>
            <w:r>
              <w:t>3.86</w:t>
            </w:r>
          </w:p>
        </w:tc>
        <w:tc>
          <w:tcPr>
            <w:tcW w:w="643" w:type="auto"/>
          </w:tcPr>
          <w:p w14:paraId="65F8C835" w14:textId="77777777" w:rsidR="005E738F" w:rsidRDefault="00000000">
            <w:pPr>
              <w:pStyle w:val="TAC6"/>
            </w:pPr>
            <w:r>
              <w:t>0.74</w:t>
            </w:r>
          </w:p>
        </w:tc>
        <w:tc>
          <w:tcPr>
            <w:tcW w:w="643" w:type="auto"/>
          </w:tcPr>
          <w:p w14:paraId="1425932A" w14:textId="77777777" w:rsidR="005E738F" w:rsidRDefault="00000000">
            <w:pPr>
              <w:pStyle w:val="TAC6"/>
            </w:pPr>
            <w:r>
              <w:t>c16</w:t>
            </w:r>
          </w:p>
        </w:tc>
        <w:tc>
          <w:tcPr>
            <w:tcW w:w="643" w:type="auto"/>
          </w:tcPr>
          <w:p w14:paraId="008B7A0B" w14:textId="77777777" w:rsidR="005E738F" w:rsidRDefault="00000000">
            <w:pPr>
              <w:pStyle w:val="TAC6"/>
            </w:pPr>
            <w:r>
              <w:t>2x9.6</w:t>
            </w:r>
          </w:p>
        </w:tc>
        <w:tc>
          <w:tcPr>
            <w:tcW w:w="643" w:type="auto"/>
          </w:tcPr>
          <w:p w14:paraId="01D5ABED" w14:textId="77777777" w:rsidR="005E738F" w:rsidRDefault="00000000">
            <w:pPr>
              <w:pStyle w:val="TAC6"/>
            </w:pPr>
            <w:r>
              <w:t>3.83</w:t>
            </w:r>
          </w:p>
        </w:tc>
        <w:tc>
          <w:tcPr>
            <w:tcW w:w="643" w:type="auto"/>
          </w:tcPr>
          <w:p w14:paraId="7D3151DA" w14:textId="77777777" w:rsidR="005E738F" w:rsidRDefault="00000000">
            <w:pPr>
              <w:pStyle w:val="TAC6"/>
            </w:pPr>
            <w:r>
              <w:t>0.83</w:t>
            </w:r>
          </w:p>
        </w:tc>
        <w:tc>
          <w:tcPr>
            <w:tcW w:w="643" w:type="auto"/>
          </w:tcPr>
          <w:p w14:paraId="681E0AB8" w14:textId="77777777" w:rsidR="005E738F" w:rsidRDefault="00000000">
            <w:pPr>
              <w:pStyle w:val="TAC6"/>
            </w:pPr>
            <w:r>
              <w:t>0.34</w:t>
            </w:r>
          </w:p>
        </w:tc>
        <w:tc>
          <w:tcPr>
            <w:tcW w:w="643" w:type="auto"/>
          </w:tcPr>
          <w:p w14:paraId="638E235C" w14:textId="77777777" w:rsidR="005E738F" w:rsidRDefault="00000000">
            <w:pPr>
              <w:pStyle w:val="TAC6"/>
            </w:pPr>
            <w:r>
              <w:t>NWT</w:t>
            </w:r>
          </w:p>
        </w:tc>
        <w:tc>
          <w:tcPr>
            <w:tcW w:w="643" w:type="auto"/>
          </w:tcPr>
          <w:p w14:paraId="5EEF7D8D" w14:textId="77777777" w:rsidR="005E738F" w:rsidRDefault="00000000">
            <w:pPr>
              <w:pStyle w:val="TAC6"/>
            </w:pPr>
            <w:r>
              <w:t>PASS</w:t>
            </w:r>
          </w:p>
        </w:tc>
      </w:tr>
      <w:tr w:rsidR="005E738F" w14:paraId="1838B6C2" w14:textId="77777777">
        <w:trPr>
          <w:jc w:val="center"/>
        </w:trPr>
        <w:tc>
          <w:tcPr>
            <w:tcW w:w="643" w:type="auto"/>
            <w:vMerge/>
          </w:tcPr>
          <w:p w14:paraId="1FEFB4FC" w14:textId="77777777" w:rsidR="005E738F" w:rsidRDefault="005E738F"/>
        </w:tc>
        <w:tc>
          <w:tcPr>
            <w:tcW w:w="643" w:type="auto"/>
            <w:vMerge w:val="restart"/>
          </w:tcPr>
          <w:p w14:paraId="49FEE669" w14:textId="77777777" w:rsidR="005E738F" w:rsidRDefault="00000000">
            <w:pPr>
              <w:pStyle w:val="TAC6"/>
            </w:pPr>
            <w:r>
              <w:t>c35</w:t>
            </w:r>
          </w:p>
        </w:tc>
        <w:tc>
          <w:tcPr>
            <w:tcW w:w="643" w:type="auto"/>
          </w:tcPr>
          <w:p w14:paraId="52DA3331" w14:textId="77777777" w:rsidR="005E738F" w:rsidRDefault="00000000">
            <w:pPr>
              <w:pStyle w:val="TAC6"/>
            </w:pPr>
            <w:r>
              <w:t>1</w:t>
            </w:r>
          </w:p>
        </w:tc>
        <w:tc>
          <w:tcPr>
            <w:tcW w:w="643" w:type="auto"/>
          </w:tcPr>
          <w:p w14:paraId="17EAD1F8" w14:textId="77777777" w:rsidR="005E738F" w:rsidRDefault="00000000">
            <w:pPr>
              <w:pStyle w:val="TAC6"/>
            </w:pPr>
            <w:r>
              <w:t>48</w:t>
            </w:r>
          </w:p>
        </w:tc>
        <w:tc>
          <w:tcPr>
            <w:tcW w:w="643" w:type="auto"/>
          </w:tcPr>
          <w:p w14:paraId="2685D18A" w14:textId="77777777" w:rsidR="005E738F" w:rsidRDefault="00000000">
            <w:pPr>
              <w:pStyle w:val="TAC6"/>
            </w:pPr>
            <w:r>
              <w:t>on</w:t>
            </w:r>
          </w:p>
        </w:tc>
        <w:tc>
          <w:tcPr>
            <w:tcW w:w="643" w:type="auto"/>
          </w:tcPr>
          <w:p w14:paraId="76C468AE" w14:textId="77777777" w:rsidR="005E738F" w:rsidRDefault="00000000">
            <w:pPr>
              <w:pStyle w:val="TAC6"/>
            </w:pPr>
            <w:r>
              <w:t>NWT</w:t>
            </w:r>
          </w:p>
        </w:tc>
        <w:tc>
          <w:tcPr>
            <w:tcW w:w="643" w:type="auto"/>
          </w:tcPr>
          <w:p w14:paraId="67F0DB56" w14:textId="77777777" w:rsidR="005E738F" w:rsidRDefault="00000000">
            <w:pPr>
              <w:pStyle w:val="TAC6"/>
            </w:pPr>
            <w:r>
              <w:t>4.06</w:t>
            </w:r>
          </w:p>
        </w:tc>
        <w:tc>
          <w:tcPr>
            <w:tcW w:w="643" w:type="auto"/>
          </w:tcPr>
          <w:p w14:paraId="1E1B6376" w14:textId="77777777" w:rsidR="005E738F" w:rsidRDefault="00000000">
            <w:pPr>
              <w:pStyle w:val="TAC6"/>
            </w:pPr>
            <w:r>
              <w:t>0.78</w:t>
            </w:r>
          </w:p>
        </w:tc>
        <w:tc>
          <w:tcPr>
            <w:tcW w:w="643" w:type="auto"/>
          </w:tcPr>
          <w:p w14:paraId="1BC36AF4" w14:textId="77777777" w:rsidR="005E738F" w:rsidRDefault="00000000">
            <w:pPr>
              <w:pStyle w:val="TAC6"/>
            </w:pPr>
            <w:r>
              <w:t>c22</w:t>
            </w:r>
          </w:p>
        </w:tc>
        <w:tc>
          <w:tcPr>
            <w:tcW w:w="643" w:type="auto"/>
          </w:tcPr>
          <w:p w14:paraId="32EAD840" w14:textId="77777777" w:rsidR="005E738F" w:rsidRDefault="00000000">
            <w:pPr>
              <w:pStyle w:val="TAC6"/>
            </w:pPr>
            <w:r>
              <w:t>4x16.4</w:t>
            </w:r>
          </w:p>
        </w:tc>
        <w:tc>
          <w:tcPr>
            <w:tcW w:w="643" w:type="auto"/>
          </w:tcPr>
          <w:p w14:paraId="7676DF45" w14:textId="77777777" w:rsidR="005E738F" w:rsidRDefault="00000000">
            <w:pPr>
              <w:pStyle w:val="TAC6"/>
            </w:pPr>
            <w:r>
              <w:t>3.89</w:t>
            </w:r>
          </w:p>
        </w:tc>
        <w:tc>
          <w:tcPr>
            <w:tcW w:w="643" w:type="auto"/>
          </w:tcPr>
          <w:p w14:paraId="496059F8" w14:textId="77777777" w:rsidR="005E738F" w:rsidRDefault="00000000">
            <w:pPr>
              <w:pStyle w:val="TAC6"/>
            </w:pPr>
            <w:r>
              <w:t>0.91</w:t>
            </w:r>
          </w:p>
        </w:tc>
        <w:tc>
          <w:tcPr>
            <w:tcW w:w="643" w:type="auto"/>
          </w:tcPr>
          <w:p w14:paraId="10685B55" w14:textId="77777777" w:rsidR="005E738F" w:rsidRDefault="00000000">
            <w:pPr>
              <w:pStyle w:val="TAC6"/>
            </w:pPr>
            <w:r>
              <w:t>1.88</w:t>
            </w:r>
          </w:p>
        </w:tc>
        <w:tc>
          <w:tcPr>
            <w:tcW w:w="643" w:type="auto"/>
          </w:tcPr>
          <w:p w14:paraId="0E84965C" w14:textId="77777777" w:rsidR="005E738F" w:rsidRDefault="00000000">
            <w:pPr>
              <w:pStyle w:val="TAC6"/>
            </w:pPr>
            <w:r>
              <w:t>BT</w:t>
            </w:r>
          </w:p>
        </w:tc>
        <w:tc>
          <w:tcPr>
            <w:tcW w:w="643" w:type="auto"/>
            <w:shd w:val="clear" w:color="auto" w:fill="ADD8E6"/>
          </w:tcPr>
          <w:p w14:paraId="0F891008" w14:textId="77777777" w:rsidR="005E738F" w:rsidRDefault="00000000">
            <w:pPr>
              <w:pStyle w:val="TAC6"/>
            </w:pPr>
            <w:r>
              <w:t>EXCEED</w:t>
            </w:r>
          </w:p>
        </w:tc>
      </w:tr>
      <w:tr w:rsidR="005E738F" w14:paraId="0322940E" w14:textId="77777777">
        <w:trPr>
          <w:jc w:val="center"/>
        </w:trPr>
        <w:tc>
          <w:tcPr>
            <w:tcW w:w="643" w:type="auto"/>
            <w:vMerge/>
          </w:tcPr>
          <w:p w14:paraId="52C7FEA0" w14:textId="77777777" w:rsidR="005E738F" w:rsidRDefault="005E738F"/>
        </w:tc>
        <w:tc>
          <w:tcPr>
            <w:tcW w:w="643" w:type="auto"/>
            <w:vMerge/>
          </w:tcPr>
          <w:p w14:paraId="5D802B45" w14:textId="77777777" w:rsidR="005E738F" w:rsidRDefault="005E738F"/>
        </w:tc>
        <w:tc>
          <w:tcPr>
            <w:tcW w:w="643" w:type="auto"/>
          </w:tcPr>
          <w:p w14:paraId="1908EC88" w14:textId="77777777" w:rsidR="005E738F" w:rsidRDefault="00000000">
            <w:pPr>
              <w:pStyle w:val="TAC6"/>
            </w:pPr>
            <w:r>
              <w:t>2</w:t>
            </w:r>
          </w:p>
        </w:tc>
        <w:tc>
          <w:tcPr>
            <w:tcW w:w="643" w:type="auto"/>
          </w:tcPr>
          <w:p w14:paraId="0666D78E" w14:textId="77777777" w:rsidR="005E738F" w:rsidRDefault="00000000">
            <w:pPr>
              <w:pStyle w:val="TAC6"/>
            </w:pPr>
            <w:r>
              <w:t>48</w:t>
            </w:r>
          </w:p>
        </w:tc>
        <w:tc>
          <w:tcPr>
            <w:tcW w:w="643" w:type="auto"/>
          </w:tcPr>
          <w:p w14:paraId="32681444" w14:textId="77777777" w:rsidR="005E738F" w:rsidRDefault="00000000">
            <w:pPr>
              <w:pStyle w:val="TAC6"/>
            </w:pPr>
            <w:r>
              <w:t>on</w:t>
            </w:r>
          </w:p>
        </w:tc>
        <w:tc>
          <w:tcPr>
            <w:tcW w:w="643" w:type="auto"/>
          </w:tcPr>
          <w:p w14:paraId="5DDE3896" w14:textId="77777777" w:rsidR="005E738F" w:rsidRDefault="00000000">
            <w:pPr>
              <w:pStyle w:val="TAC6"/>
            </w:pPr>
            <w:r>
              <w:t>NWT</w:t>
            </w:r>
          </w:p>
        </w:tc>
        <w:tc>
          <w:tcPr>
            <w:tcW w:w="643" w:type="auto"/>
          </w:tcPr>
          <w:p w14:paraId="312DC210" w14:textId="77777777" w:rsidR="005E738F" w:rsidRDefault="00000000">
            <w:pPr>
              <w:pStyle w:val="TAC6"/>
            </w:pPr>
            <w:r>
              <w:t>4.06</w:t>
            </w:r>
          </w:p>
        </w:tc>
        <w:tc>
          <w:tcPr>
            <w:tcW w:w="643" w:type="auto"/>
          </w:tcPr>
          <w:p w14:paraId="437AA50C" w14:textId="77777777" w:rsidR="005E738F" w:rsidRDefault="00000000">
            <w:pPr>
              <w:pStyle w:val="TAC6"/>
            </w:pPr>
            <w:r>
              <w:t>0.78</w:t>
            </w:r>
          </w:p>
        </w:tc>
        <w:tc>
          <w:tcPr>
            <w:tcW w:w="643" w:type="auto"/>
          </w:tcPr>
          <w:p w14:paraId="531A90E7" w14:textId="77777777" w:rsidR="005E738F" w:rsidRDefault="00000000">
            <w:pPr>
              <w:pStyle w:val="TAC6"/>
            </w:pPr>
            <w:r>
              <w:t>c17</w:t>
            </w:r>
          </w:p>
        </w:tc>
        <w:tc>
          <w:tcPr>
            <w:tcW w:w="643" w:type="auto"/>
          </w:tcPr>
          <w:p w14:paraId="3D35DC10" w14:textId="77777777" w:rsidR="005E738F" w:rsidRDefault="00000000">
            <w:pPr>
              <w:pStyle w:val="TAC6"/>
            </w:pPr>
            <w:r>
              <w:t>2x16.4</w:t>
            </w:r>
          </w:p>
        </w:tc>
        <w:tc>
          <w:tcPr>
            <w:tcW w:w="643" w:type="auto"/>
          </w:tcPr>
          <w:p w14:paraId="56482C1A" w14:textId="77777777" w:rsidR="005E738F" w:rsidRDefault="00000000">
            <w:pPr>
              <w:pStyle w:val="TAC6"/>
            </w:pPr>
            <w:r>
              <w:t>3.96</w:t>
            </w:r>
          </w:p>
        </w:tc>
        <w:tc>
          <w:tcPr>
            <w:tcW w:w="643" w:type="auto"/>
          </w:tcPr>
          <w:p w14:paraId="29D0B691" w14:textId="77777777" w:rsidR="005E738F" w:rsidRDefault="00000000">
            <w:pPr>
              <w:pStyle w:val="TAC6"/>
            </w:pPr>
            <w:r>
              <w:t>0.81</w:t>
            </w:r>
          </w:p>
        </w:tc>
        <w:tc>
          <w:tcPr>
            <w:tcW w:w="643" w:type="auto"/>
          </w:tcPr>
          <w:p w14:paraId="46F89957" w14:textId="77777777" w:rsidR="005E738F" w:rsidRDefault="00000000">
            <w:pPr>
              <w:pStyle w:val="TAC6"/>
            </w:pPr>
            <w:r>
              <w:t>1.14</w:t>
            </w:r>
          </w:p>
        </w:tc>
        <w:tc>
          <w:tcPr>
            <w:tcW w:w="643" w:type="auto"/>
          </w:tcPr>
          <w:p w14:paraId="4A1F6F14" w14:textId="77777777" w:rsidR="005E738F" w:rsidRDefault="00000000">
            <w:pPr>
              <w:pStyle w:val="TAC6"/>
            </w:pPr>
            <w:r>
              <w:t>NWT</w:t>
            </w:r>
          </w:p>
        </w:tc>
        <w:tc>
          <w:tcPr>
            <w:tcW w:w="643" w:type="auto"/>
          </w:tcPr>
          <w:p w14:paraId="32F52F41" w14:textId="77777777" w:rsidR="005E738F" w:rsidRDefault="00000000">
            <w:pPr>
              <w:pStyle w:val="TAC6"/>
            </w:pPr>
            <w:r>
              <w:t>PASS</w:t>
            </w:r>
          </w:p>
        </w:tc>
      </w:tr>
      <w:tr w:rsidR="005E738F" w14:paraId="38BF9DF0" w14:textId="77777777">
        <w:trPr>
          <w:jc w:val="center"/>
        </w:trPr>
        <w:tc>
          <w:tcPr>
            <w:tcW w:w="643" w:type="auto"/>
            <w:vMerge/>
          </w:tcPr>
          <w:p w14:paraId="60967C7B" w14:textId="77777777" w:rsidR="005E738F" w:rsidRDefault="005E738F"/>
        </w:tc>
        <w:tc>
          <w:tcPr>
            <w:tcW w:w="643" w:type="auto"/>
          </w:tcPr>
          <w:p w14:paraId="083258A6" w14:textId="77777777" w:rsidR="005E738F" w:rsidRDefault="00000000">
            <w:pPr>
              <w:pStyle w:val="TAC6"/>
            </w:pPr>
            <w:r>
              <w:t>c36</w:t>
            </w:r>
          </w:p>
        </w:tc>
        <w:tc>
          <w:tcPr>
            <w:tcW w:w="643" w:type="auto"/>
          </w:tcPr>
          <w:p w14:paraId="0E7F9A3F" w14:textId="77777777" w:rsidR="005E738F" w:rsidRDefault="00000000">
            <w:pPr>
              <w:pStyle w:val="TAC6"/>
            </w:pPr>
            <w:r>
              <w:t>1</w:t>
            </w:r>
          </w:p>
        </w:tc>
        <w:tc>
          <w:tcPr>
            <w:tcW w:w="643" w:type="auto"/>
          </w:tcPr>
          <w:p w14:paraId="504D105E" w14:textId="77777777" w:rsidR="005E738F" w:rsidRDefault="00000000">
            <w:pPr>
              <w:pStyle w:val="TAC6"/>
            </w:pPr>
            <w:r>
              <w:t>64</w:t>
            </w:r>
          </w:p>
        </w:tc>
        <w:tc>
          <w:tcPr>
            <w:tcW w:w="643" w:type="auto"/>
          </w:tcPr>
          <w:p w14:paraId="3779C9CE" w14:textId="77777777" w:rsidR="005E738F" w:rsidRDefault="00000000">
            <w:pPr>
              <w:pStyle w:val="TAC6"/>
            </w:pPr>
            <w:r>
              <w:t>on</w:t>
            </w:r>
          </w:p>
        </w:tc>
        <w:tc>
          <w:tcPr>
            <w:tcW w:w="643" w:type="auto"/>
          </w:tcPr>
          <w:p w14:paraId="563FADA4" w14:textId="77777777" w:rsidR="005E738F" w:rsidRDefault="00000000">
            <w:pPr>
              <w:pStyle w:val="TAC6"/>
            </w:pPr>
            <w:r>
              <w:t>NWT</w:t>
            </w:r>
          </w:p>
        </w:tc>
        <w:tc>
          <w:tcPr>
            <w:tcW w:w="643" w:type="auto"/>
          </w:tcPr>
          <w:p w14:paraId="63F54332" w14:textId="77777777" w:rsidR="005E738F" w:rsidRDefault="00000000">
            <w:pPr>
              <w:pStyle w:val="TAC6"/>
            </w:pPr>
            <w:r>
              <w:t>4.22</w:t>
            </w:r>
          </w:p>
        </w:tc>
        <w:tc>
          <w:tcPr>
            <w:tcW w:w="643" w:type="auto"/>
          </w:tcPr>
          <w:p w14:paraId="531FAE1A" w14:textId="77777777" w:rsidR="005E738F" w:rsidRDefault="00000000">
            <w:pPr>
              <w:pStyle w:val="TAC6"/>
            </w:pPr>
            <w:r>
              <w:t>0.73</w:t>
            </w:r>
          </w:p>
        </w:tc>
        <w:tc>
          <w:tcPr>
            <w:tcW w:w="643" w:type="auto"/>
          </w:tcPr>
          <w:p w14:paraId="01670C97" w14:textId="77777777" w:rsidR="005E738F" w:rsidRDefault="00000000">
            <w:pPr>
              <w:pStyle w:val="TAC6"/>
            </w:pPr>
            <w:r>
              <w:t>c23</w:t>
            </w:r>
          </w:p>
        </w:tc>
        <w:tc>
          <w:tcPr>
            <w:tcW w:w="643" w:type="auto"/>
          </w:tcPr>
          <w:p w14:paraId="695ABAF8" w14:textId="77777777" w:rsidR="005E738F" w:rsidRDefault="00000000">
            <w:pPr>
              <w:pStyle w:val="TAC6"/>
            </w:pPr>
            <w:r>
              <w:t>4x24.4</w:t>
            </w:r>
          </w:p>
        </w:tc>
        <w:tc>
          <w:tcPr>
            <w:tcW w:w="643" w:type="auto"/>
          </w:tcPr>
          <w:p w14:paraId="58C3AC30" w14:textId="77777777" w:rsidR="005E738F" w:rsidRDefault="00000000">
            <w:pPr>
              <w:pStyle w:val="TAC6"/>
            </w:pPr>
            <w:r>
              <w:t>4.09</w:t>
            </w:r>
          </w:p>
        </w:tc>
        <w:tc>
          <w:tcPr>
            <w:tcW w:w="643" w:type="auto"/>
          </w:tcPr>
          <w:p w14:paraId="65B1888C" w14:textId="77777777" w:rsidR="005E738F" w:rsidRDefault="00000000">
            <w:pPr>
              <w:pStyle w:val="TAC6"/>
            </w:pPr>
            <w:r>
              <w:t>0.79</w:t>
            </w:r>
          </w:p>
        </w:tc>
        <w:tc>
          <w:tcPr>
            <w:tcW w:w="643" w:type="auto"/>
          </w:tcPr>
          <w:p w14:paraId="66D05E44" w14:textId="77777777" w:rsidR="005E738F" w:rsidRDefault="00000000">
            <w:pPr>
              <w:pStyle w:val="TAC6"/>
            </w:pPr>
            <w:r>
              <w:t>1.6</w:t>
            </w:r>
          </w:p>
        </w:tc>
        <w:tc>
          <w:tcPr>
            <w:tcW w:w="643" w:type="auto"/>
          </w:tcPr>
          <w:p w14:paraId="62BD36C2" w14:textId="77777777" w:rsidR="005E738F" w:rsidRDefault="00000000">
            <w:pPr>
              <w:pStyle w:val="TAC6"/>
            </w:pPr>
            <w:r>
              <w:t>NWT</w:t>
            </w:r>
          </w:p>
        </w:tc>
        <w:tc>
          <w:tcPr>
            <w:tcW w:w="643" w:type="auto"/>
          </w:tcPr>
          <w:p w14:paraId="0FEAAB70" w14:textId="77777777" w:rsidR="005E738F" w:rsidRDefault="00000000">
            <w:pPr>
              <w:pStyle w:val="TAC6"/>
            </w:pPr>
            <w:r>
              <w:t>PASS</w:t>
            </w:r>
          </w:p>
        </w:tc>
      </w:tr>
    </w:tbl>
    <w:p w14:paraId="2A1AC725" w14:textId="77777777" w:rsidR="005E738F" w:rsidRDefault="005E738F"/>
    <w:p w14:paraId="6056B0CE"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78C9AAEB" w14:textId="679F4F5F" w:rsidR="005E738F" w:rsidRDefault="00000000">
      <w:pPr>
        <w:pStyle w:val="TH"/>
      </w:pPr>
      <w:r>
        <w:lastRenderedPageBreak/>
        <w:t xml:space="preserve">Table </w:t>
      </w:r>
      <w:r>
        <w:fldChar w:fldCharType="begin"/>
      </w:r>
      <w:r>
        <w:instrText>SEQ Table \* ARABIC</w:instrText>
      </w:r>
      <w:r w:rsidR="001216E8">
        <w:fldChar w:fldCharType="separate"/>
      </w:r>
      <w:r w:rsidR="001216E8">
        <w:rPr>
          <w:noProof/>
        </w:rPr>
        <w:t>21</w:t>
      </w:r>
      <w:r>
        <w:fldChar w:fldCharType="end"/>
      </w:r>
      <w:r>
        <w:t>: Summary of the results of P800-9</w:t>
      </w:r>
    </w:p>
    <w:tbl>
      <w:tblPr>
        <w:tblStyle w:val="TableGrid"/>
        <w:tblW w:w="0" w:type="auto"/>
        <w:jc w:val="center"/>
        <w:tblLook w:val="04A0" w:firstRow="1" w:lastRow="0" w:firstColumn="1" w:lastColumn="0" w:noHBand="0" w:noVBand="1"/>
      </w:tblPr>
      <w:tblGrid>
        <w:gridCol w:w="537"/>
        <w:gridCol w:w="726"/>
        <w:gridCol w:w="787"/>
        <w:gridCol w:w="576"/>
        <w:gridCol w:w="1977"/>
        <w:gridCol w:w="957"/>
      </w:tblGrid>
      <w:tr w:rsidR="005E738F" w14:paraId="5B7F81A8" w14:textId="77777777">
        <w:trPr>
          <w:jc w:val="center"/>
        </w:trPr>
        <w:tc>
          <w:tcPr>
            <w:tcW w:w="1607" w:type="auto"/>
          </w:tcPr>
          <w:p w14:paraId="6BAF02A3" w14:textId="77777777" w:rsidR="005E738F" w:rsidRDefault="00000000">
            <w:pPr>
              <w:pStyle w:val="TAH"/>
            </w:pPr>
            <w:r>
              <w:t>Lab</w:t>
            </w:r>
          </w:p>
        </w:tc>
        <w:tc>
          <w:tcPr>
            <w:tcW w:w="1607" w:type="auto"/>
          </w:tcPr>
          <w:p w14:paraId="34051E6D" w14:textId="77777777" w:rsidR="005E738F" w:rsidRDefault="00000000">
            <w:pPr>
              <w:pStyle w:val="TAH"/>
            </w:pPr>
            <w:r>
              <w:t>Cond.</w:t>
            </w:r>
          </w:p>
        </w:tc>
        <w:tc>
          <w:tcPr>
            <w:tcW w:w="1607" w:type="auto"/>
          </w:tcPr>
          <w:p w14:paraId="436D1523" w14:textId="77777777" w:rsidR="005E738F" w:rsidRDefault="00000000">
            <w:pPr>
              <w:pStyle w:val="TAH"/>
            </w:pPr>
            <w:r>
              <w:t>Bitrate</w:t>
            </w:r>
          </w:p>
        </w:tc>
        <w:tc>
          <w:tcPr>
            <w:tcW w:w="1607" w:type="auto"/>
          </w:tcPr>
          <w:p w14:paraId="4AD0BBE0" w14:textId="77777777" w:rsidR="005E738F" w:rsidRDefault="00000000">
            <w:pPr>
              <w:pStyle w:val="TAH"/>
            </w:pPr>
            <w:r>
              <w:t>DTX</w:t>
            </w:r>
          </w:p>
        </w:tc>
        <w:tc>
          <w:tcPr>
            <w:tcW w:w="1607" w:type="auto"/>
          </w:tcPr>
          <w:p w14:paraId="44C46A40" w14:textId="77777777" w:rsidR="005E738F" w:rsidRDefault="00000000">
            <w:pPr>
              <w:pStyle w:val="TAH"/>
            </w:pPr>
            <w:r>
              <w:t>ToR</w:t>
            </w:r>
          </w:p>
        </w:tc>
        <w:tc>
          <w:tcPr>
            <w:tcW w:w="1607" w:type="auto"/>
          </w:tcPr>
          <w:p w14:paraId="3E2CE5FA" w14:textId="77777777" w:rsidR="005E738F" w:rsidRDefault="00000000">
            <w:pPr>
              <w:pStyle w:val="TAH"/>
            </w:pPr>
            <w:r>
              <w:t>Status</w:t>
            </w:r>
          </w:p>
        </w:tc>
      </w:tr>
      <w:tr w:rsidR="005E738F" w14:paraId="19E90E46" w14:textId="77777777">
        <w:trPr>
          <w:jc w:val="center"/>
        </w:trPr>
        <w:tc>
          <w:tcPr>
            <w:tcW w:w="1607" w:type="auto"/>
            <w:vMerge w:val="restart"/>
          </w:tcPr>
          <w:p w14:paraId="459E0211" w14:textId="77777777" w:rsidR="005E738F" w:rsidRDefault="00000000">
            <w:pPr>
              <w:pStyle w:val="TAC"/>
            </w:pPr>
            <w:r>
              <w:t>a</w:t>
            </w:r>
          </w:p>
        </w:tc>
        <w:tc>
          <w:tcPr>
            <w:tcW w:w="1607" w:type="auto"/>
          </w:tcPr>
          <w:p w14:paraId="59C21F90" w14:textId="77777777" w:rsidR="005E738F" w:rsidRDefault="00000000">
            <w:pPr>
              <w:pStyle w:val="TAC"/>
            </w:pPr>
            <w:r>
              <w:t>c24</w:t>
            </w:r>
          </w:p>
        </w:tc>
        <w:tc>
          <w:tcPr>
            <w:tcW w:w="1607" w:type="auto"/>
          </w:tcPr>
          <w:p w14:paraId="0741CBE8" w14:textId="77777777" w:rsidR="005E738F" w:rsidRDefault="00000000">
            <w:pPr>
              <w:pStyle w:val="TAC"/>
            </w:pPr>
            <w:r>
              <w:t>13.2</w:t>
            </w:r>
          </w:p>
        </w:tc>
        <w:tc>
          <w:tcPr>
            <w:tcW w:w="1607" w:type="auto"/>
          </w:tcPr>
          <w:p w14:paraId="023828AD" w14:textId="77777777" w:rsidR="005E738F" w:rsidRDefault="00000000">
            <w:pPr>
              <w:pStyle w:val="TAC"/>
            </w:pPr>
            <w:r>
              <w:t>off</w:t>
            </w:r>
          </w:p>
        </w:tc>
        <w:tc>
          <w:tcPr>
            <w:tcW w:w="1607" w:type="auto"/>
          </w:tcPr>
          <w:p w14:paraId="3F7D1A76" w14:textId="77777777" w:rsidR="005E738F" w:rsidRDefault="00000000">
            <w:pPr>
              <w:pStyle w:val="TAC"/>
            </w:pPr>
            <w:r>
              <w:t>NWT c09</w:t>
            </w:r>
          </w:p>
        </w:tc>
        <w:tc>
          <w:tcPr>
            <w:tcW w:w="1607" w:type="auto"/>
          </w:tcPr>
          <w:p w14:paraId="3D6D01C1" w14:textId="77777777" w:rsidR="005E738F" w:rsidRDefault="00000000">
            <w:pPr>
              <w:pStyle w:val="TAC"/>
            </w:pPr>
            <w:r>
              <w:t>PASS</w:t>
            </w:r>
          </w:p>
        </w:tc>
      </w:tr>
      <w:tr w:rsidR="005E738F" w14:paraId="0CF2E8A6" w14:textId="77777777">
        <w:trPr>
          <w:jc w:val="center"/>
        </w:trPr>
        <w:tc>
          <w:tcPr>
            <w:tcW w:w="1607" w:type="auto"/>
            <w:vMerge/>
          </w:tcPr>
          <w:p w14:paraId="1CD56002" w14:textId="77777777" w:rsidR="005E738F" w:rsidRDefault="005E738F"/>
        </w:tc>
        <w:tc>
          <w:tcPr>
            <w:tcW w:w="1607" w:type="auto"/>
          </w:tcPr>
          <w:p w14:paraId="40D0F8A1" w14:textId="77777777" w:rsidR="005E738F" w:rsidRDefault="00000000">
            <w:pPr>
              <w:pStyle w:val="TAC"/>
            </w:pPr>
            <w:r>
              <w:t>c25</w:t>
            </w:r>
          </w:p>
        </w:tc>
        <w:tc>
          <w:tcPr>
            <w:tcW w:w="1607" w:type="auto"/>
          </w:tcPr>
          <w:p w14:paraId="2BDF1267" w14:textId="77777777" w:rsidR="005E738F" w:rsidRDefault="00000000">
            <w:pPr>
              <w:pStyle w:val="TAC"/>
            </w:pPr>
            <w:r>
              <w:t>16.4</w:t>
            </w:r>
          </w:p>
        </w:tc>
        <w:tc>
          <w:tcPr>
            <w:tcW w:w="1607" w:type="auto"/>
          </w:tcPr>
          <w:p w14:paraId="27D1D20F" w14:textId="77777777" w:rsidR="005E738F" w:rsidRDefault="00000000">
            <w:pPr>
              <w:pStyle w:val="TAC"/>
            </w:pPr>
            <w:r>
              <w:t>off</w:t>
            </w:r>
          </w:p>
        </w:tc>
        <w:tc>
          <w:tcPr>
            <w:tcW w:w="1607" w:type="auto"/>
          </w:tcPr>
          <w:p w14:paraId="37745EB8" w14:textId="77777777" w:rsidR="005E738F" w:rsidRDefault="00000000">
            <w:pPr>
              <w:pStyle w:val="TAC"/>
            </w:pPr>
            <w:r>
              <w:t>NWT c10</w:t>
            </w:r>
          </w:p>
        </w:tc>
        <w:tc>
          <w:tcPr>
            <w:tcW w:w="1607" w:type="auto"/>
            <w:shd w:val="clear" w:color="auto" w:fill="ADD8E6"/>
          </w:tcPr>
          <w:p w14:paraId="06628773" w14:textId="77777777" w:rsidR="005E738F" w:rsidRDefault="00000000">
            <w:pPr>
              <w:pStyle w:val="TAC"/>
            </w:pPr>
            <w:r>
              <w:t>EXCEED</w:t>
            </w:r>
          </w:p>
        </w:tc>
      </w:tr>
      <w:tr w:rsidR="005E738F" w14:paraId="073506F6" w14:textId="77777777">
        <w:trPr>
          <w:jc w:val="center"/>
        </w:trPr>
        <w:tc>
          <w:tcPr>
            <w:tcW w:w="1607" w:type="auto"/>
            <w:vMerge/>
          </w:tcPr>
          <w:p w14:paraId="5DD3DFAD" w14:textId="77777777" w:rsidR="005E738F" w:rsidRDefault="005E738F"/>
        </w:tc>
        <w:tc>
          <w:tcPr>
            <w:tcW w:w="1607" w:type="auto"/>
          </w:tcPr>
          <w:p w14:paraId="2438D29B" w14:textId="77777777" w:rsidR="005E738F" w:rsidRDefault="00000000">
            <w:pPr>
              <w:pStyle w:val="TAC"/>
            </w:pPr>
            <w:r>
              <w:t>c26</w:t>
            </w:r>
          </w:p>
        </w:tc>
        <w:tc>
          <w:tcPr>
            <w:tcW w:w="1607" w:type="auto"/>
          </w:tcPr>
          <w:p w14:paraId="32F44738" w14:textId="77777777" w:rsidR="005E738F" w:rsidRDefault="00000000">
            <w:pPr>
              <w:pStyle w:val="TAC"/>
            </w:pPr>
            <w:r>
              <w:t>24.4</w:t>
            </w:r>
          </w:p>
        </w:tc>
        <w:tc>
          <w:tcPr>
            <w:tcW w:w="1607" w:type="auto"/>
          </w:tcPr>
          <w:p w14:paraId="605D110C" w14:textId="77777777" w:rsidR="005E738F" w:rsidRDefault="00000000">
            <w:pPr>
              <w:pStyle w:val="TAC"/>
            </w:pPr>
            <w:r>
              <w:t>off</w:t>
            </w:r>
          </w:p>
        </w:tc>
        <w:tc>
          <w:tcPr>
            <w:tcW w:w="1607" w:type="auto"/>
          </w:tcPr>
          <w:p w14:paraId="6D63F42A" w14:textId="77777777" w:rsidR="005E738F" w:rsidRDefault="00000000">
            <w:pPr>
              <w:pStyle w:val="TAC"/>
            </w:pPr>
            <w:r>
              <w:t>NWT c11</w:t>
            </w:r>
          </w:p>
        </w:tc>
        <w:tc>
          <w:tcPr>
            <w:tcW w:w="1607" w:type="auto"/>
            <w:shd w:val="clear" w:color="auto" w:fill="ADD8E6"/>
          </w:tcPr>
          <w:p w14:paraId="2E9AE44C" w14:textId="77777777" w:rsidR="005E738F" w:rsidRDefault="00000000">
            <w:pPr>
              <w:pStyle w:val="TAC"/>
            </w:pPr>
            <w:r>
              <w:t>EXCEED</w:t>
            </w:r>
          </w:p>
        </w:tc>
      </w:tr>
      <w:tr w:rsidR="005E738F" w14:paraId="69A0476B" w14:textId="77777777">
        <w:trPr>
          <w:jc w:val="center"/>
        </w:trPr>
        <w:tc>
          <w:tcPr>
            <w:tcW w:w="1607" w:type="auto"/>
            <w:vMerge/>
          </w:tcPr>
          <w:p w14:paraId="1858CC8F" w14:textId="77777777" w:rsidR="005E738F" w:rsidRDefault="005E738F"/>
        </w:tc>
        <w:tc>
          <w:tcPr>
            <w:tcW w:w="1607" w:type="auto"/>
          </w:tcPr>
          <w:p w14:paraId="21AC3E7A" w14:textId="77777777" w:rsidR="005E738F" w:rsidRDefault="00000000">
            <w:pPr>
              <w:pStyle w:val="TAC"/>
            </w:pPr>
            <w:r>
              <w:t>c27</w:t>
            </w:r>
          </w:p>
        </w:tc>
        <w:tc>
          <w:tcPr>
            <w:tcW w:w="1607" w:type="auto"/>
          </w:tcPr>
          <w:p w14:paraId="67E58E75" w14:textId="77777777" w:rsidR="005E738F" w:rsidRDefault="00000000">
            <w:pPr>
              <w:pStyle w:val="TAC"/>
            </w:pPr>
            <w:r>
              <w:t>32</w:t>
            </w:r>
          </w:p>
        </w:tc>
        <w:tc>
          <w:tcPr>
            <w:tcW w:w="1607" w:type="auto"/>
          </w:tcPr>
          <w:p w14:paraId="6C970AEC" w14:textId="77777777" w:rsidR="005E738F" w:rsidRDefault="00000000">
            <w:pPr>
              <w:pStyle w:val="TAC"/>
            </w:pPr>
            <w:r>
              <w:t>off</w:t>
            </w:r>
          </w:p>
        </w:tc>
        <w:tc>
          <w:tcPr>
            <w:tcW w:w="1607" w:type="auto"/>
          </w:tcPr>
          <w:p w14:paraId="798AF991" w14:textId="77777777" w:rsidR="005E738F" w:rsidRDefault="00000000">
            <w:pPr>
              <w:pStyle w:val="TAC"/>
            </w:pPr>
            <w:r>
              <w:t>NWT c12</w:t>
            </w:r>
          </w:p>
        </w:tc>
        <w:tc>
          <w:tcPr>
            <w:tcW w:w="1607" w:type="auto"/>
            <w:shd w:val="clear" w:color="auto" w:fill="ADD8E6"/>
          </w:tcPr>
          <w:p w14:paraId="63951700" w14:textId="77777777" w:rsidR="005E738F" w:rsidRDefault="00000000">
            <w:pPr>
              <w:pStyle w:val="TAC"/>
            </w:pPr>
            <w:r>
              <w:t>EXCEED</w:t>
            </w:r>
          </w:p>
        </w:tc>
      </w:tr>
      <w:tr w:rsidR="005E738F" w14:paraId="061820CB" w14:textId="77777777">
        <w:trPr>
          <w:jc w:val="center"/>
        </w:trPr>
        <w:tc>
          <w:tcPr>
            <w:tcW w:w="1607" w:type="auto"/>
            <w:vMerge/>
          </w:tcPr>
          <w:p w14:paraId="44E0CDB4" w14:textId="77777777" w:rsidR="005E738F" w:rsidRDefault="005E738F"/>
        </w:tc>
        <w:tc>
          <w:tcPr>
            <w:tcW w:w="1607" w:type="auto"/>
          </w:tcPr>
          <w:p w14:paraId="7F405990" w14:textId="77777777" w:rsidR="005E738F" w:rsidRDefault="00000000">
            <w:pPr>
              <w:pStyle w:val="TAC"/>
            </w:pPr>
            <w:r>
              <w:t>c28</w:t>
            </w:r>
          </w:p>
        </w:tc>
        <w:tc>
          <w:tcPr>
            <w:tcW w:w="1607" w:type="auto"/>
          </w:tcPr>
          <w:p w14:paraId="62B8EE15" w14:textId="77777777" w:rsidR="005E738F" w:rsidRDefault="00000000">
            <w:pPr>
              <w:pStyle w:val="TAC"/>
            </w:pPr>
            <w:r>
              <w:t>48</w:t>
            </w:r>
          </w:p>
        </w:tc>
        <w:tc>
          <w:tcPr>
            <w:tcW w:w="1607" w:type="auto"/>
          </w:tcPr>
          <w:p w14:paraId="6B9296BC" w14:textId="77777777" w:rsidR="005E738F" w:rsidRDefault="00000000">
            <w:pPr>
              <w:pStyle w:val="TAC"/>
            </w:pPr>
            <w:r>
              <w:t>off</w:t>
            </w:r>
          </w:p>
        </w:tc>
        <w:tc>
          <w:tcPr>
            <w:tcW w:w="1607" w:type="auto"/>
          </w:tcPr>
          <w:p w14:paraId="71AD94D8" w14:textId="77777777" w:rsidR="005E738F" w:rsidRDefault="00000000">
            <w:pPr>
              <w:pStyle w:val="TAC"/>
            </w:pPr>
            <w:r>
              <w:t>NWT c13</w:t>
            </w:r>
          </w:p>
        </w:tc>
        <w:tc>
          <w:tcPr>
            <w:tcW w:w="1607" w:type="auto"/>
          </w:tcPr>
          <w:p w14:paraId="2B3407B3" w14:textId="77777777" w:rsidR="005E738F" w:rsidRDefault="00000000">
            <w:pPr>
              <w:pStyle w:val="TAC"/>
            </w:pPr>
            <w:r>
              <w:t>PASS</w:t>
            </w:r>
          </w:p>
        </w:tc>
      </w:tr>
      <w:tr w:rsidR="005E738F" w14:paraId="014E384E" w14:textId="77777777">
        <w:trPr>
          <w:jc w:val="center"/>
        </w:trPr>
        <w:tc>
          <w:tcPr>
            <w:tcW w:w="1607" w:type="auto"/>
            <w:vMerge/>
          </w:tcPr>
          <w:p w14:paraId="66AEB927" w14:textId="77777777" w:rsidR="005E738F" w:rsidRDefault="005E738F"/>
        </w:tc>
        <w:tc>
          <w:tcPr>
            <w:tcW w:w="1607" w:type="auto"/>
          </w:tcPr>
          <w:p w14:paraId="5801E9DA" w14:textId="77777777" w:rsidR="005E738F" w:rsidRDefault="00000000">
            <w:pPr>
              <w:pStyle w:val="TAC"/>
            </w:pPr>
            <w:r>
              <w:t>c29</w:t>
            </w:r>
          </w:p>
        </w:tc>
        <w:tc>
          <w:tcPr>
            <w:tcW w:w="1607" w:type="auto"/>
          </w:tcPr>
          <w:p w14:paraId="5C75447C" w14:textId="77777777" w:rsidR="005E738F" w:rsidRDefault="00000000">
            <w:pPr>
              <w:pStyle w:val="TAC"/>
            </w:pPr>
            <w:r>
              <w:t>64</w:t>
            </w:r>
          </w:p>
        </w:tc>
        <w:tc>
          <w:tcPr>
            <w:tcW w:w="1607" w:type="auto"/>
          </w:tcPr>
          <w:p w14:paraId="19D11F4B" w14:textId="77777777" w:rsidR="005E738F" w:rsidRDefault="00000000">
            <w:pPr>
              <w:pStyle w:val="TAC"/>
            </w:pPr>
            <w:r>
              <w:t>off</w:t>
            </w:r>
          </w:p>
        </w:tc>
        <w:tc>
          <w:tcPr>
            <w:tcW w:w="1607" w:type="auto"/>
          </w:tcPr>
          <w:p w14:paraId="06AA3659" w14:textId="77777777" w:rsidR="005E738F" w:rsidRDefault="00000000">
            <w:pPr>
              <w:pStyle w:val="TAC"/>
            </w:pPr>
            <w:r>
              <w:t>NWT c14</w:t>
            </w:r>
          </w:p>
        </w:tc>
        <w:tc>
          <w:tcPr>
            <w:tcW w:w="1607" w:type="auto"/>
          </w:tcPr>
          <w:p w14:paraId="4AF3AD5A" w14:textId="77777777" w:rsidR="005E738F" w:rsidRDefault="00000000">
            <w:pPr>
              <w:pStyle w:val="TAC"/>
            </w:pPr>
            <w:r>
              <w:t>PASS</w:t>
            </w:r>
          </w:p>
        </w:tc>
      </w:tr>
      <w:tr w:rsidR="005E738F" w14:paraId="1321F5BA" w14:textId="77777777">
        <w:trPr>
          <w:jc w:val="center"/>
        </w:trPr>
        <w:tc>
          <w:tcPr>
            <w:tcW w:w="1607" w:type="auto"/>
            <w:vMerge/>
          </w:tcPr>
          <w:p w14:paraId="30D2BD50" w14:textId="77777777" w:rsidR="005E738F" w:rsidRDefault="005E738F"/>
        </w:tc>
        <w:tc>
          <w:tcPr>
            <w:tcW w:w="1607" w:type="auto"/>
          </w:tcPr>
          <w:p w14:paraId="1FB569A7" w14:textId="77777777" w:rsidR="005E738F" w:rsidRDefault="00000000">
            <w:pPr>
              <w:pStyle w:val="TAC"/>
            </w:pPr>
            <w:r>
              <w:t>c30</w:t>
            </w:r>
          </w:p>
        </w:tc>
        <w:tc>
          <w:tcPr>
            <w:tcW w:w="1607" w:type="auto"/>
          </w:tcPr>
          <w:p w14:paraId="0DA2E481" w14:textId="77777777" w:rsidR="005E738F" w:rsidRDefault="00000000">
            <w:pPr>
              <w:pStyle w:val="TAC"/>
            </w:pPr>
            <w:r>
              <w:t>80</w:t>
            </w:r>
          </w:p>
        </w:tc>
        <w:tc>
          <w:tcPr>
            <w:tcW w:w="1607" w:type="auto"/>
          </w:tcPr>
          <w:p w14:paraId="3D24E6DE" w14:textId="77777777" w:rsidR="005E738F" w:rsidRDefault="00000000">
            <w:pPr>
              <w:pStyle w:val="TAC"/>
            </w:pPr>
            <w:r>
              <w:t>off</w:t>
            </w:r>
          </w:p>
        </w:tc>
        <w:tc>
          <w:tcPr>
            <w:tcW w:w="1607" w:type="auto"/>
          </w:tcPr>
          <w:p w14:paraId="4BB9A51B" w14:textId="77777777" w:rsidR="005E738F" w:rsidRDefault="00000000">
            <w:pPr>
              <w:pStyle w:val="TAC"/>
            </w:pPr>
            <w:r>
              <w:t>NWT c14</w:t>
            </w:r>
          </w:p>
        </w:tc>
        <w:tc>
          <w:tcPr>
            <w:tcW w:w="1607" w:type="auto"/>
          </w:tcPr>
          <w:p w14:paraId="2BFFE5DC" w14:textId="77777777" w:rsidR="005E738F" w:rsidRDefault="00000000">
            <w:pPr>
              <w:pStyle w:val="TAC"/>
            </w:pPr>
            <w:r>
              <w:t>PASS</w:t>
            </w:r>
          </w:p>
        </w:tc>
      </w:tr>
      <w:tr w:rsidR="005E738F" w14:paraId="70B6558A" w14:textId="77777777">
        <w:trPr>
          <w:jc w:val="center"/>
        </w:trPr>
        <w:tc>
          <w:tcPr>
            <w:tcW w:w="1607" w:type="auto"/>
            <w:vMerge/>
          </w:tcPr>
          <w:p w14:paraId="18DC9B04" w14:textId="77777777" w:rsidR="005E738F" w:rsidRDefault="005E738F"/>
        </w:tc>
        <w:tc>
          <w:tcPr>
            <w:tcW w:w="1607" w:type="auto"/>
          </w:tcPr>
          <w:p w14:paraId="6233B601" w14:textId="77777777" w:rsidR="005E738F" w:rsidRDefault="00000000">
            <w:pPr>
              <w:pStyle w:val="TAC"/>
            </w:pPr>
            <w:r>
              <w:t>c31</w:t>
            </w:r>
          </w:p>
        </w:tc>
        <w:tc>
          <w:tcPr>
            <w:tcW w:w="1607" w:type="auto"/>
          </w:tcPr>
          <w:p w14:paraId="74DA1E20" w14:textId="77777777" w:rsidR="005E738F" w:rsidRDefault="00000000">
            <w:pPr>
              <w:pStyle w:val="TAC"/>
            </w:pPr>
            <w:r>
              <w:t>13.2</w:t>
            </w:r>
          </w:p>
        </w:tc>
        <w:tc>
          <w:tcPr>
            <w:tcW w:w="1607" w:type="auto"/>
          </w:tcPr>
          <w:p w14:paraId="6EC2A2B0" w14:textId="77777777" w:rsidR="005E738F" w:rsidRDefault="00000000">
            <w:pPr>
              <w:pStyle w:val="TAC"/>
            </w:pPr>
            <w:r>
              <w:t>on</w:t>
            </w:r>
          </w:p>
        </w:tc>
        <w:tc>
          <w:tcPr>
            <w:tcW w:w="1607" w:type="auto"/>
          </w:tcPr>
          <w:p w14:paraId="3BE83DE3" w14:textId="77777777" w:rsidR="005E738F" w:rsidRDefault="00000000">
            <w:pPr>
              <w:pStyle w:val="TAC"/>
            </w:pPr>
            <w:r>
              <w:t>NWT c18 or NWT c15</w:t>
            </w:r>
          </w:p>
        </w:tc>
        <w:tc>
          <w:tcPr>
            <w:tcW w:w="1607" w:type="auto"/>
          </w:tcPr>
          <w:p w14:paraId="579B025C" w14:textId="77777777" w:rsidR="005E738F" w:rsidRDefault="00000000">
            <w:pPr>
              <w:pStyle w:val="TAC"/>
            </w:pPr>
            <w:r>
              <w:t>PASS</w:t>
            </w:r>
          </w:p>
        </w:tc>
      </w:tr>
      <w:tr w:rsidR="005E738F" w14:paraId="57DDD135" w14:textId="77777777">
        <w:trPr>
          <w:jc w:val="center"/>
        </w:trPr>
        <w:tc>
          <w:tcPr>
            <w:tcW w:w="1607" w:type="auto"/>
            <w:vMerge/>
          </w:tcPr>
          <w:p w14:paraId="1DFC9256" w14:textId="77777777" w:rsidR="005E738F" w:rsidRDefault="005E738F"/>
        </w:tc>
        <w:tc>
          <w:tcPr>
            <w:tcW w:w="1607" w:type="auto"/>
          </w:tcPr>
          <w:p w14:paraId="7D86A2D0" w14:textId="77777777" w:rsidR="005E738F" w:rsidRDefault="00000000">
            <w:pPr>
              <w:pStyle w:val="TAC"/>
            </w:pPr>
            <w:r>
              <w:t>c32</w:t>
            </w:r>
          </w:p>
        </w:tc>
        <w:tc>
          <w:tcPr>
            <w:tcW w:w="1607" w:type="auto"/>
          </w:tcPr>
          <w:p w14:paraId="312100E5" w14:textId="77777777" w:rsidR="005E738F" w:rsidRDefault="00000000">
            <w:pPr>
              <w:pStyle w:val="TAC"/>
            </w:pPr>
            <w:r>
              <w:t>16.4</w:t>
            </w:r>
          </w:p>
        </w:tc>
        <w:tc>
          <w:tcPr>
            <w:tcW w:w="1607" w:type="auto"/>
          </w:tcPr>
          <w:p w14:paraId="5A2C2A6E" w14:textId="77777777" w:rsidR="005E738F" w:rsidRDefault="00000000">
            <w:pPr>
              <w:pStyle w:val="TAC"/>
            </w:pPr>
            <w:r>
              <w:t>on</w:t>
            </w:r>
          </w:p>
        </w:tc>
        <w:tc>
          <w:tcPr>
            <w:tcW w:w="1607" w:type="auto"/>
          </w:tcPr>
          <w:p w14:paraId="6B64A49C" w14:textId="77777777" w:rsidR="005E738F" w:rsidRDefault="00000000">
            <w:pPr>
              <w:pStyle w:val="TAC"/>
            </w:pPr>
            <w:r>
              <w:t>NWT c19 or NWT c15</w:t>
            </w:r>
          </w:p>
        </w:tc>
        <w:tc>
          <w:tcPr>
            <w:tcW w:w="1607" w:type="auto"/>
            <w:shd w:val="clear" w:color="auto" w:fill="ADD8E6"/>
          </w:tcPr>
          <w:p w14:paraId="0F0BEF08" w14:textId="77777777" w:rsidR="005E738F" w:rsidRDefault="00000000">
            <w:pPr>
              <w:pStyle w:val="TAC"/>
            </w:pPr>
            <w:r>
              <w:t>EXCEED</w:t>
            </w:r>
          </w:p>
        </w:tc>
      </w:tr>
      <w:tr w:rsidR="005E738F" w14:paraId="226F455D" w14:textId="77777777">
        <w:trPr>
          <w:jc w:val="center"/>
        </w:trPr>
        <w:tc>
          <w:tcPr>
            <w:tcW w:w="1607" w:type="auto"/>
            <w:vMerge/>
          </w:tcPr>
          <w:p w14:paraId="73AFCD25" w14:textId="77777777" w:rsidR="005E738F" w:rsidRDefault="005E738F"/>
        </w:tc>
        <w:tc>
          <w:tcPr>
            <w:tcW w:w="1607" w:type="auto"/>
          </w:tcPr>
          <w:p w14:paraId="3A5DFE0D" w14:textId="77777777" w:rsidR="005E738F" w:rsidRDefault="00000000">
            <w:pPr>
              <w:pStyle w:val="TAC"/>
            </w:pPr>
            <w:r>
              <w:t>c33</w:t>
            </w:r>
          </w:p>
        </w:tc>
        <w:tc>
          <w:tcPr>
            <w:tcW w:w="1607" w:type="auto"/>
          </w:tcPr>
          <w:p w14:paraId="42E80B12" w14:textId="77777777" w:rsidR="005E738F" w:rsidRDefault="00000000">
            <w:pPr>
              <w:pStyle w:val="TAC"/>
            </w:pPr>
            <w:r>
              <w:t>24.4</w:t>
            </w:r>
          </w:p>
        </w:tc>
        <w:tc>
          <w:tcPr>
            <w:tcW w:w="1607" w:type="auto"/>
          </w:tcPr>
          <w:p w14:paraId="5AFD7CEA" w14:textId="77777777" w:rsidR="005E738F" w:rsidRDefault="00000000">
            <w:pPr>
              <w:pStyle w:val="TAC"/>
            </w:pPr>
            <w:r>
              <w:t>on</w:t>
            </w:r>
          </w:p>
        </w:tc>
        <w:tc>
          <w:tcPr>
            <w:tcW w:w="1607" w:type="auto"/>
          </w:tcPr>
          <w:p w14:paraId="49AE12DF" w14:textId="77777777" w:rsidR="005E738F" w:rsidRDefault="00000000">
            <w:pPr>
              <w:pStyle w:val="TAC"/>
            </w:pPr>
            <w:r>
              <w:t>NWT c20</w:t>
            </w:r>
          </w:p>
        </w:tc>
        <w:tc>
          <w:tcPr>
            <w:tcW w:w="1607" w:type="auto"/>
            <w:shd w:val="clear" w:color="auto" w:fill="ADD8E6"/>
          </w:tcPr>
          <w:p w14:paraId="3616C423" w14:textId="77777777" w:rsidR="005E738F" w:rsidRDefault="00000000">
            <w:pPr>
              <w:pStyle w:val="TAC"/>
            </w:pPr>
            <w:r>
              <w:t>EXCEED</w:t>
            </w:r>
          </w:p>
        </w:tc>
      </w:tr>
      <w:tr w:rsidR="005E738F" w14:paraId="5316D87A" w14:textId="77777777">
        <w:trPr>
          <w:jc w:val="center"/>
        </w:trPr>
        <w:tc>
          <w:tcPr>
            <w:tcW w:w="1607" w:type="auto"/>
            <w:vMerge/>
          </w:tcPr>
          <w:p w14:paraId="21C4C1AD" w14:textId="77777777" w:rsidR="005E738F" w:rsidRDefault="005E738F"/>
        </w:tc>
        <w:tc>
          <w:tcPr>
            <w:tcW w:w="1607" w:type="auto"/>
          </w:tcPr>
          <w:p w14:paraId="1446C8DE" w14:textId="77777777" w:rsidR="005E738F" w:rsidRDefault="00000000">
            <w:pPr>
              <w:pStyle w:val="TAC"/>
            </w:pPr>
            <w:r>
              <w:t>c34</w:t>
            </w:r>
          </w:p>
        </w:tc>
        <w:tc>
          <w:tcPr>
            <w:tcW w:w="1607" w:type="auto"/>
          </w:tcPr>
          <w:p w14:paraId="7A9496E8" w14:textId="77777777" w:rsidR="005E738F" w:rsidRDefault="00000000">
            <w:pPr>
              <w:pStyle w:val="TAC"/>
            </w:pPr>
            <w:r>
              <w:t>32</w:t>
            </w:r>
          </w:p>
        </w:tc>
        <w:tc>
          <w:tcPr>
            <w:tcW w:w="1607" w:type="auto"/>
          </w:tcPr>
          <w:p w14:paraId="316E2D35" w14:textId="77777777" w:rsidR="005E738F" w:rsidRDefault="00000000">
            <w:pPr>
              <w:pStyle w:val="TAC"/>
            </w:pPr>
            <w:r>
              <w:t>on</w:t>
            </w:r>
          </w:p>
        </w:tc>
        <w:tc>
          <w:tcPr>
            <w:tcW w:w="1607" w:type="auto"/>
          </w:tcPr>
          <w:p w14:paraId="6AC90585" w14:textId="77777777" w:rsidR="005E738F" w:rsidRDefault="00000000">
            <w:pPr>
              <w:pStyle w:val="TAC"/>
            </w:pPr>
            <w:r>
              <w:t>NWT c21 or NWT c16</w:t>
            </w:r>
          </w:p>
        </w:tc>
        <w:tc>
          <w:tcPr>
            <w:tcW w:w="1607" w:type="auto"/>
          </w:tcPr>
          <w:p w14:paraId="3CE5B328" w14:textId="77777777" w:rsidR="005E738F" w:rsidRDefault="00000000">
            <w:pPr>
              <w:pStyle w:val="TAC"/>
            </w:pPr>
            <w:r>
              <w:t>PASS</w:t>
            </w:r>
          </w:p>
        </w:tc>
      </w:tr>
      <w:tr w:rsidR="005E738F" w14:paraId="269CAC47" w14:textId="77777777">
        <w:trPr>
          <w:jc w:val="center"/>
        </w:trPr>
        <w:tc>
          <w:tcPr>
            <w:tcW w:w="1607" w:type="auto"/>
            <w:vMerge/>
          </w:tcPr>
          <w:p w14:paraId="2E7B9D15" w14:textId="77777777" w:rsidR="005E738F" w:rsidRDefault="005E738F"/>
        </w:tc>
        <w:tc>
          <w:tcPr>
            <w:tcW w:w="1607" w:type="auto"/>
          </w:tcPr>
          <w:p w14:paraId="57460386" w14:textId="77777777" w:rsidR="005E738F" w:rsidRDefault="00000000">
            <w:pPr>
              <w:pStyle w:val="TAC"/>
            </w:pPr>
            <w:r>
              <w:t>c35</w:t>
            </w:r>
          </w:p>
        </w:tc>
        <w:tc>
          <w:tcPr>
            <w:tcW w:w="1607" w:type="auto"/>
          </w:tcPr>
          <w:p w14:paraId="3401FDCD" w14:textId="77777777" w:rsidR="005E738F" w:rsidRDefault="00000000">
            <w:pPr>
              <w:pStyle w:val="TAC"/>
            </w:pPr>
            <w:r>
              <w:t>48</w:t>
            </w:r>
          </w:p>
        </w:tc>
        <w:tc>
          <w:tcPr>
            <w:tcW w:w="1607" w:type="auto"/>
          </w:tcPr>
          <w:p w14:paraId="4B727E4F" w14:textId="77777777" w:rsidR="005E738F" w:rsidRDefault="00000000">
            <w:pPr>
              <w:pStyle w:val="TAC"/>
            </w:pPr>
            <w:r>
              <w:t>on</w:t>
            </w:r>
          </w:p>
        </w:tc>
        <w:tc>
          <w:tcPr>
            <w:tcW w:w="1607" w:type="auto"/>
          </w:tcPr>
          <w:p w14:paraId="02647891" w14:textId="77777777" w:rsidR="005E738F" w:rsidRDefault="00000000">
            <w:pPr>
              <w:pStyle w:val="TAC"/>
            </w:pPr>
            <w:r>
              <w:t>NWT c22 or NWT c17</w:t>
            </w:r>
          </w:p>
        </w:tc>
        <w:tc>
          <w:tcPr>
            <w:tcW w:w="1607" w:type="auto"/>
          </w:tcPr>
          <w:p w14:paraId="6371FA50" w14:textId="77777777" w:rsidR="005E738F" w:rsidRDefault="00000000">
            <w:pPr>
              <w:pStyle w:val="TAC"/>
            </w:pPr>
            <w:r>
              <w:t>PASS</w:t>
            </w:r>
          </w:p>
        </w:tc>
      </w:tr>
      <w:tr w:rsidR="005E738F" w14:paraId="1B0D2651" w14:textId="77777777">
        <w:trPr>
          <w:jc w:val="center"/>
        </w:trPr>
        <w:tc>
          <w:tcPr>
            <w:tcW w:w="1607" w:type="auto"/>
            <w:vMerge/>
          </w:tcPr>
          <w:p w14:paraId="6389E8C5" w14:textId="77777777" w:rsidR="005E738F" w:rsidRDefault="005E738F"/>
        </w:tc>
        <w:tc>
          <w:tcPr>
            <w:tcW w:w="1607" w:type="auto"/>
          </w:tcPr>
          <w:p w14:paraId="3CB3CA9F" w14:textId="77777777" w:rsidR="005E738F" w:rsidRDefault="00000000">
            <w:pPr>
              <w:pStyle w:val="TAC"/>
            </w:pPr>
            <w:r>
              <w:t>c36</w:t>
            </w:r>
          </w:p>
        </w:tc>
        <w:tc>
          <w:tcPr>
            <w:tcW w:w="1607" w:type="auto"/>
          </w:tcPr>
          <w:p w14:paraId="587115AB" w14:textId="77777777" w:rsidR="005E738F" w:rsidRDefault="00000000">
            <w:pPr>
              <w:pStyle w:val="TAC"/>
            </w:pPr>
            <w:r>
              <w:t>64</w:t>
            </w:r>
          </w:p>
        </w:tc>
        <w:tc>
          <w:tcPr>
            <w:tcW w:w="1607" w:type="auto"/>
          </w:tcPr>
          <w:p w14:paraId="05592E25" w14:textId="77777777" w:rsidR="005E738F" w:rsidRDefault="00000000">
            <w:pPr>
              <w:pStyle w:val="TAC"/>
            </w:pPr>
            <w:r>
              <w:t>on</w:t>
            </w:r>
          </w:p>
        </w:tc>
        <w:tc>
          <w:tcPr>
            <w:tcW w:w="1607" w:type="auto"/>
          </w:tcPr>
          <w:p w14:paraId="494BFFEE" w14:textId="77777777" w:rsidR="005E738F" w:rsidRDefault="00000000">
            <w:pPr>
              <w:pStyle w:val="TAC"/>
            </w:pPr>
            <w:r>
              <w:t>NWT c23</w:t>
            </w:r>
          </w:p>
        </w:tc>
        <w:tc>
          <w:tcPr>
            <w:tcW w:w="1607" w:type="auto"/>
          </w:tcPr>
          <w:p w14:paraId="03A63A09" w14:textId="77777777" w:rsidR="005E738F" w:rsidRDefault="00000000">
            <w:pPr>
              <w:pStyle w:val="TAC"/>
            </w:pPr>
            <w:r>
              <w:t>PASS</w:t>
            </w:r>
          </w:p>
        </w:tc>
      </w:tr>
      <w:tr w:rsidR="005E738F" w14:paraId="357C2D83" w14:textId="77777777">
        <w:trPr>
          <w:jc w:val="center"/>
        </w:trPr>
        <w:tc>
          <w:tcPr>
            <w:tcW w:w="1607" w:type="auto"/>
            <w:vMerge w:val="restart"/>
          </w:tcPr>
          <w:p w14:paraId="6283A9FF" w14:textId="77777777" w:rsidR="005E738F" w:rsidRDefault="00000000">
            <w:pPr>
              <w:pStyle w:val="TAC"/>
            </w:pPr>
            <w:r>
              <w:t>d</w:t>
            </w:r>
          </w:p>
        </w:tc>
        <w:tc>
          <w:tcPr>
            <w:tcW w:w="1607" w:type="auto"/>
          </w:tcPr>
          <w:p w14:paraId="701D7ACB" w14:textId="77777777" w:rsidR="005E738F" w:rsidRDefault="00000000">
            <w:pPr>
              <w:pStyle w:val="TAC"/>
            </w:pPr>
            <w:r>
              <w:t>c24</w:t>
            </w:r>
          </w:p>
        </w:tc>
        <w:tc>
          <w:tcPr>
            <w:tcW w:w="1607" w:type="auto"/>
          </w:tcPr>
          <w:p w14:paraId="35FCB1D0" w14:textId="77777777" w:rsidR="005E738F" w:rsidRDefault="00000000">
            <w:pPr>
              <w:pStyle w:val="TAC"/>
            </w:pPr>
            <w:r>
              <w:t>13.2</w:t>
            </w:r>
          </w:p>
        </w:tc>
        <w:tc>
          <w:tcPr>
            <w:tcW w:w="1607" w:type="auto"/>
          </w:tcPr>
          <w:p w14:paraId="3A3E39FA" w14:textId="77777777" w:rsidR="005E738F" w:rsidRDefault="00000000">
            <w:pPr>
              <w:pStyle w:val="TAC"/>
            </w:pPr>
            <w:r>
              <w:t>off</w:t>
            </w:r>
          </w:p>
        </w:tc>
        <w:tc>
          <w:tcPr>
            <w:tcW w:w="1607" w:type="auto"/>
          </w:tcPr>
          <w:p w14:paraId="0042F541" w14:textId="77777777" w:rsidR="005E738F" w:rsidRDefault="00000000">
            <w:pPr>
              <w:pStyle w:val="TAC"/>
            </w:pPr>
            <w:r>
              <w:t>NWT c09</w:t>
            </w:r>
          </w:p>
        </w:tc>
        <w:tc>
          <w:tcPr>
            <w:tcW w:w="1607" w:type="auto"/>
            <w:shd w:val="clear" w:color="auto" w:fill="ADD8E6"/>
          </w:tcPr>
          <w:p w14:paraId="23C77264" w14:textId="77777777" w:rsidR="005E738F" w:rsidRDefault="00000000">
            <w:pPr>
              <w:pStyle w:val="TAC"/>
            </w:pPr>
            <w:r>
              <w:t>EXCEED</w:t>
            </w:r>
          </w:p>
        </w:tc>
      </w:tr>
      <w:tr w:rsidR="005E738F" w14:paraId="5AC2819B" w14:textId="77777777">
        <w:trPr>
          <w:jc w:val="center"/>
        </w:trPr>
        <w:tc>
          <w:tcPr>
            <w:tcW w:w="1607" w:type="auto"/>
            <w:vMerge/>
          </w:tcPr>
          <w:p w14:paraId="77EAD1E1" w14:textId="77777777" w:rsidR="005E738F" w:rsidRDefault="005E738F"/>
        </w:tc>
        <w:tc>
          <w:tcPr>
            <w:tcW w:w="1607" w:type="auto"/>
          </w:tcPr>
          <w:p w14:paraId="06829609" w14:textId="77777777" w:rsidR="005E738F" w:rsidRDefault="00000000">
            <w:pPr>
              <w:pStyle w:val="TAC"/>
            </w:pPr>
            <w:r>
              <w:t>c25</w:t>
            </w:r>
          </w:p>
        </w:tc>
        <w:tc>
          <w:tcPr>
            <w:tcW w:w="1607" w:type="auto"/>
          </w:tcPr>
          <w:p w14:paraId="5AC27CF5" w14:textId="77777777" w:rsidR="005E738F" w:rsidRDefault="00000000">
            <w:pPr>
              <w:pStyle w:val="TAC"/>
            </w:pPr>
            <w:r>
              <w:t>16.4</w:t>
            </w:r>
          </w:p>
        </w:tc>
        <w:tc>
          <w:tcPr>
            <w:tcW w:w="1607" w:type="auto"/>
          </w:tcPr>
          <w:p w14:paraId="7240AADA" w14:textId="77777777" w:rsidR="005E738F" w:rsidRDefault="00000000">
            <w:pPr>
              <w:pStyle w:val="TAC"/>
            </w:pPr>
            <w:r>
              <w:t>off</w:t>
            </w:r>
          </w:p>
        </w:tc>
        <w:tc>
          <w:tcPr>
            <w:tcW w:w="1607" w:type="auto"/>
          </w:tcPr>
          <w:p w14:paraId="35E763F5" w14:textId="77777777" w:rsidR="005E738F" w:rsidRDefault="00000000">
            <w:pPr>
              <w:pStyle w:val="TAC"/>
            </w:pPr>
            <w:r>
              <w:t>NWT c10</w:t>
            </w:r>
          </w:p>
        </w:tc>
        <w:tc>
          <w:tcPr>
            <w:tcW w:w="1607" w:type="auto"/>
            <w:shd w:val="clear" w:color="auto" w:fill="ADD8E6"/>
          </w:tcPr>
          <w:p w14:paraId="08F2841A" w14:textId="77777777" w:rsidR="005E738F" w:rsidRDefault="00000000">
            <w:pPr>
              <w:pStyle w:val="TAC"/>
            </w:pPr>
            <w:r>
              <w:t>EXCEED</w:t>
            </w:r>
          </w:p>
        </w:tc>
      </w:tr>
      <w:tr w:rsidR="005E738F" w14:paraId="61B19051" w14:textId="77777777">
        <w:trPr>
          <w:jc w:val="center"/>
        </w:trPr>
        <w:tc>
          <w:tcPr>
            <w:tcW w:w="1607" w:type="auto"/>
            <w:vMerge/>
          </w:tcPr>
          <w:p w14:paraId="72F2FEEE" w14:textId="77777777" w:rsidR="005E738F" w:rsidRDefault="005E738F"/>
        </w:tc>
        <w:tc>
          <w:tcPr>
            <w:tcW w:w="1607" w:type="auto"/>
          </w:tcPr>
          <w:p w14:paraId="6F2AF8AE" w14:textId="77777777" w:rsidR="005E738F" w:rsidRDefault="00000000">
            <w:pPr>
              <w:pStyle w:val="TAC"/>
            </w:pPr>
            <w:r>
              <w:t>c26</w:t>
            </w:r>
          </w:p>
        </w:tc>
        <w:tc>
          <w:tcPr>
            <w:tcW w:w="1607" w:type="auto"/>
          </w:tcPr>
          <w:p w14:paraId="5E930DBD" w14:textId="77777777" w:rsidR="005E738F" w:rsidRDefault="00000000">
            <w:pPr>
              <w:pStyle w:val="TAC"/>
            </w:pPr>
            <w:r>
              <w:t>24.4</w:t>
            </w:r>
          </w:p>
        </w:tc>
        <w:tc>
          <w:tcPr>
            <w:tcW w:w="1607" w:type="auto"/>
          </w:tcPr>
          <w:p w14:paraId="4A830678" w14:textId="77777777" w:rsidR="005E738F" w:rsidRDefault="00000000">
            <w:pPr>
              <w:pStyle w:val="TAC"/>
            </w:pPr>
            <w:r>
              <w:t>off</w:t>
            </w:r>
          </w:p>
        </w:tc>
        <w:tc>
          <w:tcPr>
            <w:tcW w:w="1607" w:type="auto"/>
          </w:tcPr>
          <w:p w14:paraId="1F9BF845" w14:textId="77777777" w:rsidR="005E738F" w:rsidRDefault="00000000">
            <w:pPr>
              <w:pStyle w:val="TAC"/>
            </w:pPr>
            <w:r>
              <w:t>NWT c11</w:t>
            </w:r>
          </w:p>
        </w:tc>
        <w:tc>
          <w:tcPr>
            <w:tcW w:w="1607" w:type="auto"/>
            <w:shd w:val="clear" w:color="auto" w:fill="ADD8E6"/>
          </w:tcPr>
          <w:p w14:paraId="3D903E44" w14:textId="77777777" w:rsidR="005E738F" w:rsidRDefault="00000000">
            <w:pPr>
              <w:pStyle w:val="TAC"/>
            </w:pPr>
            <w:r>
              <w:t>EXCEED</w:t>
            </w:r>
          </w:p>
        </w:tc>
      </w:tr>
      <w:tr w:rsidR="005E738F" w14:paraId="5DAE95C6" w14:textId="77777777">
        <w:trPr>
          <w:jc w:val="center"/>
        </w:trPr>
        <w:tc>
          <w:tcPr>
            <w:tcW w:w="1607" w:type="auto"/>
            <w:vMerge/>
          </w:tcPr>
          <w:p w14:paraId="73FA568E" w14:textId="77777777" w:rsidR="005E738F" w:rsidRDefault="005E738F"/>
        </w:tc>
        <w:tc>
          <w:tcPr>
            <w:tcW w:w="1607" w:type="auto"/>
          </w:tcPr>
          <w:p w14:paraId="65D76B56" w14:textId="77777777" w:rsidR="005E738F" w:rsidRDefault="00000000">
            <w:pPr>
              <w:pStyle w:val="TAC"/>
            </w:pPr>
            <w:r>
              <w:t>c27</w:t>
            </w:r>
          </w:p>
        </w:tc>
        <w:tc>
          <w:tcPr>
            <w:tcW w:w="1607" w:type="auto"/>
          </w:tcPr>
          <w:p w14:paraId="143DB5DC" w14:textId="77777777" w:rsidR="005E738F" w:rsidRDefault="00000000">
            <w:pPr>
              <w:pStyle w:val="TAC"/>
            </w:pPr>
            <w:r>
              <w:t>32</w:t>
            </w:r>
          </w:p>
        </w:tc>
        <w:tc>
          <w:tcPr>
            <w:tcW w:w="1607" w:type="auto"/>
          </w:tcPr>
          <w:p w14:paraId="1E7676D1" w14:textId="77777777" w:rsidR="005E738F" w:rsidRDefault="00000000">
            <w:pPr>
              <w:pStyle w:val="TAC"/>
            </w:pPr>
            <w:r>
              <w:t>off</w:t>
            </w:r>
          </w:p>
        </w:tc>
        <w:tc>
          <w:tcPr>
            <w:tcW w:w="1607" w:type="auto"/>
          </w:tcPr>
          <w:p w14:paraId="41B8E4C0" w14:textId="77777777" w:rsidR="005E738F" w:rsidRDefault="00000000">
            <w:pPr>
              <w:pStyle w:val="TAC"/>
            </w:pPr>
            <w:r>
              <w:t>NWT c12</w:t>
            </w:r>
          </w:p>
        </w:tc>
        <w:tc>
          <w:tcPr>
            <w:tcW w:w="1607" w:type="auto"/>
          </w:tcPr>
          <w:p w14:paraId="6D2C75C2" w14:textId="77777777" w:rsidR="005E738F" w:rsidRDefault="00000000">
            <w:pPr>
              <w:pStyle w:val="TAC"/>
            </w:pPr>
            <w:r>
              <w:t>PASS</w:t>
            </w:r>
          </w:p>
        </w:tc>
      </w:tr>
      <w:tr w:rsidR="005E738F" w14:paraId="51ECF6E2" w14:textId="77777777">
        <w:trPr>
          <w:jc w:val="center"/>
        </w:trPr>
        <w:tc>
          <w:tcPr>
            <w:tcW w:w="1607" w:type="auto"/>
            <w:vMerge/>
          </w:tcPr>
          <w:p w14:paraId="0DB4C857" w14:textId="77777777" w:rsidR="005E738F" w:rsidRDefault="005E738F"/>
        </w:tc>
        <w:tc>
          <w:tcPr>
            <w:tcW w:w="1607" w:type="auto"/>
          </w:tcPr>
          <w:p w14:paraId="6B766B4C" w14:textId="77777777" w:rsidR="005E738F" w:rsidRDefault="00000000">
            <w:pPr>
              <w:pStyle w:val="TAC"/>
            </w:pPr>
            <w:r>
              <w:t>c28</w:t>
            </w:r>
          </w:p>
        </w:tc>
        <w:tc>
          <w:tcPr>
            <w:tcW w:w="1607" w:type="auto"/>
          </w:tcPr>
          <w:p w14:paraId="38FF3D91" w14:textId="77777777" w:rsidR="005E738F" w:rsidRDefault="00000000">
            <w:pPr>
              <w:pStyle w:val="TAC"/>
            </w:pPr>
            <w:r>
              <w:t>48</w:t>
            </w:r>
          </w:p>
        </w:tc>
        <w:tc>
          <w:tcPr>
            <w:tcW w:w="1607" w:type="auto"/>
          </w:tcPr>
          <w:p w14:paraId="32E9C05D" w14:textId="77777777" w:rsidR="005E738F" w:rsidRDefault="00000000">
            <w:pPr>
              <w:pStyle w:val="TAC"/>
            </w:pPr>
            <w:r>
              <w:t>off</w:t>
            </w:r>
          </w:p>
        </w:tc>
        <w:tc>
          <w:tcPr>
            <w:tcW w:w="1607" w:type="auto"/>
          </w:tcPr>
          <w:p w14:paraId="4C857DB6" w14:textId="77777777" w:rsidR="005E738F" w:rsidRDefault="00000000">
            <w:pPr>
              <w:pStyle w:val="TAC"/>
            </w:pPr>
            <w:r>
              <w:t>NWT c13</w:t>
            </w:r>
          </w:p>
        </w:tc>
        <w:tc>
          <w:tcPr>
            <w:tcW w:w="1607" w:type="auto"/>
            <w:shd w:val="clear" w:color="auto" w:fill="ADD8E6"/>
          </w:tcPr>
          <w:p w14:paraId="3834855C" w14:textId="77777777" w:rsidR="005E738F" w:rsidRDefault="00000000">
            <w:pPr>
              <w:pStyle w:val="TAC"/>
            </w:pPr>
            <w:r>
              <w:t>EXCEED</w:t>
            </w:r>
          </w:p>
        </w:tc>
      </w:tr>
      <w:tr w:rsidR="005E738F" w14:paraId="2DF25BFE" w14:textId="77777777">
        <w:trPr>
          <w:jc w:val="center"/>
        </w:trPr>
        <w:tc>
          <w:tcPr>
            <w:tcW w:w="1607" w:type="auto"/>
            <w:vMerge/>
          </w:tcPr>
          <w:p w14:paraId="0AC81B7D" w14:textId="77777777" w:rsidR="005E738F" w:rsidRDefault="005E738F"/>
        </w:tc>
        <w:tc>
          <w:tcPr>
            <w:tcW w:w="1607" w:type="auto"/>
          </w:tcPr>
          <w:p w14:paraId="39D346A7" w14:textId="77777777" w:rsidR="005E738F" w:rsidRDefault="00000000">
            <w:pPr>
              <w:pStyle w:val="TAC"/>
            </w:pPr>
            <w:r>
              <w:t>c29</w:t>
            </w:r>
          </w:p>
        </w:tc>
        <w:tc>
          <w:tcPr>
            <w:tcW w:w="1607" w:type="auto"/>
          </w:tcPr>
          <w:p w14:paraId="794A5001" w14:textId="77777777" w:rsidR="005E738F" w:rsidRDefault="00000000">
            <w:pPr>
              <w:pStyle w:val="TAC"/>
            </w:pPr>
            <w:r>
              <w:t>64</w:t>
            </w:r>
          </w:p>
        </w:tc>
        <w:tc>
          <w:tcPr>
            <w:tcW w:w="1607" w:type="auto"/>
          </w:tcPr>
          <w:p w14:paraId="32EC2050" w14:textId="77777777" w:rsidR="005E738F" w:rsidRDefault="00000000">
            <w:pPr>
              <w:pStyle w:val="TAC"/>
            </w:pPr>
            <w:r>
              <w:t>off</w:t>
            </w:r>
          </w:p>
        </w:tc>
        <w:tc>
          <w:tcPr>
            <w:tcW w:w="1607" w:type="auto"/>
          </w:tcPr>
          <w:p w14:paraId="27A070E9" w14:textId="77777777" w:rsidR="005E738F" w:rsidRDefault="00000000">
            <w:pPr>
              <w:pStyle w:val="TAC"/>
            </w:pPr>
            <w:r>
              <w:t>NWT c14</w:t>
            </w:r>
          </w:p>
        </w:tc>
        <w:tc>
          <w:tcPr>
            <w:tcW w:w="1607" w:type="auto"/>
          </w:tcPr>
          <w:p w14:paraId="511857EF" w14:textId="77777777" w:rsidR="005E738F" w:rsidRDefault="00000000">
            <w:pPr>
              <w:pStyle w:val="TAC"/>
            </w:pPr>
            <w:r>
              <w:t>PASS</w:t>
            </w:r>
          </w:p>
        </w:tc>
      </w:tr>
      <w:tr w:rsidR="005E738F" w14:paraId="582745D7" w14:textId="77777777">
        <w:trPr>
          <w:jc w:val="center"/>
        </w:trPr>
        <w:tc>
          <w:tcPr>
            <w:tcW w:w="1607" w:type="auto"/>
            <w:vMerge/>
          </w:tcPr>
          <w:p w14:paraId="45BFF5E4" w14:textId="77777777" w:rsidR="005E738F" w:rsidRDefault="005E738F"/>
        </w:tc>
        <w:tc>
          <w:tcPr>
            <w:tcW w:w="1607" w:type="auto"/>
          </w:tcPr>
          <w:p w14:paraId="704904C4" w14:textId="77777777" w:rsidR="005E738F" w:rsidRDefault="00000000">
            <w:pPr>
              <w:pStyle w:val="TAC"/>
            </w:pPr>
            <w:r>
              <w:t>c30</w:t>
            </w:r>
          </w:p>
        </w:tc>
        <w:tc>
          <w:tcPr>
            <w:tcW w:w="1607" w:type="auto"/>
          </w:tcPr>
          <w:p w14:paraId="3C48C458" w14:textId="77777777" w:rsidR="005E738F" w:rsidRDefault="00000000">
            <w:pPr>
              <w:pStyle w:val="TAC"/>
            </w:pPr>
            <w:r>
              <w:t>80</w:t>
            </w:r>
          </w:p>
        </w:tc>
        <w:tc>
          <w:tcPr>
            <w:tcW w:w="1607" w:type="auto"/>
          </w:tcPr>
          <w:p w14:paraId="4EA14899" w14:textId="77777777" w:rsidR="005E738F" w:rsidRDefault="00000000">
            <w:pPr>
              <w:pStyle w:val="TAC"/>
            </w:pPr>
            <w:r>
              <w:t>off</w:t>
            </w:r>
          </w:p>
        </w:tc>
        <w:tc>
          <w:tcPr>
            <w:tcW w:w="1607" w:type="auto"/>
          </w:tcPr>
          <w:p w14:paraId="1C6AED40" w14:textId="77777777" w:rsidR="005E738F" w:rsidRDefault="00000000">
            <w:pPr>
              <w:pStyle w:val="TAC"/>
            </w:pPr>
            <w:r>
              <w:t>NWT c14</w:t>
            </w:r>
          </w:p>
        </w:tc>
        <w:tc>
          <w:tcPr>
            <w:tcW w:w="1607" w:type="auto"/>
          </w:tcPr>
          <w:p w14:paraId="4D1C77A8" w14:textId="77777777" w:rsidR="005E738F" w:rsidRDefault="00000000">
            <w:pPr>
              <w:pStyle w:val="TAC"/>
            </w:pPr>
            <w:r>
              <w:t>PASS</w:t>
            </w:r>
          </w:p>
        </w:tc>
      </w:tr>
      <w:tr w:rsidR="005E738F" w14:paraId="707CE15C" w14:textId="77777777">
        <w:trPr>
          <w:jc w:val="center"/>
        </w:trPr>
        <w:tc>
          <w:tcPr>
            <w:tcW w:w="1607" w:type="auto"/>
            <w:vMerge/>
          </w:tcPr>
          <w:p w14:paraId="75AF32D4" w14:textId="77777777" w:rsidR="005E738F" w:rsidRDefault="005E738F"/>
        </w:tc>
        <w:tc>
          <w:tcPr>
            <w:tcW w:w="1607" w:type="auto"/>
          </w:tcPr>
          <w:p w14:paraId="5D3DD42B" w14:textId="77777777" w:rsidR="005E738F" w:rsidRDefault="00000000">
            <w:pPr>
              <w:pStyle w:val="TAC"/>
            </w:pPr>
            <w:r>
              <w:t>c31</w:t>
            </w:r>
          </w:p>
        </w:tc>
        <w:tc>
          <w:tcPr>
            <w:tcW w:w="1607" w:type="auto"/>
          </w:tcPr>
          <w:p w14:paraId="280157DB" w14:textId="77777777" w:rsidR="005E738F" w:rsidRDefault="00000000">
            <w:pPr>
              <w:pStyle w:val="TAC"/>
            </w:pPr>
            <w:r>
              <w:t>13.2</w:t>
            </w:r>
          </w:p>
        </w:tc>
        <w:tc>
          <w:tcPr>
            <w:tcW w:w="1607" w:type="auto"/>
          </w:tcPr>
          <w:p w14:paraId="5694250E" w14:textId="77777777" w:rsidR="005E738F" w:rsidRDefault="00000000">
            <w:pPr>
              <w:pStyle w:val="TAC"/>
            </w:pPr>
            <w:r>
              <w:t>on</w:t>
            </w:r>
          </w:p>
        </w:tc>
        <w:tc>
          <w:tcPr>
            <w:tcW w:w="1607" w:type="auto"/>
          </w:tcPr>
          <w:p w14:paraId="0C5E6248" w14:textId="77777777" w:rsidR="005E738F" w:rsidRDefault="00000000">
            <w:pPr>
              <w:pStyle w:val="TAC"/>
            </w:pPr>
            <w:r>
              <w:t>NWT c18 or NWT c15</w:t>
            </w:r>
          </w:p>
        </w:tc>
        <w:tc>
          <w:tcPr>
            <w:tcW w:w="1607" w:type="auto"/>
            <w:shd w:val="clear" w:color="auto" w:fill="ADD8E6"/>
          </w:tcPr>
          <w:p w14:paraId="1BED0F9E" w14:textId="77777777" w:rsidR="005E738F" w:rsidRDefault="00000000">
            <w:pPr>
              <w:pStyle w:val="TAC"/>
            </w:pPr>
            <w:r>
              <w:t>EXCEED</w:t>
            </w:r>
          </w:p>
        </w:tc>
      </w:tr>
      <w:tr w:rsidR="005E738F" w14:paraId="379F3527" w14:textId="77777777">
        <w:trPr>
          <w:jc w:val="center"/>
        </w:trPr>
        <w:tc>
          <w:tcPr>
            <w:tcW w:w="1607" w:type="auto"/>
            <w:vMerge/>
          </w:tcPr>
          <w:p w14:paraId="01DE72C6" w14:textId="77777777" w:rsidR="005E738F" w:rsidRDefault="005E738F"/>
        </w:tc>
        <w:tc>
          <w:tcPr>
            <w:tcW w:w="1607" w:type="auto"/>
          </w:tcPr>
          <w:p w14:paraId="4DE5BC38" w14:textId="77777777" w:rsidR="005E738F" w:rsidRDefault="00000000">
            <w:pPr>
              <w:pStyle w:val="TAC"/>
            </w:pPr>
            <w:r>
              <w:t>c32</w:t>
            </w:r>
          </w:p>
        </w:tc>
        <w:tc>
          <w:tcPr>
            <w:tcW w:w="1607" w:type="auto"/>
          </w:tcPr>
          <w:p w14:paraId="01728339" w14:textId="77777777" w:rsidR="005E738F" w:rsidRDefault="00000000">
            <w:pPr>
              <w:pStyle w:val="TAC"/>
            </w:pPr>
            <w:r>
              <w:t>16.4</w:t>
            </w:r>
          </w:p>
        </w:tc>
        <w:tc>
          <w:tcPr>
            <w:tcW w:w="1607" w:type="auto"/>
          </w:tcPr>
          <w:p w14:paraId="2120C1C7" w14:textId="77777777" w:rsidR="005E738F" w:rsidRDefault="00000000">
            <w:pPr>
              <w:pStyle w:val="TAC"/>
            </w:pPr>
            <w:r>
              <w:t>on</w:t>
            </w:r>
          </w:p>
        </w:tc>
        <w:tc>
          <w:tcPr>
            <w:tcW w:w="1607" w:type="auto"/>
          </w:tcPr>
          <w:p w14:paraId="00B6BF3F" w14:textId="77777777" w:rsidR="005E738F" w:rsidRDefault="00000000">
            <w:pPr>
              <w:pStyle w:val="TAC"/>
            </w:pPr>
            <w:r>
              <w:t>NWT c19 or NWT c15</w:t>
            </w:r>
          </w:p>
        </w:tc>
        <w:tc>
          <w:tcPr>
            <w:tcW w:w="1607" w:type="auto"/>
            <w:shd w:val="clear" w:color="auto" w:fill="ADD8E6"/>
          </w:tcPr>
          <w:p w14:paraId="7DD38B98" w14:textId="77777777" w:rsidR="005E738F" w:rsidRDefault="00000000">
            <w:pPr>
              <w:pStyle w:val="TAC"/>
            </w:pPr>
            <w:r>
              <w:t>EXCEED</w:t>
            </w:r>
          </w:p>
        </w:tc>
      </w:tr>
      <w:tr w:rsidR="005E738F" w14:paraId="1A9E4C24" w14:textId="77777777">
        <w:trPr>
          <w:jc w:val="center"/>
        </w:trPr>
        <w:tc>
          <w:tcPr>
            <w:tcW w:w="1607" w:type="auto"/>
            <w:vMerge/>
          </w:tcPr>
          <w:p w14:paraId="71C6E837" w14:textId="77777777" w:rsidR="005E738F" w:rsidRDefault="005E738F"/>
        </w:tc>
        <w:tc>
          <w:tcPr>
            <w:tcW w:w="1607" w:type="auto"/>
          </w:tcPr>
          <w:p w14:paraId="76C77805" w14:textId="77777777" w:rsidR="005E738F" w:rsidRDefault="00000000">
            <w:pPr>
              <w:pStyle w:val="TAC"/>
            </w:pPr>
            <w:r>
              <w:t>c33</w:t>
            </w:r>
          </w:p>
        </w:tc>
        <w:tc>
          <w:tcPr>
            <w:tcW w:w="1607" w:type="auto"/>
          </w:tcPr>
          <w:p w14:paraId="5D544356" w14:textId="77777777" w:rsidR="005E738F" w:rsidRDefault="00000000">
            <w:pPr>
              <w:pStyle w:val="TAC"/>
            </w:pPr>
            <w:r>
              <w:t>24.4</w:t>
            </w:r>
          </w:p>
        </w:tc>
        <w:tc>
          <w:tcPr>
            <w:tcW w:w="1607" w:type="auto"/>
          </w:tcPr>
          <w:p w14:paraId="04A82D43" w14:textId="77777777" w:rsidR="005E738F" w:rsidRDefault="00000000">
            <w:pPr>
              <w:pStyle w:val="TAC"/>
            </w:pPr>
            <w:r>
              <w:t>on</w:t>
            </w:r>
          </w:p>
        </w:tc>
        <w:tc>
          <w:tcPr>
            <w:tcW w:w="1607" w:type="auto"/>
          </w:tcPr>
          <w:p w14:paraId="42DD0FD9" w14:textId="77777777" w:rsidR="005E738F" w:rsidRDefault="00000000">
            <w:pPr>
              <w:pStyle w:val="TAC"/>
            </w:pPr>
            <w:r>
              <w:t>NWT c20</w:t>
            </w:r>
          </w:p>
        </w:tc>
        <w:tc>
          <w:tcPr>
            <w:tcW w:w="1607" w:type="auto"/>
            <w:shd w:val="clear" w:color="auto" w:fill="ADD8E6"/>
          </w:tcPr>
          <w:p w14:paraId="35B5CDA0" w14:textId="77777777" w:rsidR="005E738F" w:rsidRDefault="00000000">
            <w:pPr>
              <w:pStyle w:val="TAC"/>
            </w:pPr>
            <w:r>
              <w:t>EXCEED</w:t>
            </w:r>
          </w:p>
        </w:tc>
      </w:tr>
      <w:tr w:rsidR="005E738F" w14:paraId="33804884" w14:textId="77777777">
        <w:trPr>
          <w:jc w:val="center"/>
        </w:trPr>
        <w:tc>
          <w:tcPr>
            <w:tcW w:w="1607" w:type="auto"/>
            <w:vMerge/>
          </w:tcPr>
          <w:p w14:paraId="45DBD2D3" w14:textId="77777777" w:rsidR="005E738F" w:rsidRDefault="005E738F"/>
        </w:tc>
        <w:tc>
          <w:tcPr>
            <w:tcW w:w="1607" w:type="auto"/>
          </w:tcPr>
          <w:p w14:paraId="1D33C903" w14:textId="77777777" w:rsidR="005E738F" w:rsidRDefault="00000000">
            <w:pPr>
              <w:pStyle w:val="TAC"/>
            </w:pPr>
            <w:r>
              <w:t>c34</w:t>
            </w:r>
          </w:p>
        </w:tc>
        <w:tc>
          <w:tcPr>
            <w:tcW w:w="1607" w:type="auto"/>
          </w:tcPr>
          <w:p w14:paraId="66B34231" w14:textId="77777777" w:rsidR="005E738F" w:rsidRDefault="00000000">
            <w:pPr>
              <w:pStyle w:val="TAC"/>
            </w:pPr>
            <w:r>
              <w:t>32</w:t>
            </w:r>
          </w:p>
        </w:tc>
        <w:tc>
          <w:tcPr>
            <w:tcW w:w="1607" w:type="auto"/>
          </w:tcPr>
          <w:p w14:paraId="05FF444C" w14:textId="77777777" w:rsidR="005E738F" w:rsidRDefault="00000000">
            <w:pPr>
              <w:pStyle w:val="TAC"/>
            </w:pPr>
            <w:r>
              <w:t>on</w:t>
            </w:r>
          </w:p>
        </w:tc>
        <w:tc>
          <w:tcPr>
            <w:tcW w:w="1607" w:type="auto"/>
          </w:tcPr>
          <w:p w14:paraId="2CEBB9B4" w14:textId="77777777" w:rsidR="005E738F" w:rsidRDefault="00000000">
            <w:pPr>
              <w:pStyle w:val="TAC"/>
            </w:pPr>
            <w:r>
              <w:t>NWT c21 or NWT c16</w:t>
            </w:r>
          </w:p>
        </w:tc>
        <w:tc>
          <w:tcPr>
            <w:tcW w:w="1607" w:type="auto"/>
          </w:tcPr>
          <w:p w14:paraId="6A3FFAAA" w14:textId="77777777" w:rsidR="005E738F" w:rsidRDefault="00000000">
            <w:pPr>
              <w:pStyle w:val="TAC"/>
            </w:pPr>
            <w:r>
              <w:t>PASS</w:t>
            </w:r>
          </w:p>
        </w:tc>
      </w:tr>
      <w:tr w:rsidR="005E738F" w14:paraId="0F164020" w14:textId="77777777">
        <w:trPr>
          <w:jc w:val="center"/>
        </w:trPr>
        <w:tc>
          <w:tcPr>
            <w:tcW w:w="1607" w:type="auto"/>
            <w:vMerge/>
          </w:tcPr>
          <w:p w14:paraId="5B6AB3FD" w14:textId="77777777" w:rsidR="005E738F" w:rsidRDefault="005E738F"/>
        </w:tc>
        <w:tc>
          <w:tcPr>
            <w:tcW w:w="1607" w:type="auto"/>
          </w:tcPr>
          <w:p w14:paraId="2787C80E" w14:textId="77777777" w:rsidR="005E738F" w:rsidRDefault="00000000">
            <w:pPr>
              <w:pStyle w:val="TAC"/>
            </w:pPr>
            <w:r>
              <w:t>c35</w:t>
            </w:r>
          </w:p>
        </w:tc>
        <w:tc>
          <w:tcPr>
            <w:tcW w:w="1607" w:type="auto"/>
          </w:tcPr>
          <w:p w14:paraId="1F127E14" w14:textId="77777777" w:rsidR="005E738F" w:rsidRDefault="00000000">
            <w:pPr>
              <w:pStyle w:val="TAC"/>
            </w:pPr>
            <w:r>
              <w:t>48</w:t>
            </w:r>
          </w:p>
        </w:tc>
        <w:tc>
          <w:tcPr>
            <w:tcW w:w="1607" w:type="auto"/>
          </w:tcPr>
          <w:p w14:paraId="237B9990" w14:textId="77777777" w:rsidR="005E738F" w:rsidRDefault="00000000">
            <w:pPr>
              <w:pStyle w:val="TAC"/>
            </w:pPr>
            <w:r>
              <w:t>on</w:t>
            </w:r>
          </w:p>
        </w:tc>
        <w:tc>
          <w:tcPr>
            <w:tcW w:w="1607" w:type="auto"/>
          </w:tcPr>
          <w:p w14:paraId="57BEEA0D" w14:textId="77777777" w:rsidR="005E738F" w:rsidRDefault="00000000">
            <w:pPr>
              <w:pStyle w:val="TAC"/>
            </w:pPr>
            <w:r>
              <w:t>NWT c22 or NWT c17</w:t>
            </w:r>
          </w:p>
        </w:tc>
        <w:tc>
          <w:tcPr>
            <w:tcW w:w="1607" w:type="auto"/>
          </w:tcPr>
          <w:p w14:paraId="5225CC2A" w14:textId="77777777" w:rsidR="005E738F" w:rsidRDefault="00000000">
            <w:pPr>
              <w:pStyle w:val="TAC"/>
            </w:pPr>
            <w:r>
              <w:t>PASS</w:t>
            </w:r>
          </w:p>
        </w:tc>
      </w:tr>
      <w:tr w:rsidR="005E738F" w14:paraId="328E7375" w14:textId="77777777">
        <w:trPr>
          <w:jc w:val="center"/>
        </w:trPr>
        <w:tc>
          <w:tcPr>
            <w:tcW w:w="1607" w:type="auto"/>
            <w:vMerge/>
          </w:tcPr>
          <w:p w14:paraId="63A6CF6F" w14:textId="77777777" w:rsidR="005E738F" w:rsidRDefault="005E738F"/>
        </w:tc>
        <w:tc>
          <w:tcPr>
            <w:tcW w:w="1607" w:type="auto"/>
          </w:tcPr>
          <w:p w14:paraId="1170BDED" w14:textId="77777777" w:rsidR="005E738F" w:rsidRDefault="00000000">
            <w:pPr>
              <w:pStyle w:val="TAC"/>
            </w:pPr>
            <w:r>
              <w:t>c36</w:t>
            </w:r>
          </w:p>
        </w:tc>
        <w:tc>
          <w:tcPr>
            <w:tcW w:w="1607" w:type="auto"/>
          </w:tcPr>
          <w:p w14:paraId="2D32F674" w14:textId="77777777" w:rsidR="005E738F" w:rsidRDefault="00000000">
            <w:pPr>
              <w:pStyle w:val="TAC"/>
            </w:pPr>
            <w:r>
              <w:t>64</w:t>
            </w:r>
          </w:p>
        </w:tc>
        <w:tc>
          <w:tcPr>
            <w:tcW w:w="1607" w:type="auto"/>
          </w:tcPr>
          <w:p w14:paraId="17259350" w14:textId="77777777" w:rsidR="005E738F" w:rsidRDefault="00000000">
            <w:pPr>
              <w:pStyle w:val="TAC"/>
            </w:pPr>
            <w:r>
              <w:t>on</w:t>
            </w:r>
          </w:p>
        </w:tc>
        <w:tc>
          <w:tcPr>
            <w:tcW w:w="1607" w:type="auto"/>
          </w:tcPr>
          <w:p w14:paraId="17912F5E" w14:textId="77777777" w:rsidR="005E738F" w:rsidRDefault="00000000">
            <w:pPr>
              <w:pStyle w:val="TAC"/>
            </w:pPr>
            <w:r>
              <w:t>NWT c23</w:t>
            </w:r>
          </w:p>
        </w:tc>
        <w:tc>
          <w:tcPr>
            <w:tcW w:w="1607" w:type="auto"/>
          </w:tcPr>
          <w:p w14:paraId="37D2F1AE" w14:textId="77777777" w:rsidR="005E738F" w:rsidRDefault="00000000">
            <w:pPr>
              <w:pStyle w:val="TAC"/>
            </w:pPr>
            <w:r>
              <w:t>PASS</w:t>
            </w:r>
          </w:p>
        </w:tc>
      </w:tr>
    </w:tbl>
    <w:p w14:paraId="1DF021C7" w14:textId="77777777" w:rsidR="005E738F" w:rsidRDefault="005E738F"/>
    <w:p w14:paraId="204C93B4" w14:textId="77777777" w:rsidR="005E738F" w:rsidRDefault="00000000">
      <w:r>
        <w:t>The relation between the results for the two different languages and listening laboratories is illustrated by the following scatter plot. In this plot, only the test and not the anchor conditions are depicted.</w:t>
      </w:r>
    </w:p>
    <w:p w14:paraId="34CB3403" w14:textId="77777777" w:rsidR="005E738F" w:rsidRDefault="00000000">
      <w:pPr>
        <w:pStyle w:val="TH"/>
      </w:pPr>
      <w:r>
        <w:rPr>
          <w:noProof/>
        </w:rPr>
        <w:drawing>
          <wp:inline distT="0" distB="0" distL="0" distR="0" wp14:anchorId="206F1F31" wp14:editId="620C5BC3">
            <wp:extent cx="3240000" cy="324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9 Condition (no anchors).png"/>
                    <pic:cNvPicPr/>
                  </pic:nvPicPr>
                  <pic:blipFill>
                    <a:blip r:embed="rId17"/>
                    <a:stretch>
                      <a:fillRect/>
                    </a:stretch>
                  </pic:blipFill>
                  <pic:spPr>
                    <a:xfrm>
                      <a:off x="0" y="0"/>
                      <a:ext cx="3240000" cy="3240000"/>
                    </a:xfrm>
                    <a:prstGeom prst="rect">
                      <a:avLst/>
                    </a:prstGeom>
                  </pic:spPr>
                </pic:pic>
              </a:graphicData>
            </a:graphic>
          </wp:inline>
        </w:drawing>
      </w:r>
    </w:p>
    <w:p w14:paraId="729725D6" w14:textId="5C20BBFF" w:rsidR="005E738F" w:rsidRDefault="00000000">
      <w:pPr>
        <w:pStyle w:val="TF"/>
      </w:pPr>
      <w:r>
        <w:t xml:space="preserve">Figure </w:t>
      </w:r>
      <w:r>
        <w:fldChar w:fldCharType="begin"/>
      </w:r>
      <w:r>
        <w:instrText>SEQ Figure \* ARABIC</w:instrText>
      </w:r>
      <w:r w:rsidR="001216E8">
        <w:fldChar w:fldCharType="separate"/>
      </w:r>
      <w:r w:rsidR="001216E8">
        <w:rPr>
          <w:noProof/>
        </w:rPr>
        <w:t>9</w:t>
      </w:r>
      <w:r>
        <w:fldChar w:fldCharType="end"/>
      </w:r>
      <w:r>
        <w:t>: Scatter plot of averaged test condition ratings for the two listening laboratories/languages of experiment P800-9</w:t>
      </w:r>
    </w:p>
    <w:p w14:paraId="2B937F46" w14:textId="77777777" w:rsidR="005E738F" w:rsidRDefault="00000000">
      <w:r>
        <w:br w:type="page"/>
      </w:r>
    </w:p>
    <w:p w14:paraId="54867612" w14:textId="77777777" w:rsidR="00066742" w:rsidRDefault="009E04BC" w:rsidP="00066742">
      <w:pPr>
        <w:pStyle w:val="Heading2"/>
      </w:pPr>
      <w:r>
        <w:lastRenderedPageBreak/>
        <w:t>Result overview</w:t>
      </w:r>
    </w:p>
    <w:p w14:paraId="456C81FB" w14:textId="77777777" w:rsidR="008F7415" w:rsidRDefault="008F7415" w:rsidP="00FF4276">
      <w:r>
        <w:t>Across all P.800 experiments, there are 226 requirement ToR tests. The CuT failed four of them, it passed 166 times and exceeded the requirement 56 times. The four failed tests are all in P800-6.</w:t>
      </w:r>
    </w:p>
    <w:p w14:paraId="6EC3542C" w14:textId="153E1BF9" w:rsidR="008F7415" w:rsidRDefault="008F7415" w:rsidP="008F7415">
      <w:pPr>
        <w:pStyle w:val="TH"/>
      </w:pPr>
      <w:r>
        <w:t xml:space="preserve">Table </w:t>
      </w:r>
      <w:r>
        <w:fldChar w:fldCharType="begin"/>
      </w:r>
      <w:r>
        <w:instrText>SEQ Table \* ARABIC</w:instrText>
      </w:r>
      <w:r w:rsidR="001216E8">
        <w:fldChar w:fldCharType="separate"/>
      </w:r>
      <w:r w:rsidR="001216E8">
        <w:rPr>
          <w:noProof/>
        </w:rPr>
        <w:t>22</w:t>
      </w:r>
      <w:r>
        <w:fldChar w:fldCharType="end"/>
      </w:r>
      <w:r>
        <w:t>: Overview of all failed</w:t>
      </w:r>
      <w:r w:rsidR="00410C4D">
        <w:t xml:space="preserve"> tests in</w:t>
      </w:r>
      <w:r>
        <w:t xml:space="preserve"> P.800 experiments</w:t>
      </w:r>
    </w:p>
    <w:tbl>
      <w:tblPr>
        <w:tblStyle w:val="TableGrid"/>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8F7415" w14:paraId="7BDB848E" w14:textId="77777777" w:rsidTr="003A540F">
        <w:trPr>
          <w:jc w:val="center"/>
        </w:trPr>
        <w:tc>
          <w:tcPr>
            <w:tcW w:w="0" w:type="auto"/>
          </w:tcPr>
          <w:p w14:paraId="5680FB98" w14:textId="77777777" w:rsidR="008F7415" w:rsidRDefault="008F7415" w:rsidP="0013788B">
            <w:pPr>
              <w:pStyle w:val="TAH"/>
            </w:pPr>
            <w:r>
              <w:t>Exp.</w:t>
            </w:r>
          </w:p>
        </w:tc>
        <w:tc>
          <w:tcPr>
            <w:tcW w:w="0" w:type="auto"/>
          </w:tcPr>
          <w:p w14:paraId="2D40C75E" w14:textId="77777777" w:rsidR="008F7415" w:rsidRDefault="008F7415" w:rsidP="0013788B">
            <w:pPr>
              <w:pStyle w:val="TAH"/>
            </w:pPr>
            <w:r>
              <w:t>Lab</w:t>
            </w:r>
          </w:p>
        </w:tc>
        <w:tc>
          <w:tcPr>
            <w:tcW w:w="0" w:type="auto"/>
          </w:tcPr>
          <w:p w14:paraId="292D3020" w14:textId="77777777" w:rsidR="008F7415" w:rsidRDefault="008F7415" w:rsidP="0013788B">
            <w:pPr>
              <w:pStyle w:val="TAH"/>
            </w:pPr>
            <w:r>
              <w:t>Cond.</w:t>
            </w:r>
          </w:p>
        </w:tc>
        <w:tc>
          <w:tcPr>
            <w:tcW w:w="0" w:type="auto"/>
          </w:tcPr>
          <w:p w14:paraId="459C0056" w14:textId="77777777" w:rsidR="008F7415" w:rsidRDefault="008F7415" w:rsidP="0013788B">
            <w:pPr>
              <w:pStyle w:val="TAH"/>
            </w:pPr>
            <w:r>
              <w:t>Bitrate</w:t>
            </w:r>
          </w:p>
        </w:tc>
        <w:tc>
          <w:tcPr>
            <w:tcW w:w="0" w:type="auto"/>
          </w:tcPr>
          <w:p w14:paraId="0CC5AC60" w14:textId="77777777" w:rsidR="008F7415" w:rsidRDefault="008F7415" w:rsidP="0013788B">
            <w:pPr>
              <w:pStyle w:val="TAH"/>
            </w:pPr>
            <w:r>
              <w:t>DTX</w:t>
            </w:r>
          </w:p>
        </w:tc>
        <w:tc>
          <w:tcPr>
            <w:tcW w:w="0" w:type="auto"/>
          </w:tcPr>
          <w:p w14:paraId="16729D25" w14:textId="77777777" w:rsidR="008F7415" w:rsidRDefault="008F7415" w:rsidP="0013788B">
            <w:pPr>
              <w:pStyle w:val="TAH"/>
            </w:pPr>
            <w:r>
              <w:t>FER</w:t>
            </w:r>
          </w:p>
        </w:tc>
        <w:tc>
          <w:tcPr>
            <w:tcW w:w="0" w:type="auto"/>
          </w:tcPr>
          <w:p w14:paraId="460345BF" w14:textId="77777777" w:rsidR="008F7415" w:rsidRDefault="008F7415" w:rsidP="0013788B">
            <w:pPr>
              <w:pStyle w:val="TAH"/>
            </w:pPr>
            <w:r>
              <w:t>ToR</w:t>
            </w:r>
          </w:p>
        </w:tc>
        <w:tc>
          <w:tcPr>
            <w:tcW w:w="0" w:type="auto"/>
          </w:tcPr>
          <w:p w14:paraId="069777CC" w14:textId="77777777" w:rsidR="008F7415" w:rsidRDefault="008F7415" w:rsidP="0013788B">
            <w:pPr>
              <w:pStyle w:val="TAH"/>
            </w:pPr>
            <w:r>
              <w:t>Status</w:t>
            </w:r>
          </w:p>
        </w:tc>
      </w:tr>
      <w:tr w:rsidR="008F7415" w14:paraId="17CBE748" w14:textId="77777777" w:rsidTr="003A540F">
        <w:trPr>
          <w:jc w:val="center"/>
        </w:trPr>
        <w:tc>
          <w:tcPr>
            <w:tcW w:w="0" w:type="auto"/>
            <w:vMerge w:val="restart"/>
          </w:tcPr>
          <w:p w14:paraId="2F792550" w14:textId="77777777" w:rsidR="008F7415" w:rsidRDefault="008F7415" w:rsidP="008F7415">
            <w:pPr>
              <w:pStyle w:val="TAC"/>
            </w:pPr>
            <w:r>
              <w:t>P800-6</w:t>
            </w:r>
          </w:p>
        </w:tc>
        <w:tc>
          <w:tcPr>
            <w:tcW w:w="0" w:type="auto"/>
            <w:vMerge w:val="restart"/>
          </w:tcPr>
          <w:p w14:paraId="55992CED" w14:textId="77777777" w:rsidR="008F7415" w:rsidRDefault="008F7415" w:rsidP="008F7415">
            <w:pPr>
              <w:pStyle w:val="TAC"/>
            </w:pPr>
            <w:r>
              <w:t>a</w:t>
            </w:r>
          </w:p>
        </w:tc>
        <w:tc>
          <w:tcPr>
            <w:tcW w:w="0" w:type="auto"/>
          </w:tcPr>
          <w:p w14:paraId="705D6925" w14:textId="77777777" w:rsidR="008F7415" w:rsidRDefault="008F7415" w:rsidP="0013788B">
            <w:pPr>
              <w:pStyle w:val="TAC"/>
            </w:pPr>
            <w:r>
              <w:t>c29</w:t>
            </w:r>
          </w:p>
        </w:tc>
        <w:tc>
          <w:tcPr>
            <w:tcW w:w="0" w:type="auto"/>
          </w:tcPr>
          <w:p w14:paraId="4A97A39B" w14:textId="77777777" w:rsidR="008F7415" w:rsidRDefault="008F7415" w:rsidP="0013788B">
            <w:pPr>
              <w:pStyle w:val="TAC"/>
            </w:pPr>
            <w:r>
              <w:t>64</w:t>
            </w:r>
          </w:p>
        </w:tc>
        <w:tc>
          <w:tcPr>
            <w:tcW w:w="0" w:type="auto"/>
          </w:tcPr>
          <w:p w14:paraId="366C5231" w14:textId="77777777" w:rsidR="008F7415" w:rsidRDefault="008F7415" w:rsidP="0013788B">
            <w:pPr>
              <w:pStyle w:val="TAC"/>
            </w:pPr>
            <w:r>
              <w:t>Off</w:t>
            </w:r>
          </w:p>
        </w:tc>
        <w:tc>
          <w:tcPr>
            <w:tcW w:w="0" w:type="auto"/>
          </w:tcPr>
          <w:p w14:paraId="7499F651" w14:textId="77777777" w:rsidR="008F7415" w:rsidRDefault="008F7415" w:rsidP="0013788B">
            <w:pPr>
              <w:pStyle w:val="TAC"/>
            </w:pPr>
          </w:p>
        </w:tc>
        <w:tc>
          <w:tcPr>
            <w:tcW w:w="0" w:type="auto"/>
          </w:tcPr>
          <w:p w14:paraId="518B7D6E" w14:textId="77777777" w:rsidR="008F7415" w:rsidRDefault="008F7415" w:rsidP="0013788B">
            <w:pPr>
              <w:pStyle w:val="TAC"/>
            </w:pPr>
            <w:r>
              <w:t>NWT C16</w:t>
            </w:r>
          </w:p>
        </w:tc>
        <w:tc>
          <w:tcPr>
            <w:tcW w:w="0" w:type="auto"/>
            <w:shd w:val="clear" w:color="auto" w:fill="FF474C"/>
          </w:tcPr>
          <w:p w14:paraId="6F57D67A" w14:textId="77777777" w:rsidR="008F7415" w:rsidRDefault="008F7415" w:rsidP="0013788B">
            <w:pPr>
              <w:pStyle w:val="TAC"/>
            </w:pPr>
            <w:r>
              <w:t>FAIL</w:t>
            </w:r>
          </w:p>
        </w:tc>
      </w:tr>
      <w:tr w:rsidR="008F7415" w14:paraId="6F228158" w14:textId="77777777" w:rsidTr="003A540F">
        <w:trPr>
          <w:jc w:val="center"/>
        </w:trPr>
        <w:tc>
          <w:tcPr>
            <w:tcW w:w="0" w:type="auto"/>
            <w:vMerge/>
          </w:tcPr>
          <w:p w14:paraId="04746A6F" w14:textId="77777777" w:rsidR="008F7415" w:rsidRDefault="008F7415" w:rsidP="0013788B"/>
        </w:tc>
        <w:tc>
          <w:tcPr>
            <w:tcW w:w="0" w:type="auto"/>
            <w:vMerge/>
          </w:tcPr>
          <w:p w14:paraId="0123DD6C" w14:textId="77777777" w:rsidR="008F7415" w:rsidRDefault="008F7415" w:rsidP="0013788B"/>
        </w:tc>
        <w:tc>
          <w:tcPr>
            <w:tcW w:w="0" w:type="auto"/>
          </w:tcPr>
          <w:p w14:paraId="57F23B72" w14:textId="77777777" w:rsidR="008F7415" w:rsidRDefault="008F7415" w:rsidP="0013788B">
            <w:pPr>
              <w:pStyle w:val="TAC"/>
            </w:pPr>
            <w:r>
              <w:t>c31</w:t>
            </w:r>
          </w:p>
        </w:tc>
        <w:tc>
          <w:tcPr>
            <w:tcW w:w="0" w:type="auto"/>
          </w:tcPr>
          <w:p w14:paraId="02DF5BA3" w14:textId="77777777" w:rsidR="008F7415" w:rsidRDefault="008F7415" w:rsidP="0013788B">
            <w:pPr>
              <w:pStyle w:val="TAC"/>
            </w:pPr>
            <w:r>
              <w:t>16.4</w:t>
            </w:r>
          </w:p>
        </w:tc>
        <w:tc>
          <w:tcPr>
            <w:tcW w:w="0" w:type="auto"/>
          </w:tcPr>
          <w:p w14:paraId="4DCB2546" w14:textId="77777777" w:rsidR="008F7415" w:rsidRDefault="008F7415" w:rsidP="0013788B">
            <w:pPr>
              <w:pStyle w:val="TAC"/>
            </w:pPr>
            <w:r>
              <w:t>Off</w:t>
            </w:r>
          </w:p>
        </w:tc>
        <w:tc>
          <w:tcPr>
            <w:tcW w:w="0" w:type="auto"/>
          </w:tcPr>
          <w:p w14:paraId="0561DCF5" w14:textId="77777777" w:rsidR="008F7415" w:rsidRDefault="008F7415" w:rsidP="0013788B">
            <w:pPr>
              <w:pStyle w:val="TAC"/>
            </w:pPr>
            <w:r>
              <w:t>5%</w:t>
            </w:r>
          </w:p>
        </w:tc>
        <w:tc>
          <w:tcPr>
            <w:tcW w:w="0" w:type="auto"/>
          </w:tcPr>
          <w:p w14:paraId="1666440D" w14:textId="77777777" w:rsidR="008F7415" w:rsidRDefault="008F7415" w:rsidP="0013788B">
            <w:pPr>
              <w:pStyle w:val="TAC"/>
            </w:pPr>
            <w:r>
              <w:t>NWT C18</w:t>
            </w:r>
          </w:p>
        </w:tc>
        <w:tc>
          <w:tcPr>
            <w:tcW w:w="0" w:type="auto"/>
            <w:shd w:val="clear" w:color="auto" w:fill="FF474C"/>
          </w:tcPr>
          <w:p w14:paraId="6C4D5E2B" w14:textId="77777777" w:rsidR="008F7415" w:rsidRDefault="008F7415" w:rsidP="0013788B">
            <w:pPr>
              <w:pStyle w:val="TAC"/>
            </w:pPr>
            <w:r>
              <w:t>FAIL</w:t>
            </w:r>
          </w:p>
        </w:tc>
      </w:tr>
      <w:tr w:rsidR="008F7415" w14:paraId="3951B2CD" w14:textId="77777777" w:rsidTr="003A540F">
        <w:trPr>
          <w:jc w:val="center"/>
        </w:trPr>
        <w:tc>
          <w:tcPr>
            <w:tcW w:w="0" w:type="auto"/>
            <w:vMerge/>
          </w:tcPr>
          <w:p w14:paraId="19C8F233" w14:textId="77777777" w:rsidR="008F7415" w:rsidRDefault="008F7415" w:rsidP="0013788B"/>
        </w:tc>
        <w:tc>
          <w:tcPr>
            <w:tcW w:w="0" w:type="auto"/>
            <w:vMerge/>
          </w:tcPr>
          <w:p w14:paraId="4D00514A" w14:textId="77777777" w:rsidR="008F7415" w:rsidRDefault="008F7415" w:rsidP="0013788B"/>
        </w:tc>
        <w:tc>
          <w:tcPr>
            <w:tcW w:w="0" w:type="auto"/>
          </w:tcPr>
          <w:p w14:paraId="203B57A8" w14:textId="77777777" w:rsidR="008F7415" w:rsidRDefault="008F7415" w:rsidP="0013788B">
            <w:pPr>
              <w:pStyle w:val="TAC"/>
            </w:pPr>
            <w:r>
              <w:t>c36</w:t>
            </w:r>
          </w:p>
        </w:tc>
        <w:tc>
          <w:tcPr>
            <w:tcW w:w="0" w:type="auto"/>
          </w:tcPr>
          <w:p w14:paraId="1F9E7E5B" w14:textId="77777777" w:rsidR="008F7415" w:rsidRDefault="008F7415" w:rsidP="0013788B">
            <w:pPr>
              <w:pStyle w:val="TAC"/>
            </w:pPr>
            <w:r>
              <w:t>24.4</w:t>
            </w:r>
          </w:p>
        </w:tc>
        <w:tc>
          <w:tcPr>
            <w:tcW w:w="0" w:type="auto"/>
          </w:tcPr>
          <w:p w14:paraId="1E6236FD" w14:textId="77777777" w:rsidR="008F7415" w:rsidRDefault="008F7415" w:rsidP="0013788B">
            <w:pPr>
              <w:pStyle w:val="TAC"/>
            </w:pPr>
            <w:r>
              <w:t>On</w:t>
            </w:r>
          </w:p>
        </w:tc>
        <w:tc>
          <w:tcPr>
            <w:tcW w:w="0" w:type="auto"/>
          </w:tcPr>
          <w:p w14:paraId="38E437CA" w14:textId="77777777" w:rsidR="008F7415" w:rsidRDefault="008F7415" w:rsidP="0013788B">
            <w:pPr>
              <w:pStyle w:val="TAC"/>
            </w:pPr>
          </w:p>
        </w:tc>
        <w:tc>
          <w:tcPr>
            <w:tcW w:w="0" w:type="auto"/>
          </w:tcPr>
          <w:p w14:paraId="263D1CD9" w14:textId="77777777" w:rsidR="008F7415" w:rsidRDefault="008F7415" w:rsidP="0013788B">
            <w:pPr>
              <w:pStyle w:val="TAC"/>
            </w:pPr>
            <w:r>
              <w:t>NWT C23</w:t>
            </w:r>
          </w:p>
        </w:tc>
        <w:tc>
          <w:tcPr>
            <w:tcW w:w="0" w:type="auto"/>
            <w:shd w:val="clear" w:color="auto" w:fill="FF474C"/>
          </w:tcPr>
          <w:p w14:paraId="118869DB" w14:textId="77777777" w:rsidR="008F7415" w:rsidRDefault="008F7415" w:rsidP="0013788B">
            <w:pPr>
              <w:pStyle w:val="TAC"/>
            </w:pPr>
            <w:r>
              <w:t>FAIL</w:t>
            </w:r>
          </w:p>
        </w:tc>
      </w:tr>
      <w:tr w:rsidR="008F7415" w14:paraId="64D776E5" w14:textId="77777777" w:rsidTr="003A540F">
        <w:trPr>
          <w:jc w:val="center"/>
        </w:trPr>
        <w:tc>
          <w:tcPr>
            <w:tcW w:w="0" w:type="auto"/>
            <w:vMerge/>
          </w:tcPr>
          <w:p w14:paraId="0E453DD0" w14:textId="77777777" w:rsidR="008F7415" w:rsidRDefault="008F7415" w:rsidP="0013788B">
            <w:pPr>
              <w:pStyle w:val="TAC"/>
            </w:pPr>
          </w:p>
        </w:tc>
        <w:tc>
          <w:tcPr>
            <w:tcW w:w="0" w:type="auto"/>
          </w:tcPr>
          <w:p w14:paraId="11611827" w14:textId="77777777" w:rsidR="008F7415" w:rsidRDefault="008F7415" w:rsidP="0013788B">
            <w:pPr>
              <w:pStyle w:val="TAC"/>
            </w:pPr>
            <w:r>
              <w:t>c</w:t>
            </w:r>
          </w:p>
        </w:tc>
        <w:tc>
          <w:tcPr>
            <w:tcW w:w="0" w:type="auto"/>
          </w:tcPr>
          <w:p w14:paraId="54E83D80" w14:textId="77777777" w:rsidR="008F7415" w:rsidRDefault="008F7415" w:rsidP="0013788B">
            <w:pPr>
              <w:pStyle w:val="TAC"/>
            </w:pPr>
            <w:r>
              <w:t>c28</w:t>
            </w:r>
          </w:p>
        </w:tc>
        <w:tc>
          <w:tcPr>
            <w:tcW w:w="0" w:type="auto"/>
          </w:tcPr>
          <w:p w14:paraId="6C8C2D37" w14:textId="77777777" w:rsidR="008F7415" w:rsidRDefault="008F7415" w:rsidP="0013788B">
            <w:pPr>
              <w:pStyle w:val="TAC"/>
            </w:pPr>
            <w:r>
              <w:t>48</w:t>
            </w:r>
          </w:p>
        </w:tc>
        <w:tc>
          <w:tcPr>
            <w:tcW w:w="0" w:type="auto"/>
          </w:tcPr>
          <w:p w14:paraId="58AF8F64" w14:textId="77777777" w:rsidR="008F7415" w:rsidRDefault="008F7415" w:rsidP="0013788B">
            <w:pPr>
              <w:pStyle w:val="TAC"/>
            </w:pPr>
            <w:r>
              <w:t>Off</w:t>
            </w:r>
          </w:p>
        </w:tc>
        <w:tc>
          <w:tcPr>
            <w:tcW w:w="0" w:type="auto"/>
          </w:tcPr>
          <w:p w14:paraId="621CC545" w14:textId="77777777" w:rsidR="008F7415" w:rsidRDefault="008F7415" w:rsidP="0013788B">
            <w:pPr>
              <w:pStyle w:val="TAC"/>
            </w:pPr>
          </w:p>
        </w:tc>
        <w:tc>
          <w:tcPr>
            <w:tcW w:w="0" w:type="auto"/>
          </w:tcPr>
          <w:p w14:paraId="04C8CF06" w14:textId="77777777" w:rsidR="008F7415" w:rsidRDefault="008F7415" w:rsidP="0013788B">
            <w:pPr>
              <w:pStyle w:val="TAC"/>
            </w:pPr>
            <w:r>
              <w:t>NWT C15</w:t>
            </w:r>
          </w:p>
        </w:tc>
        <w:tc>
          <w:tcPr>
            <w:tcW w:w="0" w:type="auto"/>
            <w:shd w:val="clear" w:color="auto" w:fill="FF474C"/>
          </w:tcPr>
          <w:p w14:paraId="26BABC53" w14:textId="77777777" w:rsidR="008F7415" w:rsidRDefault="008F7415" w:rsidP="0013788B">
            <w:pPr>
              <w:pStyle w:val="TAC"/>
            </w:pPr>
            <w:r>
              <w:t>FAIL</w:t>
            </w:r>
          </w:p>
        </w:tc>
      </w:tr>
    </w:tbl>
    <w:p w14:paraId="38F9189E" w14:textId="77777777" w:rsidR="008F7415" w:rsidRPr="00FF4276" w:rsidRDefault="008F7415" w:rsidP="00FF4276"/>
    <w:p w14:paraId="47322EAE" w14:textId="77777777" w:rsidR="00EB52FF" w:rsidRDefault="0038528F" w:rsidP="00EB52FF">
      <w:pPr>
        <w:pStyle w:val="Heading1"/>
      </w:pPr>
      <w:r>
        <w:t xml:space="preserve">Results for BS.1534 MUSHRA </w:t>
      </w:r>
      <w:r w:rsidR="00E435D8">
        <w:t>experiments</w:t>
      </w:r>
    </w:p>
    <w:p w14:paraId="6B359569" w14:textId="77777777" w:rsidR="00F12D5B" w:rsidRDefault="00F12D5B" w:rsidP="00F12D5B">
      <w:pPr>
        <w:pStyle w:val="Heading2"/>
      </w:pPr>
      <w:r>
        <w:t>Overview</w:t>
      </w:r>
    </w:p>
    <w:p w14:paraId="01B1D2F0" w14:textId="053EA0DF" w:rsidR="008F336F" w:rsidRDefault="008F336F" w:rsidP="008F336F">
      <w:r>
        <w:t xml:space="preserve">These listening tests were conducted with experienced listeners by three of the four listening laboratories. Each experiment was done at two different listening laboratories, an overview on the experiments and their allocation can be found in Tables 4 and 5 in IVAS-8a </w:t>
      </w:r>
      <w:sdt>
        <w:sdtPr>
          <w:id w:val="1054198521"/>
          <w:citation/>
        </w:sdtPr>
        <w:sdtContent>
          <w:r>
            <w:fldChar w:fldCharType="begin"/>
          </w:r>
          <w:r>
            <w:instrText xml:space="preserve"> CITATION 3GPPS4231084 \l 2057 </w:instrText>
          </w:r>
          <w:r>
            <w:fldChar w:fldCharType="separate"/>
          </w:r>
          <w:r w:rsidR="001216E8">
            <w:rPr>
              <w:noProof/>
            </w:rPr>
            <w:t>[1]</w:t>
          </w:r>
          <w:r>
            <w:fldChar w:fldCharType="end"/>
          </w:r>
        </w:sdtContent>
      </w:sdt>
      <w:r>
        <w:t>.</w:t>
      </w:r>
    </w:p>
    <w:p w14:paraId="1DF5E2FC" w14:textId="5BBFFBBC" w:rsidR="00A86F72" w:rsidRDefault="008F336F" w:rsidP="008F336F">
      <w:r>
        <w:t xml:space="preserve">In the following, the individual results of the </w:t>
      </w:r>
      <w:r w:rsidR="00062135">
        <w:t>28</w:t>
      </w:r>
      <w:r>
        <w:t xml:space="preserve"> experiments are presented along with </w:t>
      </w:r>
      <w:r w:rsidR="001D053D">
        <w:t>combined</w:t>
      </w:r>
      <w:r w:rsidR="00062135">
        <w:t xml:space="preserve"> results </w:t>
      </w:r>
      <w:r w:rsidR="001D053D">
        <w:t>of</w:t>
      </w:r>
      <w:r w:rsidR="00062135">
        <w:t xml:space="preserve"> experiments at different laboratories</w:t>
      </w:r>
      <w:r>
        <w:t xml:space="preserve"> for the same experiment conditions. </w:t>
      </w:r>
      <w:r w:rsidR="001D053D">
        <w:t xml:space="preserve">It is not explicitly stated in </w:t>
      </w:r>
      <w:sdt>
        <w:sdtPr>
          <w:id w:val="784546904"/>
          <w:citation/>
        </w:sdtPr>
        <w:sdtContent>
          <w:r w:rsidR="001D053D">
            <w:fldChar w:fldCharType="begin"/>
          </w:r>
          <w:r w:rsidR="001D053D">
            <w:instrText xml:space="preserve"> CITATION 3GPPS4231084 \l 2057 </w:instrText>
          </w:r>
          <w:r w:rsidR="001D053D">
            <w:fldChar w:fldCharType="separate"/>
          </w:r>
          <w:r w:rsidR="001216E8">
            <w:rPr>
              <w:noProof/>
            </w:rPr>
            <w:t>[1]</w:t>
          </w:r>
          <w:r w:rsidR="001D053D">
            <w:fldChar w:fldCharType="end"/>
          </w:r>
        </w:sdtContent>
      </w:sdt>
      <w:r w:rsidR="001D053D">
        <w:t xml:space="preserve"> if and how to combine data from different laboratories. </w:t>
      </w:r>
      <w:r w:rsidR="00410C4D" w:rsidRPr="00410C4D">
        <w:t>The GAL also did not know whether the samples from the same experiment in each laboratory were partially or completely the same.</w:t>
      </w:r>
      <w:r w:rsidR="00410C4D">
        <w:t xml:space="preserve"> </w:t>
      </w:r>
      <w:r w:rsidR="001D053D">
        <w:t>Since there is no</w:t>
      </w:r>
      <w:r w:rsidR="00410C4D">
        <w:t xml:space="preserve"> other</w:t>
      </w:r>
      <w:r w:rsidR="001D053D">
        <w:t xml:space="preserve"> known</w:t>
      </w:r>
      <w:r w:rsidR="00410C4D">
        <w:t xml:space="preserve"> </w:t>
      </w:r>
      <w:r w:rsidR="001D053D">
        <w:t>systematic difference (like the language in the P.800 experiments) between the data sets for the listening laboratories in the BS.1534 experiments, a combination of the data sets is analysed here as well.</w:t>
      </w:r>
    </w:p>
    <w:p w14:paraId="7D118DF3" w14:textId="77777777" w:rsidR="008F336F" w:rsidRDefault="001D053D" w:rsidP="008F336F">
      <w:r>
        <w:t>For all data sets,</w:t>
      </w:r>
      <w:r w:rsidR="008F336F">
        <w:t xml:space="preserve"> the results of the statistical analyses are provided and the comparison with the ToR criteria is done.</w:t>
      </w:r>
      <w:r w:rsidR="00DD1088" w:rsidRPr="00DD1088">
        <w:t xml:space="preserve"> </w:t>
      </w:r>
      <w:r w:rsidR="00DD1088">
        <w:t>The confidence level t(M) for the statistical analyses is 1.654 or 1.649 due to the 168 or 336 votes per condition for these experiments when analysing the results from the listening laboratories individually or jointly, respectively.</w:t>
      </w:r>
    </w:p>
    <w:p w14:paraId="257FA129" w14:textId="77777777" w:rsidR="00415E9C" w:rsidRDefault="00415E9C" w:rsidP="00415E9C">
      <w:r>
        <w:t xml:space="preserve">As for the P.800-experiments, the full results for each experiment are available as an electronic attachment to this document. </w:t>
      </w:r>
    </w:p>
    <w:p w14:paraId="2C565B5E" w14:textId="77777777" w:rsidR="00415E9C" w:rsidRDefault="00415E9C" w:rsidP="00415E9C">
      <w:r>
        <w:t>BS1534</w:t>
      </w:r>
      <w:r w:rsidRPr="00054DB7">
        <w:t>-</w:t>
      </w:r>
      <w:r>
        <w:t>[X]</w:t>
      </w:r>
      <w:r w:rsidRPr="00054DB7">
        <w:t>_</w:t>
      </w:r>
      <w:r>
        <w:t>[L]</w:t>
      </w:r>
      <w:r w:rsidRPr="00054DB7">
        <w:t>.xlsx</w:t>
      </w:r>
    </w:p>
    <w:p w14:paraId="07FBE4D7" w14:textId="77777777" w:rsidR="00415E9C" w:rsidRDefault="00415E9C" w:rsidP="00415E9C">
      <w:r>
        <w:t>With:</w:t>
      </w:r>
    </w:p>
    <w:p w14:paraId="6586CEB7" w14:textId="77777777" w:rsidR="00415E9C" w:rsidRDefault="00415E9C" w:rsidP="00415E9C">
      <w:r>
        <w:tab/>
        <w:t xml:space="preserve">X: BS1534 experiment identifier as per IVAS-8a (e.g., X=2A </w:t>
      </w:r>
      <w:r>
        <w:sym w:font="Wingdings" w:char="F0E0"/>
      </w:r>
      <w:r>
        <w:t xml:space="preserve"> BS1534-</w:t>
      </w:r>
      <w:r>
        <w:rPr>
          <w:b/>
          <w:bCs/>
        </w:rPr>
        <w:t>2A</w:t>
      </w:r>
      <w:r>
        <w:t>).</w:t>
      </w:r>
    </w:p>
    <w:p w14:paraId="7FB52EAC" w14:textId="77777777" w:rsidR="00415E9C" w:rsidRDefault="00415E9C" w:rsidP="00415E9C">
      <w:r>
        <w:tab/>
        <w:t>L: Lab identifier.</w:t>
      </w:r>
      <w:r w:rsidR="006F7083">
        <w:t xml:space="preserve"> The results are provided for both labs individually as well as combined for both, in that case, the identifier is [Lab identifier of the first LL + lab identifier of the second LL]</w:t>
      </w:r>
    </w:p>
    <w:p w14:paraId="64CC87C6" w14:textId="77777777" w:rsidR="006F7083" w:rsidRDefault="00415E9C" w:rsidP="006F7083">
      <w:pPr>
        <w:ind w:left="852" w:hanging="852"/>
      </w:pPr>
      <w:r>
        <w:t xml:space="preserve">Example: </w:t>
      </w:r>
      <w:r w:rsidR="006F7083">
        <w:tab/>
      </w:r>
      <w:r>
        <w:t>BS1534-2A_a</w:t>
      </w:r>
      <w:r w:rsidRPr="00054DB7">
        <w:t>.xlsx</w:t>
      </w:r>
      <w:r w:rsidR="006F7083">
        <w:t xml:space="preserve"> for the results from LL a</w:t>
      </w:r>
      <w:r w:rsidR="006F7083">
        <w:br/>
        <w:t>BS1534-2A_b</w:t>
      </w:r>
      <w:r w:rsidR="006F7083" w:rsidRPr="00054DB7">
        <w:t>.xlsx</w:t>
      </w:r>
      <w:r w:rsidR="006F7083">
        <w:t xml:space="preserve"> for the results from LL b</w:t>
      </w:r>
      <w:r w:rsidR="006F7083">
        <w:br/>
        <w:t>BS1534-2A_b+a</w:t>
      </w:r>
      <w:r w:rsidR="006F7083" w:rsidRPr="00054DB7">
        <w:t>.xlsx</w:t>
      </w:r>
      <w:r w:rsidR="006F7083">
        <w:t xml:space="preserve"> for the combined results from LL </w:t>
      </w:r>
      <w:r w:rsidR="00AE6DA2">
        <w:t>b</w:t>
      </w:r>
      <w:r w:rsidR="006F7083">
        <w:t xml:space="preserve"> and LL </w:t>
      </w:r>
      <w:r w:rsidR="00AE6DA2">
        <w:t>a</w:t>
      </w:r>
    </w:p>
    <w:p w14:paraId="1581AA8C" w14:textId="77777777" w:rsidR="00415E9C" w:rsidRDefault="00415E9C" w:rsidP="00415E9C">
      <w:r>
        <w:t>Each Excel document includes three sheets:</w:t>
      </w:r>
    </w:p>
    <w:p w14:paraId="2A787AC0" w14:textId="77777777" w:rsidR="00415E9C" w:rsidRDefault="00415E9C" w:rsidP="00415E9C">
      <w:pPr>
        <w:pStyle w:val="B1"/>
      </w:pPr>
      <w:r>
        <w:t>-</w:t>
      </w:r>
      <w:r>
        <w:tab/>
        <w:t>Raw: The individual votes of each subject per listening sample.</w:t>
      </w:r>
    </w:p>
    <w:p w14:paraId="6B09F2EF" w14:textId="77777777" w:rsidR="00415E9C" w:rsidRDefault="00415E9C" w:rsidP="00415E9C">
      <w:pPr>
        <w:pStyle w:val="B1"/>
      </w:pPr>
      <w:r>
        <w:t>-</w:t>
      </w:r>
      <w:r>
        <w:tab/>
        <w:t>Condition+Sample: Raw results aggregated for each sample and condition (14 votes).</w:t>
      </w:r>
    </w:p>
    <w:p w14:paraId="77B9BD32" w14:textId="77777777" w:rsidR="00415E9C" w:rsidRDefault="00415E9C" w:rsidP="00415E9C">
      <w:pPr>
        <w:pStyle w:val="B1"/>
      </w:pPr>
      <w:r>
        <w:t>-</w:t>
      </w:r>
      <w:r>
        <w:tab/>
        <w:t>Condition: Raw results aggregated for each condition (168 votes).</w:t>
      </w:r>
    </w:p>
    <w:p w14:paraId="2B9C2977" w14:textId="1DD585F3" w:rsidR="00415E9C" w:rsidRDefault="00415E9C" w:rsidP="00F12D5B">
      <w:r w:rsidRPr="00CE7E73">
        <w:t xml:space="preserve">Standard deviations and confidence intervals </w:t>
      </w:r>
      <w:r>
        <w:t xml:space="preserve">for aggregated results </w:t>
      </w:r>
      <w:r w:rsidRPr="00CE7E73">
        <w:t>were calculated according to Recommendation ITU</w:t>
      </w:r>
      <w:r>
        <w:noBreakHyphen/>
      </w:r>
      <w:r w:rsidRPr="00CE7E73">
        <w:t>T P.1401 </w:t>
      </w:r>
      <w:sdt>
        <w:sdtPr>
          <w:id w:val="6423068"/>
          <w:citation/>
        </w:sdtPr>
        <w:sdtContent>
          <w:r w:rsidRPr="00CE7E73">
            <w:fldChar w:fldCharType="begin"/>
          </w:r>
          <w:r w:rsidRPr="00CE7E73">
            <w:instrText xml:space="preserve"> CITATION ITUTP1401 \l 1031 </w:instrText>
          </w:r>
          <w:r w:rsidRPr="00CE7E73">
            <w:fldChar w:fldCharType="separate"/>
          </w:r>
          <w:r w:rsidR="001216E8">
            <w:rPr>
              <w:noProof/>
            </w:rPr>
            <w:t>[4]</w:t>
          </w:r>
          <w:r w:rsidRPr="00CE7E73">
            <w:fldChar w:fldCharType="end"/>
          </w:r>
        </w:sdtContent>
      </w:sdt>
      <w:r w:rsidRPr="00CE7E73">
        <w:t>.</w:t>
      </w:r>
      <w:r w:rsidR="00F12D5B">
        <w:br w:type="page"/>
      </w:r>
    </w:p>
    <w:p w14:paraId="20EF8F47" w14:textId="77777777" w:rsidR="003F74E7" w:rsidRDefault="003F74E7" w:rsidP="003F74E7">
      <w:pPr>
        <w:pStyle w:val="Heading2"/>
      </w:pPr>
      <w:r>
        <w:lastRenderedPageBreak/>
        <w:t>BS1534-1a (Stereo, Headphones)</w:t>
      </w:r>
    </w:p>
    <w:p w14:paraId="2158507D" w14:textId="77777777" w:rsidR="005E738F" w:rsidRDefault="00000000">
      <w:r>
        <w:t>The averaged results per condition for experiment BS1534-1a are depicted in the following figure. The three curves show the individual results for the two labs and the results for a joint evaluation, respectively. Condition c01 is the hidden reference while c02 is the 7 kHz lowpass anchor.</w:t>
      </w:r>
    </w:p>
    <w:p w14:paraId="5414A001" w14:textId="77777777" w:rsidR="005E738F" w:rsidRDefault="00000000">
      <w:pPr>
        <w:pStyle w:val="TH"/>
      </w:pPr>
      <w:r>
        <w:rPr>
          <w:noProof/>
        </w:rPr>
        <w:drawing>
          <wp:inline distT="0" distB="0" distL="0" distR="0" wp14:anchorId="0F293431" wp14:editId="3AC3E1F1">
            <wp:extent cx="5040000"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1a.png"/>
                    <pic:cNvPicPr/>
                  </pic:nvPicPr>
                  <pic:blipFill>
                    <a:blip r:embed="rId18"/>
                    <a:stretch>
                      <a:fillRect/>
                    </a:stretch>
                  </pic:blipFill>
                  <pic:spPr>
                    <a:xfrm>
                      <a:off x="0" y="0"/>
                      <a:ext cx="5040000" cy="2520000"/>
                    </a:xfrm>
                    <a:prstGeom prst="rect">
                      <a:avLst/>
                    </a:prstGeom>
                  </pic:spPr>
                </pic:pic>
              </a:graphicData>
            </a:graphic>
          </wp:inline>
        </w:drawing>
      </w:r>
    </w:p>
    <w:p w14:paraId="364B22FA" w14:textId="06170C16" w:rsidR="005E738F" w:rsidRDefault="00000000">
      <w:pPr>
        <w:pStyle w:val="TF"/>
      </w:pPr>
      <w:r>
        <w:t xml:space="preserve">Figure </w:t>
      </w:r>
      <w:r>
        <w:fldChar w:fldCharType="begin"/>
      </w:r>
      <w:r>
        <w:instrText>SEQ Figure \* ARABIC</w:instrText>
      </w:r>
      <w:r w:rsidR="001216E8">
        <w:fldChar w:fldCharType="separate"/>
      </w:r>
      <w:r w:rsidR="001216E8">
        <w:rPr>
          <w:noProof/>
        </w:rPr>
        <w:t>10</w:t>
      </w:r>
      <w:r>
        <w:fldChar w:fldCharType="end"/>
      </w:r>
      <w:r>
        <w:t>: Averaged results per condition for experiment BS1534-1a</w:t>
      </w:r>
    </w:p>
    <w:p w14:paraId="7B8997C6" w14:textId="77777777" w:rsidR="005E738F" w:rsidRDefault="00000000">
      <w:r>
        <w:t>The complete statistical evaluation of the requirement ToR tests for experiment BS1534-1a is given in the following table. The evaluation is done separately for the data from the two listening laboratories and for a combination of the two data sets.</w:t>
      </w:r>
    </w:p>
    <w:p w14:paraId="689087A8" w14:textId="6742B661" w:rsidR="005E738F" w:rsidRDefault="00000000">
      <w:pPr>
        <w:pStyle w:val="TH"/>
      </w:pPr>
      <w:r>
        <w:t xml:space="preserve">Table </w:t>
      </w:r>
      <w:r>
        <w:fldChar w:fldCharType="begin"/>
      </w:r>
      <w:r>
        <w:instrText>SEQ Table \* ARABIC</w:instrText>
      </w:r>
      <w:r w:rsidR="001216E8">
        <w:fldChar w:fldCharType="separate"/>
      </w:r>
      <w:r w:rsidR="001216E8">
        <w:rPr>
          <w:noProof/>
        </w:rPr>
        <w:t>23</w:t>
      </w:r>
      <w:r>
        <w:fldChar w:fldCharType="end"/>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5E738F" w14:paraId="0AC3A18A" w14:textId="77777777">
        <w:trPr>
          <w:jc w:val="center"/>
        </w:trPr>
        <w:tc>
          <w:tcPr>
            <w:tcW w:w="689" w:type="auto"/>
            <w:gridSpan w:val="2"/>
            <w:vMerge w:val="restart"/>
          </w:tcPr>
          <w:p w14:paraId="0BB11446" w14:textId="77777777" w:rsidR="005E738F" w:rsidRDefault="005E738F">
            <w:pPr>
              <w:pStyle w:val="TAH6"/>
            </w:pPr>
          </w:p>
        </w:tc>
        <w:tc>
          <w:tcPr>
            <w:tcW w:w="689" w:type="auto"/>
          </w:tcPr>
          <w:p w14:paraId="2363658C" w14:textId="77777777" w:rsidR="005E738F" w:rsidRDefault="00000000">
            <w:pPr>
              <w:pStyle w:val="TAH6"/>
            </w:pPr>
            <w:r>
              <w:t>Type</w:t>
            </w:r>
          </w:p>
        </w:tc>
        <w:tc>
          <w:tcPr>
            <w:tcW w:w="689" w:type="auto"/>
            <w:gridSpan w:val="4"/>
          </w:tcPr>
          <w:p w14:paraId="373B7477" w14:textId="77777777" w:rsidR="005E738F" w:rsidRDefault="00000000">
            <w:pPr>
              <w:pStyle w:val="TAH6"/>
            </w:pPr>
            <w:r>
              <w:t>CuT</w:t>
            </w:r>
          </w:p>
        </w:tc>
        <w:tc>
          <w:tcPr>
            <w:tcW w:w="689" w:type="auto"/>
            <w:gridSpan w:val="4"/>
          </w:tcPr>
          <w:p w14:paraId="7EEFD371" w14:textId="77777777" w:rsidR="005E738F" w:rsidRDefault="00000000">
            <w:pPr>
              <w:pStyle w:val="TAH6"/>
            </w:pPr>
            <w:r>
              <w:t>EVS Reference</w:t>
            </w:r>
          </w:p>
        </w:tc>
        <w:tc>
          <w:tcPr>
            <w:tcW w:w="689" w:type="auto"/>
            <w:gridSpan w:val="3"/>
          </w:tcPr>
          <w:p w14:paraId="518F8A90" w14:textId="77777777" w:rsidR="005E738F" w:rsidRDefault="00000000">
            <w:pPr>
              <w:pStyle w:val="TAH6"/>
            </w:pPr>
            <w:r>
              <w:t>Evaluation</w:t>
            </w:r>
          </w:p>
        </w:tc>
      </w:tr>
      <w:tr w:rsidR="005E738F" w14:paraId="55094F49" w14:textId="77777777">
        <w:trPr>
          <w:jc w:val="center"/>
        </w:trPr>
        <w:tc>
          <w:tcPr>
            <w:tcW w:w="689" w:type="auto"/>
            <w:gridSpan w:val="2"/>
            <w:vMerge/>
          </w:tcPr>
          <w:p w14:paraId="0E18DBD7" w14:textId="77777777" w:rsidR="005E738F" w:rsidRDefault="005E738F"/>
        </w:tc>
        <w:tc>
          <w:tcPr>
            <w:tcW w:w="689" w:type="auto"/>
          </w:tcPr>
          <w:p w14:paraId="6AB67D20" w14:textId="77777777" w:rsidR="005E738F" w:rsidRDefault="00000000">
            <w:pPr>
              <w:pStyle w:val="TAH6"/>
            </w:pPr>
            <w:r>
              <w:t>Value</w:t>
            </w:r>
          </w:p>
        </w:tc>
        <w:tc>
          <w:tcPr>
            <w:tcW w:w="689" w:type="auto"/>
          </w:tcPr>
          <w:p w14:paraId="75EB3367" w14:textId="77777777" w:rsidR="005E738F" w:rsidRDefault="00000000">
            <w:pPr>
              <w:pStyle w:val="TAH6"/>
            </w:pPr>
            <w:r>
              <w:t>Bitrate</w:t>
            </w:r>
          </w:p>
        </w:tc>
        <w:tc>
          <w:tcPr>
            <w:tcW w:w="689" w:type="auto"/>
          </w:tcPr>
          <w:p w14:paraId="5B1FDD25" w14:textId="77777777" w:rsidR="005E738F" w:rsidRDefault="00000000">
            <w:pPr>
              <w:pStyle w:val="TAH6"/>
            </w:pPr>
            <w:r>
              <w:t>Req.</w:t>
            </w:r>
          </w:p>
        </w:tc>
        <w:tc>
          <w:tcPr>
            <w:tcW w:w="689" w:type="auto"/>
          </w:tcPr>
          <w:p w14:paraId="7073AF7A" w14:textId="77777777" w:rsidR="005E738F" w:rsidRDefault="00000000">
            <w:pPr>
              <w:pStyle w:val="TAH6"/>
            </w:pPr>
            <w:r>
              <w:t>Score</w:t>
            </w:r>
          </w:p>
        </w:tc>
        <w:tc>
          <w:tcPr>
            <w:tcW w:w="689" w:type="auto"/>
          </w:tcPr>
          <w:p w14:paraId="211FCFC3" w14:textId="77777777" w:rsidR="005E738F" w:rsidRDefault="00000000">
            <w:pPr>
              <w:pStyle w:val="TAH6"/>
            </w:pPr>
            <w:r>
              <w:t>Std.</w:t>
            </w:r>
          </w:p>
        </w:tc>
        <w:tc>
          <w:tcPr>
            <w:tcW w:w="689" w:type="auto"/>
          </w:tcPr>
          <w:p w14:paraId="5C7229CE" w14:textId="77777777" w:rsidR="005E738F" w:rsidRDefault="00000000">
            <w:pPr>
              <w:pStyle w:val="TAH6"/>
            </w:pPr>
            <w:r>
              <w:t>Cond.</w:t>
            </w:r>
          </w:p>
        </w:tc>
        <w:tc>
          <w:tcPr>
            <w:tcW w:w="689" w:type="auto"/>
          </w:tcPr>
          <w:p w14:paraId="22BAA5FE" w14:textId="77777777" w:rsidR="005E738F" w:rsidRDefault="00000000">
            <w:pPr>
              <w:pStyle w:val="TAH6"/>
            </w:pPr>
            <w:r>
              <w:t>Bitrate</w:t>
            </w:r>
          </w:p>
        </w:tc>
        <w:tc>
          <w:tcPr>
            <w:tcW w:w="689" w:type="auto"/>
          </w:tcPr>
          <w:p w14:paraId="6D7ED929" w14:textId="77777777" w:rsidR="005E738F" w:rsidRDefault="00000000">
            <w:pPr>
              <w:pStyle w:val="TAH6"/>
            </w:pPr>
            <w:r>
              <w:t>Score</w:t>
            </w:r>
          </w:p>
        </w:tc>
        <w:tc>
          <w:tcPr>
            <w:tcW w:w="689" w:type="auto"/>
          </w:tcPr>
          <w:p w14:paraId="365DFC92" w14:textId="77777777" w:rsidR="005E738F" w:rsidRDefault="00000000">
            <w:pPr>
              <w:pStyle w:val="TAH6"/>
            </w:pPr>
            <w:r>
              <w:t>Std.</w:t>
            </w:r>
          </w:p>
        </w:tc>
        <w:tc>
          <w:tcPr>
            <w:tcW w:w="689" w:type="auto"/>
          </w:tcPr>
          <w:p w14:paraId="4EAF3E7C" w14:textId="77777777" w:rsidR="005E738F" w:rsidRDefault="00000000">
            <w:pPr>
              <w:pStyle w:val="TAH6"/>
            </w:pPr>
            <w:r>
              <w:t>T-Stat</w:t>
            </w:r>
          </w:p>
        </w:tc>
        <w:tc>
          <w:tcPr>
            <w:tcW w:w="689" w:type="auto"/>
          </w:tcPr>
          <w:p w14:paraId="33FD05E5" w14:textId="77777777" w:rsidR="005E738F" w:rsidRDefault="00000000">
            <w:pPr>
              <w:pStyle w:val="TAH6"/>
            </w:pPr>
            <w:r>
              <w:t>Result</w:t>
            </w:r>
          </w:p>
        </w:tc>
        <w:tc>
          <w:tcPr>
            <w:tcW w:w="689" w:type="auto"/>
          </w:tcPr>
          <w:p w14:paraId="0CD7FCC8" w14:textId="77777777" w:rsidR="005E738F" w:rsidRDefault="00000000">
            <w:pPr>
              <w:pStyle w:val="TAH6"/>
            </w:pPr>
            <w:r>
              <w:t>State</w:t>
            </w:r>
          </w:p>
        </w:tc>
      </w:tr>
      <w:tr w:rsidR="005E738F" w14:paraId="08A8A693" w14:textId="77777777">
        <w:trPr>
          <w:jc w:val="center"/>
        </w:trPr>
        <w:tc>
          <w:tcPr>
            <w:tcW w:w="689" w:type="auto"/>
          </w:tcPr>
          <w:p w14:paraId="61337A0F" w14:textId="77777777" w:rsidR="005E738F" w:rsidRDefault="00000000">
            <w:pPr>
              <w:pStyle w:val="TAH6"/>
            </w:pPr>
            <w:r>
              <w:t>Lab</w:t>
            </w:r>
          </w:p>
        </w:tc>
        <w:tc>
          <w:tcPr>
            <w:tcW w:w="689" w:type="auto"/>
          </w:tcPr>
          <w:p w14:paraId="0EDE89CA" w14:textId="77777777" w:rsidR="005E738F" w:rsidRDefault="00000000">
            <w:pPr>
              <w:pStyle w:val="TAH6"/>
            </w:pPr>
            <w:r>
              <w:t>Cond.</w:t>
            </w:r>
          </w:p>
        </w:tc>
        <w:tc>
          <w:tcPr>
            <w:tcW w:w="689" w:type="auto"/>
          </w:tcPr>
          <w:p w14:paraId="0A58B2EC" w14:textId="77777777" w:rsidR="005E738F" w:rsidRDefault="00000000">
            <w:pPr>
              <w:pStyle w:val="TAH6"/>
            </w:pPr>
            <w:r>
              <w:t>ToR#</w:t>
            </w:r>
          </w:p>
        </w:tc>
        <w:tc>
          <w:tcPr>
            <w:tcW w:w="689" w:type="auto"/>
            <w:gridSpan w:val="11"/>
          </w:tcPr>
          <w:p w14:paraId="07D4C57B" w14:textId="77777777" w:rsidR="005E738F" w:rsidRDefault="005E738F">
            <w:pPr>
              <w:pStyle w:val="TAH6"/>
            </w:pPr>
          </w:p>
        </w:tc>
      </w:tr>
      <w:tr w:rsidR="005E738F" w14:paraId="716CBE15" w14:textId="77777777">
        <w:trPr>
          <w:jc w:val="center"/>
        </w:trPr>
        <w:tc>
          <w:tcPr>
            <w:tcW w:w="689" w:type="auto"/>
            <w:vMerge w:val="restart"/>
          </w:tcPr>
          <w:p w14:paraId="490B134B" w14:textId="77777777" w:rsidR="005E738F" w:rsidRDefault="00000000">
            <w:pPr>
              <w:pStyle w:val="TAC6"/>
            </w:pPr>
            <w:r>
              <w:t>a</w:t>
            </w:r>
          </w:p>
        </w:tc>
        <w:tc>
          <w:tcPr>
            <w:tcW w:w="689" w:type="auto"/>
            <w:vMerge w:val="restart"/>
          </w:tcPr>
          <w:p w14:paraId="48EFFF6F" w14:textId="77777777" w:rsidR="005E738F" w:rsidRDefault="00000000">
            <w:pPr>
              <w:pStyle w:val="TAC6"/>
            </w:pPr>
            <w:r>
              <w:t>c06</w:t>
            </w:r>
          </w:p>
        </w:tc>
        <w:tc>
          <w:tcPr>
            <w:tcW w:w="689" w:type="auto"/>
          </w:tcPr>
          <w:p w14:paraId="3A272156" w14:textId="77777777" w:rsidR="005E738F" w:rsidRDefault="00000000">
            <w:pPr>
              <w:pStyle w:val="TAC6"/>
            </w:pPr>
            <w:r>
              <w:t>1</w:t>
            </w:r>
          </w:p>
        </w:tc>
        <w:tc>
          <w:tcPr>
            <w:tcW w:w="689" w:type="auto"/>
          </w:tcPr>
          <w:p w14:paraId="0A36BC2F" w14:textId="77777777" w:rsidR="005E738F" w:rsidRDefault="00000000">
            <w:pPr>
              <w:pStyle w:val="TAC6"/>
            </w:pPr>
            <w:r>
              <w:t>48</w:t>
            </w:r>
          </w:p>
        </w:tc>
        <w:tc>
          <w:tcPr>
            <w:tcW w:w="689" w:type="auto"/>
          </w:tcPr>
          <w:p w14:paraId="70DE05AD" w14:textId="77777777" w:rsidR="005E738F" w:rsidRDefault="00000000">
            <w:pPr>
              <w:pStyle w:val="TAC6"/>
            </w:pPr>
            <w:r>
              <w:t>NWT</w:t>
            </w:r>
          </w:p>
        </w:tc>
        <w:tc>
          <w:tcPr>
            <w:tcW w:w="689" w:type="auto"/>
          </w:tcPr>
          <w:p w14:paraId="108CBD4E" w14:textId="77777777" w:rsidR="005E738F" w:rsidRDefault="00000000">
            <w:pPr>
              <w:pStyle w:val="TAC6"/>
            </w:pPr>
            <w:r>
              <w:t>63.8</w:t>
            </w:r>
          </w:p>
        </w:tc>
        <w:tc>
          <w:tcPr>
            <w:tcW w:w="689" w:type="auto"/>
          </w:tcPr>
          <w:p w14:paraId="02470BC4" w14:textId="77777777" w:rsidR="005E738F" w:rsidRDefault="00000000">
            <w:pPr>
              <w:pStyle w:val="TAC6"/>
            </w:pPr>
            <w:r>
              <w:t>27.3</w:t>
            </w:r>
          </w:p>
        </w:tc>
        <w:tc>
          <w:tcPr>
            <w:tcW w:w="689" w:type="auto"/>
          </w:tcPr>
          <w:p w14:paraId="7A9B1B0B" w14:textId="77777777" w:rsidR="005E738F" w:rsidRDefault="00000000">
            <w:pPr>
              <w:pStyle w:val="TAC6"/>
            </w:pPr>
            <w:r>
              <w:t>c04</w:t>
            </w:r>
          </w:p>
        </w:tc>
        <w:tc>
          <w:tcPr>
            <w:tcW w:w="689" w:type="auto"/>
          </w:tcPr>
          <w:p w14:paraId="2B6961B9" w14:textId="77777777" w:rsidR="005E738F" w:rsidRDefault="00000000">
            <w:pPr>
              <w:pStyle w:val="TAC6"/>
            </w:pPr>
            <w:r>
              <w:t>2x32</w:t>
            </w:r>
          </w:p>
        </w:tc>
        <w:tc>
          <w:tcPr>
            <w:tcW w:w="689" w:type="auto"/>
          </w:tcPr>
          <w:p w14:paraId="04D6AFD5" w14:textId="77777777" w:rsidR="005E738F" w:rsidRDefault="00000000">
            <w:pPr>
              <w:pStyle w:val="TAC6"/>
            </w:pPr>
            <w:r>
              <w:t>48.9</w:t>
            </w:r>
          </w:p>
        </w:tc>
        <w:tc>
          <w:tcPr>
            <w:tcW w:w="689" w:type="auto"/>
          </w:tcPr>
          <w:p w14:paraId="3B2425A4" w14:textId="77777777" w:rsidR="005E738F" w:rsidRDefault="00000000">
            <w:pPr>
              <w:pStyle w:val="TAC6"/>
            </w:pPr>
            <w:r>
              <w:t>29.2</w:t>
            </w:r>
          </w:p>
        </w:tc>
        <w:tc>
          <w:tcPr>
            <w:tcW w:w="689" w:type="auto"/>
          </w:tcPr>
          <w:p w14:paraId="74C4E54F" w14:textId="77777777" w:rsidR="005E738F" w:rsidRDefault="00000000">
            <w:pPr>
              <w:pStyle w:val="TAC6"/>
            </w:pPr>
            <w:r>
              <w:t>4.81</w:t>
            </w:r>
          </w:p>
        </w:tc>
        <w:tc>
          <w:tcPr>
            <w:tcW w:w="689" w:type="auto"/>
          </w:tcPr>
          <w:p w14:paraId="409DF4A5" w14:textId="77777777" w:rsidR="005E738F" w:rsidRDefault="00000000">
            <w:pPr>
              <w:pStyle w:val="TAC6"/>
            </w:pPr>
            <w:r>
              <w:t>BT</w:t>
            </w:r>
          </w:p>
        </w:tc>
        <w:tc>
          <w:tcPr>
            <w:tcW w:w="689" w:type="auto"/>
            <w:shd w:val="clear" w:color="auto" w:fill="ADD8E6"/>
          </w:tcPr>
          <w:p w14:paraId="06BF3BFB" w14:textId="77777777" w:rsidR="005E738F" w:rsidRDefault="00000000">
            <w:pPr>
              <w:pStyle w:val="TAC6"/>
            </w:pPr>
            <w:r>
              <w:t>EXCEED</w:t>
            </w:r>
          </w:p>
        </w:tc>
      </w:tr>
      <w:tr w:rsidR="005E738F" w14:paraId="4EE3D2BC" w14:textId="77777777">
        <w:trPr>
          <w:jc w:val="center"/>
        </w:trPr>
        <w:tc>
          <w:tcPr>
            <w:tcW w:w="689" w:type="auto"/>
            <w:vMerge/>
          </w:tcPr>
          <w:p w14:paraId="73C52AC8" w14:textId="77777777" w:rsidR="005E738F" w:rsidRDefault="005E738F"/>
        </w:tc>
        <w:tc>
          <w:tcPr>
            <w:tcW w:w="689" w:type="auto"/>
            <w:vMerge/>
          </w:tcPr>
          <w:p w14:paraId="6E071DEF" w14:textId="77777777" w:rsidR="005E738F" w:rsidRDefault="005E738F"/>
        </w:tc>
        <w:tc>
          <w:tcPr>
            <w:tcW w:w="689" w:type="auto"/>
          </w:tcPr>
          <w:p w14:paraId="22144D97" w14:textId="77777777" w:rsidR="005E738F" w:rsidRDefault="00000000">
            <w:pPr>
              <w:pStyle w:val="TAC6"/>
            </w:pPr>
            <w:r>
              <w:t>2</w:t>
            </w:r>
          </w:p>
        </w:tc>
        <w:tc>
          <w:tcPr>
            <w:tcW w:w="689" w:type="auto"/>
          </w:tcPr>
          <w:p w14:paraId="7FF165C1" w14:textId="77777777" w:rsidR="005E738F" w:rsidRDefault="00000000">
            <w:pPr>
              <w:pStyle w:val="TAC6"/>
            </w:pPr>
            <w:r>
              <w:t>48</w:t>
            </w:r>
          </w:p>
        </w:tc>
        <w:tc>
          <w:tcPr>
            <w:tcW w:w="689" w:type="auto"/>
          </w:tcPr>
          <w:p w14:paraId="6AD99D63" w14:textId="77777777" w:rsidR="005E738F" w:rsidRDefault="00000000">
            <w:pPr>
              <w:pStyle w:val="TAC6"/>
            </w:pPr>
            <w:r>
              <w:t>BT</w:t>
            </w:r>
          </w:p>
        </w:tc>
        <w:tc>
          <w:tcPr>
            <w:tcW w:w="689" w:type="auto"/>
          </w:tcPr>
          <w:p w14:paraId="3977DDF8" w14:textId="77777777" w:rsidR="005E738F" w:rsidRDefault="00000000">
            <w:pPr>
              <w:pStyle w:val="TAC6"/>
            </w:pPr>
            <w:r>
              <w:t>63.8</w:t>
            </w:r>
          </w:p>
        </w:tc>
        <w:tc>
          <w:tcPr>
            <w:tcW w:w="689" w:type="auto"/>
          </w:tcPr>
          <w:p w14:paraId="468B4870" w14:textId="77777777" w:rsidR="005E738F" w:rsidRDefault="00000000">
            <w:pPr>
              <w:pStyle w:val="TAC6"/>
            </w:pPr>
            <w:r>
              <w:t>27.3</w:t>
            </w:r>
          </w:p>
        </w:tc>
        <w:tc>
          <w:tcPr>
            <w:tcW w:w="689" w:type="auto"/>
          </w:tcPr>
          <w:p w14:paraId="6866C641" w14:textId="77777777" w:rsidR="005E738F" w:rsidRDefault="00000000">
            <w:pPr>
              <w:pStyle w:val="TAC6"/>
            </w:pPr>
            <w:r>
              <w:t>c03</w:t>
            </w:r>
          </w:p>
        </w:tc>
        <w:tc>
          <w:tcPr>
            <w:tcW w:w="689" w:type="auto"/>
          </w:tcPr>
          <w:p w14:paraId="49D09616" w14:textId="77777777" w:rsidR="005E738F" w:rsidRDefault="00000000">
            <w:pPr>
              <w:pStyle w:val="TAC6"/>
            </w:pPr>
            <w:r>
              <w:t>2x24.4</w:t>
            </w:r>
          </w:p>
        </w:tc>
        <w:tc>
          <w:tcPr>
            <w:tcW w:w="689" w:type="auto"/>
          </w:tcPr>
          <w:p w14:paraId="621AA81A" w14:textId="77777777" w:rsidR="005E738F" w:rsidRDefault="00000000">
            <w:pPr>
              <w:pStyle w:val="TAC6"/>
            </w:pPr>
            <w:r>
              <w:t>42.9</w:t>
            </w:r>
          </w:p>
        </w:tc>
        <w:tc>
          <w:tcPr>
            <w:tcW w:w="689" w:type="auto"/>
          </w:tcPr>
          <w:p w14:paraId="33AFCCAE" w14:textId="77777777" w:rsidR="005E738F" w:rsidRDefault="00000000">
            <w:pPr>
              <w:pStyle w:val="TAC6"/>
            </w:pPr>
            <w:r>
              <w:t>28.1</w:t>
            </w:r>
          </w:p>
        </w:tc>
        <w:tc>
          <w:tcPr>
            <w:tcW w:w="689" w:type="auto"/>
          </w:tcPr>
          <w:p w14:paraId="7A4C03E0" w14:textId="77777777" w:rsidR="005E738F" w:rsidRDefault="00000000">
            <w:pPr>
              <w:pStyle w:val="TAC6"/>
            </w:pPr>
            <w:r>
              <w:t>6.92</w:t>
            </w:r>
          </w:p>
        </w:tc>
        <w:tc>
          <w:tcPr>
            <w:tcW w:w="689" w:type="auto"/>
          </w:tcPr>
          <w:p w14:paraId="513DB251" w14:textId="77777777" w:rsidR="005E738F" w:rsidRDefault="00000000">
            <w:pPr>
              <w:pStyle w:val="TAC6"/>
            </w:pPr>
            <w:r>
              <w:t>BT</w:t>
            </w:r>
          </w:p>
        </w:tc>
        <w:tc>
          <w:tcPr>
            <w:tcW w:w="689" w:type="auto"/>
          </w:tcPr>
          <w:p w14:paraId="46EEB6B3" w14:textId="77777777" w:rsidR="005E738F" w:rsidRDefault="00000000">
            <w:pPr>
              <w:pStyle w:val="TAC6"/>
            </w:pPr>
            <w:r>
              <w:t>PASS</w:t>
            </w:r>
          </w:p>
        </w:tc>
      </w:tr>
      <w:tr w:rsidR="005E738F" w14:paraId="26AB25A8" w14:textId="77777777">
        <w:trPr>
          <w:jc w:val="center"/>
        </w:trPr>
        <w:tc>
          <w:tcPr>
            <w:tcW w:w="689" w:type="auto"/>
            <w:vMerge/>
          </w:tcPr>
          <w:p w14:paraId="15184ABE" w14:textId="77777777" w:rsidR="005E738F" w:rsidRDefault="005E738F"/>
        </w:tc>
        <w:tc>
          <w:tcPr>
            <w:tcW w:w="689" w:type="auto"/>
            <w:vMerge w:val="restart"/>
          </w:tcPr>
          <w:p w14:paraId="5FF829B2" w14:textId="77777777" w:rsidR="005E738F" w:rsidRDefault="00000000">
            <w:pPr>
              <w:pStyle w:val="TAC6"/>
            </w:pPr>
            <w:r>
              <w:t>c07</w:t>
            </w:r>
          </w:p>
        </w:tc>
        <w:tc>
          <w:tcPr>
            <w:tcW w:w="689" w:type="auto"/>
          </w:tcPr>
          <w:p w14:paraId="4E64873A" w14:textId="77777777" w:rsidR="005E738F" w:rsidRDefault="00000000">
            <w:pPr>
              <w:pStyle w:val="TAC6"/>
            </w:pPr>
            <w:r>
              <w:t>1</w:t>
            </w:r>
          </w:p>
        </w:tc>
        <w:tc>
          <w:tcPr>
            <w:tcW w:w="689" w:type="auto"/>
          </w:tcPr>
          <w:p w14:paraId="01A495B0" w14:textId="77777777" w:rsidR="005E738F" w:rsidRDefault="00000000">
            <w:pPr>
              <w:pStyle w:val="TAC6"/>
            </w:pPr>
            <w:r>
              <w:t>64</w:t>
            </w:r>
          </w:p>
        </w:tc>
        <w:tc>
          <w:tcPr>
            <w:tcW w:w="689" w:type="auto"/>
          </w:tcPr>
          <w:p w14:paraId="220F3DB5" w14:textId="77777777" w:rsidR="005E738F" w:rsidRDefault="00000000">
            <w:pPr>
              <w:pStyle w:val="TAC6"/>
            </w:pPr>
            <w:r>
              <w:t>NWT</w:t>
            </w:r>
          </w:p>
        </w:tc>
        <w:tc>
          <w:tcPr>
            <w:tcW w:w="689" w:type="auto"/>
          </w:tcPr>
          <w:p w14:paraId="3DBF0825" w14:textId="77777777" w:rsidR="005E738F" w:rsidRDefault="00000000">
            <w:pPr>
              <w:pStyle w:val="TAC6"/>
            </w:pPr>
            <w:r>
              <w:t>75.2</w:t>
            </w:r>
          </w:p>
        </w:tc>
        <w:tc>
          <w:tcPr>
            <w:tcW w:w="689" w:type="auto"/>
          </w:tcPr>
          <w:p w14:paraId="64A84C0B" w14:textId="77777777" w:rsidR="005E738F" w:rsidRDefault="00000000">
            <w:pPr>
              <w:pStyle w:val="TAC6"/>
            </w:pPr>
            <w:r>
              <w:t>22.8</w:t>
            </w:r>
          </w:p>
        </w:tc>
        <w:tc>
          <w:tcPr>
            <w:tcW w:w="689" w:type="auto"/>
          </w:tcPr>
          <w:p w14:paraId="277A2700" w14:textId="77777777" w:rsidR="005E738F" w:rsidRDefault="00000000">
            <w:pPr>
              <w:pStyle w:val="TAC6"/>
            </w:pPr>
            <w:r>
              <w:t>c05</w:t>
            </w:r>
          </w:p>
        </w:tc>
        <w:tc>
          <w:tcPr>
            <w:tcW w:w="689" w:type="auto"/>
          </w:tcPr>
          <w:p w14:paraId="1436FF26" w14:textId="77777777" w:rsidR="005E738F" w:rsidRDefault="00000000">
            <w:pPr>
              <w:pStyle w:val="TAC6"/>
            </w:pPr>
            <w:r>
              <w:t>2x48</w:t>
            </w:r>
          </w:p>
        </w:tc>
        <w:tc>
          <w:tcPr>
            <w:tcW w:w="689" w:type="auto"/>
          </w:tcPr>
          <w:p w14:paraId="1CE7079C" w14:textId="77777777" w:rsidR="005E738F" w:rsidRDefault="00000000">
            <w:pPr>
              <w:pStyle w:val="TAC6"/>
            </w:pPr>
            <w:r>
              <w:t>83.6</w:t>
            </w:r>
          </w:p>
        </w:tc>
        <w:tc>
          <w:tcPr>
            <w:tcW w:w="689" w:type="auto"/>
          </w:tcPr>
          <w:p w14:paraId="661BA4FD" w14:textId="77777777" w:rsidR="005E738F" w:rsidRDefault="00000000">
            <w:pPr>
              <w:pStyle w:val="TAC6"/>
            </w:pPr>
            <w:r>
              <w:t>19.4</w:t>
            </w:r>
          </w:p>
        </w:tc>
        <w:tc>
          <w:tcPr>
            <w:tcW w:w="689" w:type="auto"/>
          </w:tcPr>
          <w:p w14:paraId="4D957C63" w14:textId="77777777" w:rsidR="005E738F" w:rsidRDefault="00000000">
            <w:pPr>
              <w:pStyle w:val="TAC6"/>
            </w:pPr>
            <w:r>
              <w:t>-3.64</w:t>
            </w:r>
          </w:p>
        </w:tc>
        <w:tc>
          <w:tcPr>
            <w:tcW w:w="689" w:type="auto"/>
          </w:tcPr>
          <w:p w14:paraId="7AD1D32E" w14:textId="77777777" w:rsidR="005E738F" w:rsidRDefault="00000000">
            <w:pPr>
              <w:pStyle w:val="TAC6"/>
            </w:pPr>
            <w:r>
              <w:t>WT</w:t>
            </w:r>
          </w:p>
        </w:tc>
        <w:tc>
          <w:tcPr>
            <w:tcW w:w="689" w:type="auto"/>
            <w:shd w:val="clear" w:color="auto" w:fill="FF474C"/>
          </w:tcPr>
          <w:p w14:paraId="5E9F7728" w14:textId="77777777" w:rsidR="005E738F" w:rsidRDefault="00000000">
            <w:pPr>
              <w:pStyle w:val="TAC6"/>
            </w:pPr>
            <w:r>
              <w:t>FAIL</w:t>
            </w:r>
          </w:p>
        </w:tc>
      </w:tr>
      <w:tr w:rsidR="005E738F" w14:paraId="122FE1F2" w14:textId="77777777">
        <w:trPr>
          <w:jc w:val="center"/>
        </w:trPr>
        <w:tc>
          <w:tcPr>
            <w:tcW w:w="689" w:type="auto"/>
            <w:vMerge/>
          </w:tcPr>
          <w:p w14:paraId="0ED055A2" w14:textId="77777777" w:rsidR="005E738F" w:rsidRDefault="005E738F"/>
        </w:tc>
        <w:tc>
          <w:tcPr>
            <w:tcW w:w="689" w:type="auto"/>
            <w:vMerge/>
          </w:tcPr>
          <w:p w14:paraId="6971D2C9" w14:textId="77777777" w:rsidR="005E738F" w:rsidRDefault="005E738F"/>
        </w:tc>
        <w:tc>
          <w:tcPr>
            <w:tcW w:w="689" w:type="auto"/>
          </w:tcPr>
          <w:p w14:paraId="4EB045EE" w14:textId="77777777" w:rsidR="005E738F" w:rsidRDefault="00000000">
            <w:pPr>
              <w:pStyle w:val="TAC6"/>
            </w:pPr>
            <w:r>
              <w:t>2</w:t>
            </w:r>
          </w:p>
        </w:tc>
        <w:tc>
          <w:tcPr>
            <w:tcW w:w="689" w:type="auto"/>
          </w:tcPr>
          <w:p w14:paraId="5B779E4A" w14:textId="77777777" w:rsidR="005E738F" w:rsidRDefault="00000000">
            <w:pPr>
              <w:pStyle w:val="TAC6"/>
            </w:pPr>
            <w:r>
              <w:t>64</w:t>
            </w:r>
          </w:p>
        </w:tc>
        <w:tc>
          <w:tcPr>
            <w:tcW w:w="689" w:type="auto"/>
          </w:tcPr>
          <w:p w14:paraId="17006D21" w14:textId="77777777" w:rsidR="005E738F" w:rsidRDefault="00000000">
            <w:pPr>
              <w:pStyle w:val="TAC6"/>
            </w:pPr>
            <w:r>
              <w:t>BT</w:t>
            </w:r>
          </w:p>
        </w:tc>
        <w:tc>
          <w:tcPr>
            <w:tcW w:w="689" w:type="auto"/>
          </w:tcPr>
          <w:p w14:paraId="06674237" w14:textId="77777777" w:rsidR="005E738F" w:rsidRDefault="00000000">
            <w:pPr>
              <w:pStyle w:val="TAC6"/>
            </w:pPr>
            <w:r>
              <w:t>75.2</w:t>
            </w:r>
          </w:p>
        </w:tc>
        <w:tc>
          <w:tcPr>
            <w:tcW w:w="689" w:type="auto"/>
          </w:tcPr>
          <w:p w14:paraId="4263E670" w14:textId="77777777" w:rsidR="005E738F" w:rsidRDefault="00000000">
            <w:pPr>
              <w:pStyle w:val="TAC6"/>
            </w:pPr>
            <w:r>
              <w:t>22.8</w:t>
            </w:r>
          </w:p>
        </w:tc>
        <w:tc>
          <w:tcPr>
            <w:tcW w:w="689" w:type="auto"/>
          </w:tcPr>
          <w:p w14:paraId="0D8C21D8" w14:textId="77777777" w:rsidR="005E738F" w:rsidRDefault="00000000">
            <w:pPr>
              <w:pStyle w:val="TAC6"/>
            </w:pPr>
            <w:r>
              <w:t>c04</w:t>
            </w:r>
          </w:p>
        </w:tc>
        <w:tc>
          <w:tcPr>
            <w:tcW w:w="689" w:type="auto"/>
          </w:tcPr>
          <w:p w14:paraId="53FB1610" w14:textId="77777777" w:rsidR="005E738F" w:rsidRDefault="00000000">
            <w:pPr>
              <w:pStyle w:val="TAC6"/>
            </w:pPr>
            <w:r>
              <w:t>2x32</w:t>
            </w:r>
          </w:p>
        </w:tc>
        <w:tc>
          <w:tcPr>
            <w:tcW w:w="689" w:type="auto"/>
          </w:tcPr>
          <w:p w14:paraId="628A3F4C" w14:textId="77777777" w:rsidR="005E738F" w:rsidRDefault="00000000">
            <w:pPr>
              <w:pStyle w:val="TAC6"/>
            </w:pPr>
            <w:r>
              <w:t>48.9</w:t>
            </w:r>
          </w:p>
        </w:tc>
        <w:tc>
          <w:tcPr>
            <w:tcW w:w="689" w:type="auto"/>
          </w:tcPr>
          <w:p w14:paraId="6CAB3E7E" w14:textId="77777777" w:rsidR="005E738F" w:rsidRDefault="00000000">
            <w:pPr>
              <w:pStyle w:val="TAC6"/>
            </w:pPr>
            <w:r>
              <w:t>29.2</w:t>
            </w:r>
          </w:p>
        </w:tc>
        <w:tc>
          <w:tcPr>
            <w:tcW w:w="689" w:type="auto"/>
          </w:tcPr>
          <w:p w14:paraId="00895998" w14:textId="77777777" w:rsidR="005E738F" w:rsidRDefault="00000000">
            <w:pPr>
              <w:pStyle w:val="TAC6"/>
            </w:pPr>
            <w:r>
              <w:t>9.18</w:t>
            </w:r>
          </w:p>
        </w:tc>
        <w:tc>
          <w:tcPr>
            <w:tcW w:w="689" w:type="auto"/>
          </w:tcPr>
          <w:p w14:paraId="303ECC66" w14:textId="77777777" w:rsidR="005E738F" w:rsidRDefault="00000000">
            <w:pPr>
              <w:pStyle w:val="TAC6"/>
            </w:pPr>
            <w:r>
              <w:t>BT</w:t>
            </w:r>
          </w:p>
        </w:tc>
        <w:tc>
          <w:tcPr>
            <w:tcW w:w="689" w:type="auto"/>
          </w:tcPr>
          <w:p w14:paraId="74343706" w14:textId="77777777" w:rsidR="005E738F" w:rsidRDefault="00000000">
            <w:pPr>
              <w:pStyle w:val="TAC6"/>
            </w:pPr>
            <w:r>
              <w:t>PASS</w:t>
            </w:r>
          </w:p>
        </w:tc>
      </w:tr>
      <w:tr w:rsidR="005E738F" w14:paraId="04A0E81E" w14:textId="77777777">
        <w:trPr>
          <w:jc w:val="center"/>
        </w:trPr>
        <w:tc>
          <w:tcPr>
            <w:tcW w:w="689" w:type="auto"/>
            <w:vMerge w:val="restart"/>
          </w:tcPr>
          <w:p w14:paraId="51FBCD6A" w14:textId="77777777" w:rsidR="005E738F" w:rsidRDefault="00000000">
            <w:pPr>
              <w:pStyle w:val="TAC6"/>
            </w:pPr>
            <w:r>
              <w:t>d</w:t>
            </w:r>
          </w:p>
        </w:tc>
        <w:tc>
          <w:tcPr>
            <w:tcW w:w="689" w:type="auto"/>
            <w:vMerge w:val="restart"/>
          </w:tcPr>
          <w:p w14:paraId="440446CE" w14:textId="77777777" w:rsidR="005E738F" w:rsidRDefault="00000000">
            <w:pPr>
              <w:pStyle w:val="TAC6"/>
            </w:pPr>
            <w:r>
              <w:t>c06</w:t>
            </w:r>
          </w:p>
        </w:tc>
        <w:tc>
          <w:tcPr>
            <w:tcW w:w="689" w:type="auto"/>
          </w:tcPr>
          <w:p w14:paraId="731D2ADE" w14:textId="77777777" w:rsidR="005E738F" w:rsidRDefault="00000000">
            <w:pPr>
              <w:pStyle w:val="TAC6"/>
            </w:pPr>
            <w:r>
              <w:t>1</w:t>
            </w:r>
          </w:p>
        </w:tc>
        <w:tc>
          <w:tcPr>
            <w:tcW w:w="689" w:type="auto"/>
          </w:tcPr>
          <w:p w14:paraId="41028547" w14:textId="77777777" w:rsidR="005E738F" w:rsidRDefault="00000000">
            <w:pPr>
              <w:pStyle w:val="TAC6"/>
            </w:pPr>
            <w:r>
              <w:t>48</w:t>
            </w:r>
          </w:p>
        </w:tc>
        <w:tc>
          <w:tcPr>
            <w:tcW w:w="689" w:type="auto"/>
          </w:tcPr>
          <w:p w14:paraId="18BFCDBC" w14:textId="77777777" w:rsidR="005E738F" w:rsidRDefault="00000000">
            <w:pPr>
              <w:pStyle w:val="TAC6"/>
            </w:pPr>
            <w:r>
              <w:t>NWT</w:t>
            </w:r>
          </w:p>
        </w:tc>
        <w:tc>
          <w:tcPr>
            <w:tcW w:w="689" w:type="auto"/>
          </w:tcPr>
          <w:p w14:paraId="11447014" w14:textId="77777777" w:rsidR="005E738F" w:rsidRDefault="00000000">
            <w:pPr>
              <w:pStyle w:val="TAC6"/>
            </w:pPr>
            <w:r>
              <w:t>86.5</w:t>
            </w:r>
          </w:p>
        </w:tc>
        <w:tc>
          <w:tcPr>
            <w:tcW w:w="689" w:type="auto"/>
          </w:tcPr>
          <w:p w14:paraId="098C6D63" w14:textId="77777777" w:rsidR="005E738F" w:rsidRDefault="00000000">
            <w:pPr>
              <w:pStyle w:val="TAC6"/>
            </w:pPr>
            <w:r>
              <w:t>13.3</w:t>
            </w:r>
          </w:p>
        </w:tc>
        <w:tc>
          <w:tcPr>
            <w:tcW w:w="689" w:type="auto"/>
          </w:tcPr>
          <w:p w14:paraId="6B4D1254" w14:textId="77777777" w:rsidR="005E738F" w:rsidRDefault="00000000">
            <w:pPr>
              <w:pStyle w:val="TAC6"/>
            </w:pPr>
            <w:r>
              <w:t>c04</w:t>
            </w:r>
          </w:p>
        </w:tc>
        <w:tc>
          <w:tcPr>
            <w:tcW w:w="689" w:type="auto"/>
          </w:tcPr>
          <w:p w14:paraId="06C51688" w14:textId="77777777" w:rsidR="005E738F" w:rsidRDefault="00000000">
            <w:pPr>
              <w:pStyle w:val="TAC6"/>
            </w:pPr>
            <w:r>
              <w:t>2x32</w:t>
            </w:r>
          </w:p>
        </w:tc>
        <w:tc>
          <w:tcPr>
            <w:tcW w:w="689" w:type="auto"/>
          </w:tcPr>
          <w:p w14:paraId="51FE162E" w14:textId="77777777" w:rsidR="005E738F" w:rsidRDefault="00000000">
            <w:pPr>
              <w:pStyle w:val="TAC6"/>
            </w:pPr>
            <w:r>
              <w:t>70.7</w:t>
            </w:r>
          </w:p>
        </w:tc>
        <w:tc>
          <w:tcPr>
            <w:tcW w:w="689" w:type="auto"/>
          </w:tcPr>
          <w:p w14:paraId="1BA5B416" w14:textId="77777777" w:rsidR="005E738F" w:rsidRDefault="00000000">
            <w:pPr>
              <w:pStyle w:val="TAC6"/>
            </w:pPr>
            <w:r>
              <w:t>23.2</w:t>
            </w:r>
          </w:p>
        </w:tc>
        <w:tc>
          <w:tcPr>
            <w:tcW w:w="689" w:type="auto"/>
          </w:tcPr>
          <w:p w14:paraId="3EFA6D82" w14:textId="77777777" w:rsidR="005E738F" w:rsidRDefault="00000000">
            <w:pPr>
              <w:pStyle w:val="TAC6"/>
            </w:pPr>
            <w:r>
              <w:t>7.66</w:t>
            </w:r>
          </w:p>
        </w:tc>
        <w:tc>
          <w:tcPr>
            <w:tcW w:w="689" w:type="auto"/>
          </w:tcPr>
          <w:p w14:paraId="2847F2F0" w14:textId="77777777" w:rsidR="005E738F" w:rsidRDefault="00000000">
            <w:pPr>
              <w:pStyle w:val="TAC6"/>
            </w:pPr>
            <w:r>
              <w:t>BT</w:t>
            </w:r>
          </w:p>
        </w:tc>
        <w:tc>
          <w:tcPr>
            <w:tcW w:w="689" w:type="auto"/>
            <w:shd w:val="clear" w:color="auto" w:fill="ADD8E6"/>
          </w:tcPr>
          <w:p w14:paraId="6B3FAB70" w14:textId="77777777" w:rsidR="005E738F" w:rsidRDefault="00000000">
            <w:pPr>
              <w:pStyle w:val="TAC6"/>
            </w:pPr>
            <w:r>
              <w:t>EXCEED</w:t>
            </w:r>
          </w:p>
        </w:tc>
      </w:tr>
      <w:tr w:rsidR="005E738F" w14:paraId="6079AD68" w14:textId="77777777">
        <w:trPr>
          <w:jc w:val="center"/>
        </w:trPr>
        <w:tc>
          <w:tcPr>
            <w:tcW w:w="689" w:type="auto"/>
            <w:vMerge/>
          </w:tcPr>
          <w:p w14:paraId="2BF58743" w14:textId="77777777" w:rsidR="005E738F" w:rsidRDefault="005E738F"/>
        </w:tc>
        <w:tc>
          <w:tcPr>
            <w:tcW w:w="689" w:type="auto"/>
            <w:vMerge/>
          </w:tcPr>
          <w:p w14:paraId="0552F04F" w14:textId="77777777" w:rsidR="005E738F" w:rsidRDefault="005E738F"/>
        </w:tc>
        <w:tc>
          <w:tcPr>
            <w:tcW w:w="689" w:type="auto"/>
          </w:tcPr>
          <w:p w14:paraId="59D9A771" w14:textId="77777777" w:rsidR="005E738F" w:rsidRDefault="00000000">
            <w:pPr>
              <w:pStyle w:val="TAC6"/>
            </w:pPr>
            <w:r>
              <w:t>2</w:t>
            </w:r>
          </w:p>
        </w:tc>
        <w:tc>
          <w:tcPr>
            <w:tcW w:w="689" w:type="auto"/>
          </w:tcPr>
          <w:p w14:paraId="0DF9825B" w14:textId="77777777" w:rsidR="005E738F" w:rsidRDefault="00000000">
            <w:pPr>
              <w:pStyle w:val="TAC6"/>
            </w:pPr>
            <w:r>
              <w:t>48</w:t>
            </w:r>
          </w:p>
        </w:tc>
        <w:tc>
          <w:tcPr>
            <w:tcW w:w="689" w:type="auto"/>
          </w:tcPr>
          <w:p w14:paraId="380A8A8A" w14:textId="77777777" w:rsidR="005E738F" w:rsidRDefault="00000000">
            <w:pPr>
              <w:pStyle w:val="TAC6"/>
            </w:pPr>
            <w:r>
              <w:t>BT</w:t>
            </w:r>
          </w:p>
        </w:tc>
        <w:tc>
          <w:tcPr>
            <w:tcW w:w="689" w:type="auto"/>
          </w:tcPr>
          <w:p w14:paraId="0771B3CB" w14:textId="77777777" w:rsidR="005E738F" w:rsidRDefault="00000000">
            <w:pPr>
              <w:pStyle w:val="TAC6"/>
            </w:pPr>
            <w:r>
              <w:t>86.5</w:t>
            </w:r>
          </w:p>
        </w:tc>
        <w:tc>
          <w:tcPr>
            <w:tcW w:w="689" w:type="auto"/>
          </w:tcPr>
          <w:p w14:paraId="300B1630" w14:textId="77777777" w:rsidR="005E738F" w:rsidRDefault="00000000">
            <w:pPr>
              <w:pStyle w:val="TAC6"/>
            </w:pPr>
            <w:r>
              <w:t>13.3</w:t>
            </w:r>
          </w:p>
        </w:tc>
        <w:tc>
          <w:tcPr>
            <w:tcW w:w="689" w:type="auto"/>
          </w:tcPr>
          <w:p w14:paraId="345F060E" w14:textId="77777777" w:rsidR="005E738F" w:rsidRDefault="00000000">
            <w:pPr>
              <w:pStyle w:val="TAC6"/>
            </w:pPr>
            <w:r>
              <w:t>c03</w:t>
            </w:r>
          </w:p>
        </w:tc>
        <w:tc>
          <w:tcPr>
            <w:tcW w:w="689" w:type="auto"/>
          </w:tcPr>
          <w:p w14:paraId="3C782007" w14:textId="77777777" w:rsidR="005E738F" w:rsidRDefault="00000000">
            <w:pPr>
              <w:pStyle w:val="TAC6"/>
            </w:pPr>
            <w:r>
              <w:t>2x24.4</w:t>
            </w:r>
          </w:p>
        </w:tc>
        <w:tc>
          <w:tcPr>
            <w:tcW w:w="689" w:type="auto"/>
          </w:tcPr>
          <w:p w14:paraId="67717752" w14:textId="77777777" w:rsidR="005E738F" w:rsidRDefault="00000000">
            <w:pPr>
              <w:pStyle w:val="TAC6"/>
            </w:pPr>
            <w:r>
              <w:t>71.4</w:t>
            </w:r>
          </w:p>
        </w:tc>
        <w:tc>
          <w:tcPr>
            <w:tcW w:w="689" w:type="auto"/>
          </w:tcPr>
          <w:p w14:paraId="06FB6946" w14:textId="77777777" w:rsidR="005E738F" w:rsidRDefault="00000000">
            <w:pPr>
              <w:pStyle w:val="TAC6"/>
            </w:pPr>
            <w:r>
              <w:t>21.4</w:t>
            </w:r>
          </w:p>
        </w:tc>
        <w:tc>
          <w:tcPr>
            <w:tcW w:w="689" w:type="auto"/>
          </w:tcPr>
          <w:p w14:paraId="760245CB" w14:textId="77777777" w:rsidR="005E738F" w:rsidRDefault="00000000">
            <w:pPr>
              <w:pStyle w:val="TAC6"/>
            </w:pPr>
            <w:r>
              <w:t>7.76</w:t>
            </w:r>
          </w:p>
        </w:tc>
        <w:tc>
          <w:tcPr>
            <w:tcW w:w="689" w:type="auto"/>
          </w:tcPr>
          <w:p w14:paraId="503C72C2" w14:textId="77777777" w:rsidR="005E738F" w:rsidRDefault="00000000">
            <w:pPr>
              <w:pStyle w:val="TAC6"/>
            </w:pPr>
            <w:r>
              <w:t>BT</w:t>
            </w:r>
          </w:p>
        </w:tc>
        <w:tc>
          <w:tcPr>
            <w:tcW w:w="689" w:type="auto"/>
          </w:tcPr>
          <w:p w14:paraId="3A0B599D" w14:textId="77777777" w:rsidR="005E738F" w:rsidRDefault="00000000">
            <w:pPr>
              <w:pStyle w:val="TAC6"/>
            </w:pPr>
            <w:r>
              <w:t>PASS</w:t>
            </w:r>
          </w:p>
        </w:tc>
      </w:tr>
      <w:tr w:rsidR="005E738F" w14:paraId="3D36EE20" w14:textId="77777777">
        <w:trPr>
          <w:jc w:val="center"/>
        </w:trPr>
        <w:tc>
          <w:tcPr>
            <w:tcW w:w="689" w:type="auto"/>
            <w:vMerge/>
          </w:tcPr>
          <w:p w14:paraId="36FE52A9" w14:textId="77777777" w:rsidR="005E738F" w:rsidRDefault="005E738F"/>
        </w:tc>
        <w:tc>
          <w:tcPr>
            <w:tcW w:w="689" w:type="auto"/>
            <w:vMerge w:val="restart"/>
          </w:tcPr>
          <w:p w14:paraId="55B5FC1A" w14:textId="77777777" w:rsidR="005E738F" w:rsidRDefault="00000000">
            <w:pPr>
              <w:pStyle w:val="TAC6"/>
            </w:pPr>
            <w:r>
              <w:t>c07</w:t>
            </w:r>
          </w:p>
        </w:tc>
        <w:tc>
          <w:tcPr>
            <w:tcW w:w="689" w:type="auto"/>
          </w:tcPr>
          <w:p w14:paraId="41956210" w14:textId="77777777" w:rsidR="005E738F" w:rsidRDefault="00000000">
            <w:pPr>
              <w:pStyle w:val="TAC6"/>
            </w:pPr>
            <w:r>
              <w:t>1</w:t>
            </w:r>
          </w:p>
        </w:tc>
        <w:tc>
          <w:tcPr>
            <w:tcW w:w="689" w:type="auto"/>
          </w:tcPr>
          <w:p w14:paraId="1ADFD9E1" w14:textId="77777777" w:rsidR="005E738F" w:rsidRDefault="00000000">
            <w:pPr>
              <w:pStyle w:val="TAC6"/>
            </w:pPr>
            <w:r>
              <w:t>64</w:t>
            </w:r>
          </w:p>
        </w:tc>
        <w:tc>
          <w:tcPr>
            <w:tcW w:w="689" w:type="auto"/>
          </w:tcPr>
          <w:p w14:paraId="18B64CF4" w14:textId="77777777" w:rsidR="005E738F" w:rsidRDefault="00000000">
            <w:pPr>
              <w:pStyle w:val="TAC6"/>
            </w:pPr>
            <w:r>
              <w:t>NWT</w:t>
            </w:r>
          </w:p>
        </w:tc>
        <w:tc>
          <w:tcPr>
            <w:tcW w:w="689" w:type="auto"/>
          </w:tcPr>
          <w:p w14:paraId="24B2F9AB" w14:textId="77777777" w:rsidR="005E738F" w:rsidRDefault="00000000">
            <w:pPr>
              <w:pStyle w:val="TAC6"/>
            </w:pPr>
            <w:r>
              <w:t>86.8</w:t>
            </w:r>
          </w:p>
        </w:tc>
        <w:tc>
          <w:tcPr>
            <w:tcW w:w="689" w:type="auto"/>
          </w:tcPr>
          <w:p w14:paraId="0120E479" w14:textId="77777777" w:rsidR="005E738F" w:rsidRDefault="00000000">
            <w:pPr>
              <w:pStyle w:val="TAC6"/>
            </w:pPr>
            <w:r>
              <w:t>11.6</w:t>
            </w:r>
          </w:p>
        </w:tc>
        <w:tc>
          <w:tcPr>
            <w:tcW w:w="689" w:type="auto"/>
          </w:tcPr>
          <w:p w14:paraId="65E9B725" w14:textId="77777777" w:rsidR="005E738F" w:rsidRDefault="00000000">
            <w:pPr>
              <w:pStyle w:val="TAC6"/>
            </w:pPr>
            <w:r>
              <w:t>c05</w:t>
            </w:r>
          </w:p>
        </w:tc>
        <w:tc>
          <w:tcPr>
            <w:tcW w:w="689" w:type="auto"/>
          </w:tcPr>
          <w:p w14:paraId="5223E154" w14:textId="77777777" w:rsidR="005E738F" w:rsidRDefault="00000000">
            <w:pPr>
              <w:pStyle w:val="TAC6"/>
            </w:pPr>
            <w:r>
              <w:t>2x48</w:t>
            </w:r>
          </w:p>
        </w:tc>
        <w:tc>
          <w:tcPr>
            <w:tcW w:w="689" w:type="auto"/>
          </w:tcPr>
          <w:p w14:paraId="4588457B" w14:textId="77777777" w:rsidR="005E738F" w:rsidRDefault="00000000">
            <w:pPr>
              <w:pStyle w:val="TAC6"/>
            </w:pPr>
            <w:r>
              <w:t>89.5</w:t>
            </w:r>
          </w:p>
        </w:tc>
        <w:tc>
          <w:tcPr>
            <w:tcW w:w="689" w:type="auto"/>
          </w:tcPr>
          <w:p w14:paraId="17DE6417" w14:textId="77777777" w:rsidR="005E738F" w:rsidRDefault="00000000">
            <w:pPr>
              <w:pStyle w:val="TAC6"/>
            </w:pPr>
            <w:r>
              <w:t>11.8</w:t>
            </w:r>
          </w:p>
        </w:tc>
        <w:tc>
          <w:tcPr>
            <w:tcW w:w="689" w:type="auto"/>
          </w:tcPr>
          <w:p w14:paraId="49B2891E" w14:textId="77777777" w:rsidR="005E738F" w:rsidRDefault="00000000">
            <w:pPr>
              <w:pStyle w:val="TAC6"/>
            </w:pPr>
            <w:r>
              <w:t>-2.1</w:t>
            </w:r>
          </w:p>
        </w:tc>
        <w:tc>
          <w:tcPr>
            <w:tcW w:w="689" w:type="auto"/>
          </w:tcPr>
          <w:p w14:paraId="614317AB" w14:textId="77777777" w:rsidR="005E738F" w:rsidRDefault="00000000">
            <w:pPr>
              <w:pStyle w:val="TAC6"/>
            </w:pPr>
            <w:r>
              <w:t>WT</w:t>
            </w:r>
          </w:p>
        </w:tc>
        <w:tc>
          <w:tcPr>
            <w:tcW w:w="689" w:type="auto"/>
            <w:shd w:val="clear" w:color="auto" w:fill="FF474C"/>
          </w:tcPr>
          <w:p w14:paraId="65EFD7CE" w14:textId="77777777" w:rsidR="005E738F" w:rsidRDefault="00000000">
            <w:pPr>
              <w:pStyle w:val="TAC6"/>
            </w:pPr>
            <w:r>
              <w:t>FAIL</w:t>
            </w:r>
          </w:p>
        </w:tc>
      </w:tr>
      <w:tr w:rsidR="005E738F" w14:paraId="357D18A2" w14:textId="77777777">
        <w:trPr>
          <w:jc w:val="center"/>
        </w:trPr>
        <w:tc>
          <w:tcPr>
            <w:tcW w:w="689" w:type="auto"/>
            <w:vMerge/>
          </w:tcPr>
          <w:p w14:paraId="7F5A17DD" w14:textId="77777777" w:rsidR="005E738F" w:rsidRDefault="005E738F"/>
        </w:tc>
        <w:tc>
          <w:tcPr>
            <w:tcW w:w="689" w:type="auto"/>
            <w:vMerge/>
          </w:tcPr>
          <w:p w14:paraId="3E527C1C" w14:textId="77777777" w:rsidR="005E738F" w:rsidRDefault="005E738F"/>
        </w:tc>
        <w:tc>
          <w:tcPr>
            <w:tcW w:w="689" w:type="auto"/>
          </w:tcPr>
          <w:p w14:paraId="7D701DB4" w14:textId="77777777" w:rsidR="005E738F" w:rsidRDefault="00000000">
            <w:pPr>
              <w:pStyle w:val="TAC6"/>
            </w:pPr>
            <w:r>
              <w:t>2</w:t>
            </w:r>
          </w:p>
        </w:tc>
        <w:tc>
          <w:tcPr>
            <w:tcW w:w="689" w:type="auto"/>
          </w:tcPr>
          <w:p w14:paraId="513072EF" w14:textId="77777777" w:rsidR="005E738F" w:rsidRDefault="00000000">
            <w:pPr>
              <w:pStyle w:val="TAC6"/>
            </w:pPr>
            <w:r>
              <w:t>64</w:t>
            </w:r>
          </w:p>
        </w:tc>
        <w:tc>
          <w:tcPr>
            <w:tcW w:w="689" w:type="auto"/>
          </w:tcPr>
          <w:p w14:paraId="4AB60E12" w14:textId="77777777" w:rsidR="005E738F" w:rsidRDefault="00000000">
            <w:pPr>
              <w:pStyle w:val="TAC6"/>
            </w:pPr>
            <w:r>
              <w:t>BT</w:t>
            </w:r>
          </w:p>
        </w:tc>
        <w:tc>
          <w:tcPr>
            <w:tcW w:w="689" w:type="auto"/>
          </w:tcPr>
          <w:p w14:paraId="45469ACF" w14:textId="77777777" w:rsidR="005E738F" w:rsidRDefault="00000000">
            <w:pPr>
              <w:pStyle w:val="TAC6"/>
            </w:pPr>
            <w:r>
              <w:t>86.8</w:t>
            </w:r>
          </w:p>
        </w:tc>
        <w:tc>
          <w:tcPr>
            <w:tcW w:w="689" w:type="auto"/>
          </w:tcPr>
          <w:p w14:paraId="40ADE1F9" w14:textId="77777777" w:rsidR="005E738F" w:rsidRDefault="00000000">
            <w:pPr>
              <w:pStyle w:val="TAC6"/>
            </w:pPr>
            <w:r>
              <w:t>11.6</w:t>
            </w:r>
          </w:p>
        </w:tc>
        <w:tc>
          <w:tcPr>
            <w:tcW w:w="689" w:type="auto"/>
          </w:tcPr>
          <w:p w14:paraId="69C2E113" w14:textId="77777777" w:rsidR="005E738F" w:rsidRDefault="00000000">
            <w:pPr>
              <w:pStyle w:val="TAC6"/>
            </w:pPr>
            <w:r>
              <w:t>c04</w:t>
            </w:r>
          </w:p>
        </w:tc>
        <w:tc>
          <w:tcPr>
            <w:tcW w:w="689" w:type="auto"/>
          </w:tcPr>
          <w:p w14:paraId="74418B03" w14:textId="77777777" w:rsidR="005E738F" w:rsidRDefault="00000000">
            <w:pPr>
              <w:pStyle w:val="TAC6"/>
            </w:pPr>
            <w:r>
              <w:t>2x32</w:t>
            </w:r>
          </w:p>
        </w:tc>
        <w:tc>
          <w:tcPr>
            <w:tcW w:w="689" w:type="auto"/>
          </w:tcPr>
          <w:p w14:paraId="117EEEA0" w14:textId="77777777" w:rsidR="005E738F" w:rsidRDefault="00000000">
            <w:pPr>
              <w:pStyle w:val="TAC6"/>
            </w:pPr>
            <w:r>
              <w:t>70.7</w:t>
            </w:r>
          </w:p>
        </w:tc>
        <w:tc>
          <w:tcPr>
            <w:tcW w:w="689" w:type="auto"/>
          </w:tcPr>
          <w:p w14:paraId="4D951F67" w14:textId="77777777" w:rsidR="005E738F" w:rsidRDefault="00000000">
            <w:pPr>
              <w:pStyle w:val="TAC6"/>
            </w:pPr>
            <w:r>
              <w:t>23.2</w:t>
            </w:r>
          </w:p>
        </w:tc>
        <w:tc>
          <w:tcPr>
            <w:tcW w:w="689" w:type="auto"/>
          </w:tcPr>
          <w:p w14:paraId="6CE2A3DB" w14:textId="77777777" w:rsidR="005E738F" w:rsidRDefault="00000000">
            <w:pPr>
              <w:pStyle w:val="TAC6"/>
            </w:pPr>
            <w:r>
              <w:t>8.08</w:t>
            </w:r>
          </w:p>
        </w:tc>
        <w:tc>
          <w:tcPr>
            <w:tcW w:w="689" w:type="auto"/>
          </w:tcPr>
          <w:p w14:paraId="4DB508E9" w14:textId="77777777" w:rsidR="005E738F" w:rsidRDefault="00000000">
            <w:pPr>
              <w:pStyle w:val="TAC6"/>
            </w:pPr>
            <w:r>
              <w:t>BT</w:t>
            </w:r>
          </w:p>
        </w:tc>
        <w:tc>
          <w:tcPr>
            <w:tcW w:w="689" w:type="auto"/>
          </w:tcPr>
          <w:p w14:paraId="3523B254" w14:textId="77777777" w:rsidR="005E738F" w:rsidRDefault="00000000">
            <w:pPr>
              <w:pStyle w:val="TAC6"/>
            </w:pPr>
            <w:r>
              <w:t>PASS</w:t>
            </w:r>
          </w:p>
        </w:tc>
      </w:tr>
      <w:tr w:rsidR="005E738F" w14:paraId="78B918A3" w14:textId="77777777">
        <w:trPr>
          <w:jc w:val="center"/>
        </w:trPr>
        <w:tc>
          <w:tcPr>
            <w:tcW w:w="689" w:type="auto"/>
            <w:vMerge w:val="restart"/>
          </w:tcPr>
          <w:p w14:paraId="1B26C9B5" w14:textId="77777777" w:rsidR="005E738F" w:rsidRDefault="00000000">
            <w:pPr>
              <w:pStyle w:val="TAC6"/>
            </w:pPr>
            <w:r>
              <w:t>d+a</w:t>
            </w:r>
          </w:p>
        </w:tc>
        <w:tc>
          <w:tcPr>
            <w:tcW w:w="689" w:type="auto"/>
            <w:vMerge w:val="restart"/>
          </w:tcPr>
          <w:p w14:paraId="3A14E9D7" w14:textId="77777777" w:rsidR="005E738F" w:rsidRDefault="00000000">
            <w:pPr>
              <w:pStyle w:val="TAC6"/>
            </w:pPr>
            <w:r>
              <w:t>c06</w:t>
            </w:r>
          </w:p>
        </w:tc>
        <w:tc>
          <w:tcPr>
            <w:tcW w:w="689" w:type="auto"/>
          </w:tcPr>
          <w:p w14:paraId="4F5BA2B7" w14:textId="77777777" w:rsidR="005E738F" w:rsidRDefault="00000000">
            <w:pPr>
              <w:pStyle w:val="TAC6"/>
            </w:pPr>
            <w:r>
              <w:t>1</w:t>
            </w:r>
          </w:p>
        </w:tc>
        <w:tc>
          <w:tcPr>
            <w:tcW w:w="689" w:type="auto"/>
          </w:tcPr>
          <w:p w14:paraId="097E1682" w14:textId="77777777" w:rsidR="005E738F" w:rsidRDefault="00000000">
            <w:pPr>
              <w:pStyle w:val="TAC6"/>
            </w:pPr>
            <w:r>
              <w:t>48</w:t>
            </w:r>
          </w:p>
        </w:tc>
        <w:tc>
          <w:tcPr>
            <w:tcW w:w="689" w:type="auto"/>
          </w:tcPr>
          <w:p w14:paraId="45322C67" w14:textId="77777777" w:rsidR="005E738F" w:rsidRDefault="00000000">
            <w:pPr>
              <w:pStyle w:val="TAC6"/>
            </w:pPr>
            <w:r>
              <w:t>NWT</w:t>
            </w:r>
          </w:p>
        </w:tc>
        <w:tc>
          <w:tcPr>
            <w:tcW w:w="689" w:type="auto"/>
          </w:tcPr>
          <w:p w14:paraId="30DE4795" w14:textId="77777777" w:rsidR="005E738F" w:rsidRDefault="00000000">
            <w:pPr>
              <w:pStyle w:val="TAC6"/>
            </w:pPr>
            <w:r>
              <w:t>75.1</w:t>
            </w:r>
          </w:p>
        </w:tc>
        <w:tc>
          <w:tcPr>
            <w:tcW w:w="689" w:type="auto"/>
          </w:tcPr>
          <w:p w14:paraId="5A6CE2A3" w14:textId="77777777" w:rsidR="005E738F" w:rsidRDefault="00000000">
            <w:pPr>
              <w:pStyle w:val="TAC6"/>
            </w:pPr>
            <w:r>
              <w:t>24.3</w:t>
            </w:r>
          </w:p>
        </w:tc>
        <w:tc>
          <w:tcPr>
            <w:tcW w:w="689" w:type="auto"/>
          </w:tcPr>
          <w:p w14:paraId="1E3F7A4F" w14:textId="77777777" w:rsidR="005E738F" w:rsidRDefault="00000000">
            <w:pPr>
              <w:pStyle w:val="TAC6"/>
            </w:pPr>
            <w:r>
              <w:t>c04</w:t>
            </w:r>
          </w:p>
        </w:tc>
        <w:tc>
          <w:tcPr>
            <w:tcW w:w="689" w:type="auto"/>
          </w:tcPr>
          <w:p w14:paraId="0443DC2E" w14:textId="77777777" w:rsidR="005E738F" w:rsidRDefault="00000000">
            <w:pPr>
              <w:pStyle w:val="TAC6"/>
            </w:pPr>
            <w:r>
              <w:t>2x32</w:t>
            </w:r>
          </w:p>
        </w:tc>
        <w:tc>
          <w:tcPr>
            <w:tcW w:w="689" w:type="auto"/>
          </w:tcPr>
          <w:p w14:paraId="3A627C05" w14:textId="77777777" w:rsidR="005E738F" w:rsidRDefault="00000000">
            <w:pPr>
              <w:pStyle w:val="TAC6"/>
            </w:pPr>
            <w:r>
              <w:t>59.8</w:t>
            </w:r>
          </w:p>
        </w:tc>
        <w:tc>
          <w:tcPr>
            <w:tcW w:w="689" w:type="auto"/>
          </w:tcPr>
          <w:p w14:paraId="6F3CA534" w14:textId="77777777" w:rsidR="005E738F" w:rsidRDefault="00000000">
            <w:pPr>
              <w:pStyle w:val="TAC6"/>
            </w:pPr>
            <w:r>
              <w:t>28.5</w:t>
            </w:r>
          </w:p>
        </w:tc>
        <w:tc>
          <w:tcPr>
            <w:tcW w:w="689" w:type="auto"/>
          </w:tcPr>
          <w:p w14:paraId="049AB07C" w14:textId="77777777" w:rsidR="005E738F" w:rsidRDefault="00000000">
            <w:pPr>
              <w:pStyle w:val="TAC6"/>
            </w:pPr>
            <w:r>
              <w:t>7.5</w:t>
            </w:r>
          </w:p>
        </w:tc>
        <w:tc>
          <w:tcPr>
            <w:tcW w:w="689" w:type="auto"/>
          </w:tcPr>
          <w:p w14:paraId="3D712A70" w14:textId="77777777" w:rsidR="005E738F" w:rsidRDefault="00000000">
            <w:pPr>
              <w:pStyle w:val="TAC6"/>
            </w:pPr>
            <w:r>
              <w:t>BT</w:t>
            </w:r>
          </w:p>
        </w:tc>
        <w:tc>
          <w:tcPr>
            <w:tcW w:w="689" w:type="auto"/>
            <w:shd w:val="clear" w:color="auto" w:fill="ADD8E6"/>
          </w:tcPr>
          <w:p w14:paraId="3975D6AA" w14:textId="77777777" w:rsidR="005E738F" w:rsidRDefault="00000000">
            <w:pPr>
              <w:pStyle w:val="TAC6"/>
            </w:pPr>
            <w:r>
              <w:t>EXCEED</w:t>
            </w:r>
          </w:p>
        </w:tc>
      </w:tr>
      <w:tr w:rsidR="005E738F" w14:paraId="25A29FB4" w14:textId="77777777">
        <w:trPr>
          <w:jc w:val="center"/>
        </w:trPr>
        <w:tc>
          <w:tcPr>
            <w:tcW w:w="689" w:type="auto"/>
            <w:vMerge/>
          </w:tcPr>
          <w:p w14:paraId="6FF32018" w14:textId="77777777" w:rsidR="005E738F" w:rsidRDefault="005E738F"/>
        </w:tc>
        <w:tc>
          <w:tcPr>
            <w:tcW w:w="689" w:type="auto"/>
            <w:vMerge/>
          </w:tcPr>
          <w:p w14:paraId="5D2334B9" w14:textId="77777777" w:rsidR="005E738F" w:rsidRDefault="005E738F"/>
        </w:tc>
        <w:tc>
          <w:tcPr>
            <w:tcW w:w="689" w:type="auto"/>
          </w:tcPr>
          <w:p w14:paraId="2AAA8EBA" w14:textId="77777777" w:rsidR="005E738F" w:rsidRDefault="00000000">
            <w:pPr>
              <w:pStyle w:val="TAC6"/>
            </w:pPr>
            <w:r>
              <w:t>2</w:t>
            </w:r>
          </w:p>
        </w:tc>
        <w:tc>
          <w:tcPr>
            <w:tcW w:w="689" w:type="auto"/>
          </w:tcPr>
          <w:p w14:paraId="6C323029" w14:textId="77777777" w:rsidR="005E738F" w:rsidRDefault="00000000">
            <w:pPr>
              <w:pStyle w:val="TAC6"/>
            </w:pPr>
            <w:r>
              <w:t>48</w:t>
            </w:r>
          </w:p>
        </w:tc>
        <w:tc>
          <w:tcPr>
            <w:tcW w:w="689" w:type="auto"/>
          </w:tcPr>
          <w:p w14:paraId="5C6E96BE" w14:textId="77777777" w:rsidR="005E738F" w:rsidRDefault="00000000">
            <w:pPr>
              <w:pStyle w:val="TAC6"/>
            </w:pPr>
            <w:r>
              <w:t>BT</w:t>
            </w:r>
          </w:p>
        </w:tc>
        <w:tc>
          <w:tcPr>
            <w:tcW w:w="689" w:type="auto"/>
          </w:tcPr>
          <w:p w14:paraId="1999EEFC" w14:textId="77777777" w:rsidR="005E738F" w:rsidRDefault="00000000">
            <w:pPr>
              <w:pStyle w:val="TAC6"/>
            </w:pPr>
            <w:r>
              <w:t>75.1</w:t>
            </w:r>
          </w:p>
        </w:tc>
        <w:tc>
          <w:tcPr>
            <w:tcW w:w="689" w:type="auto"/>
          </w:tcPr>
          <w:p w14:paraId="41720BF8" w14:textId="77777777" w:rsidR="005E738F" w:rsidRDefault="00000000">
            <w:pPr>
              <w:pStyle w:val="TAC6"/>
            </w:pPr>
            <w:r>
              <w:t>24.3</w:t>
            </w:r>
          </w:p>
        </w:tc>
        <w:tc>
          <w:tcPr>
            <w:tcW w:w="689" w:type="auto"/>
          </w:tcPr>
          <w:p w14:paraId="4F41FB70" w14:textId="77777777" w:rsidR="005E738F" w:rsidRDefault="00000000">
            <w:pPr>
              <w:pStyle w:val="TAC6"/>
            </w:pPr>
            <w:r>
              <w:t>c03</w:t>
            </w:r>
          </w:p>
        </w:tc>
        <w:tc>
          <w:tcPr>
            <w:tcW w:w="689" w:type="auto"/>
          </w:tcPr>
          <w:p w14:paraId="3157E96E" w14:textId="77777777" w:rsidR="005E738F" w:rsidRDefault="00000000">
            <w:pPr>
              <w:pStyle w:val="TAC6"/>
            </w:pPr>
            <w:r>
              <w:t>2x24.4</w:t>
            </w:r>
          </w:p>
        </w:tc>
        <w:tc>
          <w:tcPr>
            <w:tcW w:w="689" w:type="auto"/>
          </w:tcPr>
          <w:p w14:paraId="14A2F076" w14:textId="77777777" w:rsidR="005E738F" w:rsidRDefault="00000000">
            <w:pPr>
              <w:pStyle w:val="TAC6"/>
            </w:pPr>
            <w:r>
              <w:t>57.1</w:t>
            </w:r>
          </w:p>
        </w:tc>
        <w:tc>
          <w:tcPr>
            <w:tcW w:w="689" w:type="auto"/>
          </w:tcPr>
          <w:p w14:paraId="49EFADFE" w14:textId="77777777" w:rsidR="005E738F" w:rsidRDefault="00000000">
            <w:pPr>
              <w:pStyle w:val="TAC6"/>
            </w:pPr>
            <w:r>
              <w:t>28.7</w:t>
            </w:r>
          </w:p>
        </w:tc>
        <w:tc>
          <w:tcPr>
            <w:tcW w:w="689" w:type="auto"/>
          </w:tcPr>
          <w:p w14:paraId="0AF2BBEC" w14:textId="77777777" w:rsidR="005E738F" w:rsidRDefault="00000000">
            <w:pPr>
              <w:pStyle w:val="TAC6"/>
            </w:pPr>
            <w:r>
              <w:t>8.77</w:t>
            </w:r>
          </w:p>
        </w:tc>
        <w:tc>
          <w:tcPr>
            <w:tcW w:w="689" w:type="auto"/>
          </w:tcPr>
          <w:p w14:paraId="1D200DA0" w14:textId="77777777" w:rsidR="005E738F" w:rsidRDefault="00000000">
            <w:pPr>
              <w:pStyle w:val="TAC6"/>
            </w:pPr>
            <w:r>
              <w:t>BT</w:t>
            </w:r>
          </w:p>
        </w:tc>
        <w:tc>
          <w:tcPr>
            <w:tcW w:w="689" w:type="auto"/>
          </w:tcPr>
          <w:p w14:paraId="71B77223" w14:textId="77777777" w:rsidR="005E738F" w:rsidRDefault="00000000">
            <w:pPr>
              <w:pStyle w:val="TAC6"/>
            </w:pPr>
            <w:r>
              <w:t>PASS</w:t>
            </w:r>
          </w:p>
        </w:tc>
      </w:tr>
      <w:tr w:rsidR="005E738F" w14:paraId="1493CB4F" w14:textId="77777777">
        <w:trPr>
          <w:jc w:val="center"/>
        </w:trPr>
        <w:tc>
          <w:tcPr>
            <w:tcW w:w="689" w:type="auto"/>
            <w:vMerge/>
          </w:tcPr>
          <w:p w14:paraId="6AD580F3" w14:textId="77777777" w:rsidR="005E738F" w:rsidRDefault="005E738F"/>
        </w:tc>
        <w:tc>
          <w:tcPr>
            <w:tcW w:w="689" w:type="auto"/>
            <w:vMerge w:val="restart"/>
          </w:tcPr>
          <w:p w14:paraId="1BC0CBD6" w14:textId="77777777" w:rsidR="005E738F" w:rsidRDefault="00000000">
            <w:pPr>
              <w:pStyle w:val="TAC6"/>
            </w:pPr>
            <w:r>
              <w:t>c07</w:t>
            </w:r>
          </w:p>
        </w:tc>
        <w:tc>
          <w:tcPr>
            <w:tcW w:w="689" w:type="auto"/>
          </w:tcPr>
          <w:p w14:paraId="4E589766" w14:textId="77777777" w:rsidR="005E738F" w:rsidRDefault="00000000">
            <w:pPr>
              <w:pStyle w:val="TAC6"/>
            </w:pPr>
            <w:r>
              <w:t>1</w:t>
            </w:r>
          </w:p>
        </w:tc>
        <w:tc>
          <w:tcPr>
            <w:tcW w:w="689" w:type="auto"/>
          </w:tcPr>
          <w:p w14:paraId="37B508E9" w14:textId="77777777" w:rsidR="005E738F" w:rsidRDefault="00000000">
            <w:pPr>
              <w:pStyle w:val="TAC6"/>
            </w:pPr>
            <w:r>
              <w:t>64</w:t>
            </w:r>
          </w:p>
        </w:tc>
        <w:tc>
          <w:tcPr>
            <w:tcW w:w="689" w:type="auto"/>
          </w:tcPr>
          <w:p w14:paraId="372398DA" w14:textId="77777777" w:rsidR="005E738F" w:rsidRDefault="00000000">
            <w:pPr>
              <w:pStyle w:val="TAC6"/>
            </w:pPr>
            <w:r>
              <w:t>NWT</w:t>
            </w:r>
          </w:p>
        </w:tc>
        <w:tc>
          <w:tcPr>
            <w:tcW w:w="689" w:type="auto"/>
          </w:tcPr>
          <w:p w14:paraId="6BABC49A" w14:textId="77777777" w:rsidR="005E738F" w:rsidRDefault="00000000">
            <w:pPr>
              <w:pStyle w:val="TAC6"/>
            </w:pPr>
            <w:r>
              <w:t>81</w:t>
            </w:r>
          </w:p>
        </w:tc>
        <w:tc>
          <w:tcPr>
            <w:tcW w:w="689" w:type="auto"/>
          </w:tcPr>
          <w:p w14:paraId="37A226E1" w14:textId="77777777" w:rsidR="005E738F" w:rsidRDefault="00000000">
            <w:pPr>
              <w:pStyle w:val="TAC6"/>
            </w:pPr>
            <w:r>
              <w:t>19</w:t>
            </w:r>
          </w:p>
        </w:tc>
        <w:tc>
          <w:tcPr>
            <w:tcW w:w="689" w:type="auto"/>
          </w:tcPr>
          <w:p w14:paraId="62BA64F8" w14:textId="77777777" w:rsidR="005E738F" w:rsidRDefault="00000000">
            <w:pPr>
              <w:pStyle w:val="TAC6"/>
            </w:pPr>
            <w:r>
              <w:t>c05</w:t>
            </w:r>
          </w:p>
        </w:tc>
        <w:tc>
          <w:tcPr>
            <w:tcW w:w="689" w:type="auto"/>
          </w:tcPr>
          <w:p w14:paraId="23C07921" w14:textId="77777777" w:rsidR="005E738F" w:rsidRDefault="00000000">
            <w:pPr>
              <w:pStyle w:val="TAC6"/>
            </w:pPr>
            <w:r>
              <w:t>2x48</w:t>
            </w:r>
          </w:p>
        </w:tc>
        <w:tc>
          <w:tcPr>
            <w:tcW w:w="689" w:type="auto"/>
          </w:tcPr>
          <w:p w14:paraId="29F3A435" w14:textId="77777777" w:rsidR="005E738F" w:rsidRDefault="00000000">
            <w:pPr>
              <w:pStyle w:val="TAC6"/>
            </w:pPr>
            <w:r>
              <w:t>86.6</w:t>
            </w:r>
          </w:p>
        </w:tc>
        <w:tc>
          <w:tcPr>
            <w:tcW w:w="689" w:type="auto"/>
          </w:tcPr>
          <w:p w14:paraId="02EF4818" w14:textId="77777777" w:rsidR="005E738F" w:rsidRDefault="00000000">
            <w:pPr>
              <w:pStyle w:val="TAC6"/>
            </w:pPr>
            <w:r>
              <w:t>16.3</w:t>
            </w:r>
          </w:p>
        </w:tc>
        <w:tc>
          <w:tcPr>
            <w:tcW w:w="689" w:type="auto"/>
          </w:tcPr>
          <w:p w14:paraId="30AD7518" w14:textId="77777777" w:rsidR="005E738F" w:rsidRDefault="00000000">
            <w:pPr>
              <w:pStyle w:val="TAC6"/>
            </w:pPr>
            <w:r>
              <w:t>-4.06</w:t>
            </w:r>
          </w:p>
        </w:tc>
        <w:tc>
          <w:tcPr>
            <w:tcW w:w="689" w:type="auto"/>
          </w:tcPr>
          <w:p w14:paraId="0971F24A" w14:textId="77777777" w:rsidR="005E738F" w:rsidRDefault="00000000">
            <w:pPr>
              <w:pStyle w:val="TAC6"/>
            </w:pPr>
            <w:r>
              <w:t>WT</w:t>
            </w:r>
          </w:p>
        </w:tc>
        <w:tc>
          <w:tcPr>
            <w:tcW w:w="689" w:type="auto"/>
            <w:shd w:val="clear" w:color="auto" w:fill="FF474C"/>
          </w:tcPr>
          <w:p w14:paraId="7368BFD2" w14:textId="77777777" w:rsidR="005E738F" w:rsidRDefault="00000000">
            <w:pPr>
              <w:pStyle w:val="TAC6"/>
            </w:pPr>
            <w:r>
              <w:t>FAIL</w:t>
            </w:r>
          </w:p>
        </w:tc>
      </w:tr>
      <w:tr w:rsidR="005E738F" w14:paraId="7A317E60" w14:textId="77777777">
        <w:trPr>
          <w:jc w:val="center"/>
        </w:trPr>
        <w:tc>
          <w:tcPr>
            <w:tcW w:w="689" w:type="auto"/>
            <w:vMerge/>
          </w:tcPr>
          <w:p w14:paraId="04EB5E75" w14:textId="77777777" w:rsidR="005E738F" w:rsidRDefault="005E738F"/>
        </w:tc>
        <w:tc>
          <w:tcPr>
            <w:tcW w:w="689" w:type="auto"/>
            <w:vMerge/>
          </w:tcPr>
          <w:p w14:paraId="5493704A" w14:textId="77777777" w:rsidR="005E738F" w:rsidRDefault="005E738F"/>
        </w:tc>
        <w:tc>
          <w:tcPr>
            <w:tcW w:w="689" w:type="auto"/>
          </w:tcPr>
          <w:p w14:paraId="3747B328" w14:textId="77777777" w:rsidR="005E738F" w:rsidRDefault="00000000">
            <w:pPr>
              <w:pStyle w:val="TAC6"/>
            </w:pPr>
            <w:r>
              <w:t>2</w:t>
            </w:r>
          </w:p>
        </w:tc>
        <w:tc>
          <w:tcPr>
            <w:tcW w:w="689" w:type="auto"/>
          </w:tcPr>
          <w:p w14:paraId="54B0CB10" w14:textId="77777777" w:rsidR="005E738F" w:rsidRDefault="00000000">
            <w:pPr>
              <w:pStyle w:val="TAC6"/>
            </w:pPr>
            <w:r>
              <w:t>64</w:t>
            </w:r>
          </w:p>
        </w:tc>
        <w:tc>
          <w:tcPr>
            <w:tcW w:w="689" w:type="auto"/>
          </w:tcPr>
          <w:p w14:paraId="1D6B143C" w14:textId="77777777" w:rsidR="005E738F" w:rsidRDefault="00000000">
            <w:pPr>
              <w:pStyle w:val="TAC6"/>
            </w:pPr>
            <w:r>
              <w:t>BT</w:t>
            </w:r>
          </w:p>
        </w:tc>
        <w:tc>
          <w:tcPr>
            <w:tcW w:w="689" w:type="auto"/>
          </w:tcPr>
          <w:p w14:paraId="2FF3F918" w14:textId="77777777" w:rsidR="005E738F" w:rsidRDefault="00000000">
            <w:pPr>
              <w:pStyle w:val="TAC6"/>
            </w:pPr>
            <w:r>
              <w:t>81</w:t>
            </w:r>
          </w:p>
        </w:tc>
        <w:tc>
          <w:tcPr>
            <w:tcW w:w="689" w:type="auto"/>
          </w:tcPr>
          <w:p w14:paraId="3DA7E982" w14:textId="77777777" w:rsidR="005E738F" w:rsidRDefault="00000000">
            <w:pPr>
              <w:pStyle w:val="TAC6"/>
            </w:pPr>
            <w:r>
              <w:t>19</w:t>
            </w:r>
          </w:p>
        </w:tc>
        <w:tc>
          <w:tcPr>
            <w:tcW w:w="689" w:type="auto"/>
          </w:tcPr>
          <w:p w14:paraId="6DB5E742" w14:textId="77777777" w:rsidR="005E738F" w:rsidRDefault="00000000">
            <w:pPr>
              <w:pStyle w:val="TAC6"/>
            </w:pPr>
            <w:r>
              <w:t>c04</w:t>
            </w:r>
          </w:p>
        </w:tc>
        <w:tc>
          <w:tcPr>
            <w:tcW w:w="689" w:type="auto"/>
          </w:tcPr>
          <w:p w14:paraId="7675B04E" w14:textId="77777777" w:rsidR="005E738F" w:rsidRDefault="00000000">
            <w:pPr>
              <w:pStyle w:val="TAC6"/>
            </w:pPr>
            <w:r>
              <w:t>2x32</w:t>
            </w:r>
          </w:p>
        </w:tc>
        <w:tc>
          <w:tcPr>
            <w:tcW w:w="689" w:type="auto"/>
          </w:tcPr>
          <w:p w14:paraId="1BF99EBE" w14:textId="77777777" w:rsidR="005E738F" w:rsidRDefault="00000000">
            <w:pPr>
              <w:pStyle w:val="TAC6"/>
            </w:pPr>
            <w:r>
              <w:t>59.8</w:t>
            </w:r>
          </w:p>
        </w:tc>
        <w:tc>
          <w:tcPr>
            <w:tcW w:w="689" w:type="auto"/>
          </w:tcPr>
          <w:p w14:paraId="524BA2FC" w14:textId="77777777" w:rsidR="005E738F" w:rsidRDefault="00000000">
            <w:pPr>
              <w:pStyle w:val="TAC6"/>
            </w:pPr>
            <w:r>
              <w:t>28.5</w:t>
            </w:r>
          </w:p>
        </w:tc>
        <w:tc>
          <w:tcPr>
            <w:tcW w:w="689" w:type="auto"/>
          </w:tcPr>
          <w:p w14:paraId="3AB86DB9" w14:textId="77777777" w:rsidR="005E738F" w:rsidRDefault="00000000">
            <w:pPr>
              <w:pStyle w:val="TAC6"/>
            </w:pPr>
            <w:r>
              <w:t>11.36</w:t>
            </w:r>
          </w:p>
        </w:tc>
        <w:tc>
          <w:tcPr>
            <w:tcW w:w="689" w:type="auto"/>
          </w:tcPr>
          <w:p w14:paraId="50561352" w14:textId="77777777" w:rsidR="005E738F" w:rsidRDefault="00000000">
            <w:pPr>
              <w:pStyle w:val="TAC6"/>
            </w:pPr>
            <w:r>
              <w:t>BT</w:t>
            </w:r>
          </w:p>
        </w:tc>
        <w:tc>
          <w:tcPr>
            <w:tcW w:w="689" w:type="auto"/>
          </w:tcPr>
          <w:p w14:paraId="113004B6" w14:textId="77777777" w:rsidR="005E738F" w:rsidRDefault="00000000">
            <w:pPr>
              <w:pStyle w:val="TAC6"/>
            </w:pPr>
            <w:r>
              <w:t>PASS</w:t>
            </w:r>
          </w:p>
        </w:tc>
      </w:tr>
    </w:tbl>
    <w:p w14:paraId="57CA14EC" w14:textId="77777777" w:rsidR="005E738F" w:rsidRDefault="005E738F"/>
    <w:p w14:paraId="7E9178DF"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2DD70CBB" w14:textId="1FF8CDA4" w:rsidR="005E738F" w:rsidRDefault="00000000">
      <w:pPr>
        <w:pStyle w:val="TH"/>
      </w:pPr>
      <w:r>
        <w:t xml:space="preserve">Table </w:t>
      </w:r>
      <w:r>
        <w:fldChar w:fldCharType="begin"/>
      </w:r>
      <w:r>
        <w:instrText>SEQ Table \* ARABIC</w:instrText>
      </w:r>
      <w:r w:rsidR="001216E8">
        <w:fldChar w:fldCharType="separate"/>
      </w:r>
      <w:r w:rsidR="001216E8">
        <w:rPr>
          <w:noProof/>
        </w:rPr>
        <w:t>24</w:t>
      </w:r>
      <w:r>
        <w:fldChar w:fldCharType="end"/>
      </w:r>
      <w:r>
        <w:t>: Summary of the results of BS1534-1a</w:t>
      </w:r>
    </w:p>
    <w:tbl>
      <w:tblPr>
        <w:tblStyle w:val="TableGrid"/>
        <w:tblW w:w="0" w:type="auto"/>
        <w:jc w:val="center"/>
        <w:tblLook w:val="04A0" w:firstRow="1" w:lastRow="0" w:firstColumn="1" w:lastColumn="0" w:noHBand="0" w:noVBand="1"/>
      </w:tblPr>
      <w:tblGrid>
        <w:gridCol w:w="537"/>
        <w:gridCol w:w="726"/>
        <w:gridCol w:w="787"/>
        <w:gridCol w:w="1907"/>
        <w:gridCol w:w="767"/>
      </w:tblGrid>
      <w:tr w:rsidR="005E738F" w14:paraId="7819E20B" w14:textId="77777777">
        <w:trPr>
          <w:jc w:val="center"/>
        </w:trPr>
        <w:tc>
          <w:tcPr>
            <w:tcW w:w="1928" w:type="auto"/>
          </w:tcPr>
          <w:p w14:paraId="2E103661" w14:textId="77777777" w:rsidR="005E738F" w:rsidRDefault="00000000">
            <w:pPr>
              <w:pStyle w:val="TAH"/>
            </w:pPr>
            <w:r>
              <w:t>Lab</w:t>
            </w:r>
          </w:p>
        </w:tc>
        <w:tc>
          <w:tcPr>
            <w:tcW w:w="1928" w:type="auto"/>
          </w:tcPr>
          <w:p w14:paraId="3F02F5EA" w14:textId="77777777" w:rsidR="005E738F" w:rsidRDefault="00000000">
            <w:pPr>
              <w:pStyle w:val="TAH"/>
            </w:pPr>
            <w:r>
              <w:t>Cond.</w:t>
            </w:r>
          </w:p>
        </w:tc>
        <w:tc>
          <w:tcPr>
            <w:tcW w:w="1928" w:type="auto"/>
          </w:tcPr>
          <w:p w14:paraId="6FA0E134" w14:textId="77777777" w:rsidR="005E738F" w:rsidRDefault="00000000">
            <w:pPr>
              <w:pStyle w:val="TAH"/>
            </w:pPr>
            <w:r>
              <w:t>Bitrate</w:t>
            </w:r>
          </w:p>
        </w:tc>
        <w:tc>
          <w:tcPr>
            <w:tcW w:w="1928" w:type="auto"/>
          </w:tcPr>
          <w:p w14:paraId="09EC87DF" w14:textId="77777777" w:rsidR="005E738F" w:rsidRDefault="00000000">
            <w:pPr>
              <w:pStyle w:val="TAH"/>
            </w:pPr>
            <w:r>
              <w:t>ToR</w:t>
            </w:r>
          </w:p>
        </w:tc>
        <w:tc>
          <w:tcPr>
            <w:tcW w:w="1928" w:type="auto"/>
          </w:tcPr>
          <w:p w14:paraId="522532C7" w14:textId="77777777" w:rsidR="005E738F" w:rsidRDefault="00000000">
            <w:pPr>
              <w:pStyle w:val="TAH"/>
            </w:pPr>
            <w:r>
              <w:t>Status</w:t>
            </w:r>
          </w:p>
        </w:tc>
      </w:tr>
      <w:tr w:rsidR="005E738F" w14:paraId="3482CFE1" w14:textId="77777777">
        <w:trPr>
          <w:jc w:val="center"/>
        </w:trPr>
        <w:tc>
          <w:tcPr>
            <w:tcW w:w="1928" w:type="auto"/>
            <w:vMerge w:val="restart"/>
          </w:tcPr>
          <w:p w14:paraId="1401B377" w14:textId="77777777" w:rsidR="005E738F" w:rsidRDefault="00000000">
            <w:pPr>
              <w:pStyle w:val="TAC"/>
            </w:pPr>
            <w:r>
              <w:t>a</w:t>
            </w:r>
          </w:p>
        </w:tc>
        <w:tc>
          <w:tcPr>
            <w:tcW w:w="1928" w:type="auto"/>
          </w:tcPr>
          <w:p w14:paraId="204E8C43" w14:textId="77777777" w:rsidR="005E738F" w:rsidRDefault="00000000">
            <w:pPr>
              <w:pStyle w:val="TAC"/>
            </w:pPr>
            <w:r>
              <w:t>c06</w:t>
            </w:r>
          </w:p>
        </w:tc>
        <w:tc>
          <w:tcPr>
            <w:tcW w:w="1928" w:type="auto"/>
          </w:tcPr>
          <w:p w14:paraId="0067AA61" w14:textId="77777777" w:rsidR="005E738F" w:rsidRDefault="00000000">
            <w:pPr>
              <w:pStyle w:val="TAC"/>
            </w:pPr>
            <w:r>
              <w:t>48</w:t>
            </w:r>
          </w:p>
        </w:tc>
        <w:tc>
          <w:tcPr>
            <w:tcW w:w="1928" w:type="auto"/>
          </w:tcPr>
          <w:p w14:paraId="23FFFC05" w14:textId="77777777" w:rsidR="005E738F" w:rsidRDefault="00000000">
            <w:pPr>
              <w:pStyle w:val="TAC"/>
            </w:pPr>
            <w:r>
              <w:t>NWT c04 OR BT c03</w:t>
            </w:r>
          </w:p>
        </w:tc>
        <w:tc>
          <w:tcPr>
            <w:tcW w:w="1928" w:type="auto"/>
          </w:tcPr>
          <w:p w14:paraId="2E7408D0" w14:textId="77777777" w:rsidR="005E738F" w:rsidRDefault="00000000">
            <w:pPr>
              <w:pStyle w:val="TAC"/>
            </w:pPr>
            <w:r>
              <w:t>PASS</w:t>
            </w:r>
          </w:p>
        </w:tc>
      </w:tr>
      <w:tr w:rsidR="005E738F" w14:paraId="2A132A73" w14:textId="77777777">
        <w:trPr>
          <w:jc w:val="center"/>
        </w:trPr>
        <w:tc>
          <w:tcPr>
            <w:tcW w:w="1928" w:type="auto"/>
            <w:vMerge/>
          </w:tcPr>
          <w:p w14:paraId="196DCD0C" w14:textId="77777777" w:rsidR="005E738F" w:rsidRDefault="005E738F"/>
        </w:tc>
        <w:tc>
          <w:tcPr>
            <w:tcW w:w="1928" w:type="auto"/>
          </w:tcPr>
          <w:p w14:paraId="246004D3" w14:textId="77777777" w:rsidR="005E738F" w:rsidRDefault="00000000">
            <w:pPr>
              <w:pStyle w:val="TAC"/>
            </w:pPr>
            <w:r>
              <w:t>c07</w:t>
            </w:r>
          </w:p>
        </w:tc>
        <w:tc>
          <w:tcPr>
            <w:tcW w:w="1928" w:type="auto"/>
          </w:tcPr>
          <w:p w14:paraId="12A5E6BA" w14:textId="77777777" w:rsidR="005E738F" w:rsidRDefault="00000000">
            <w:pPr>
              <w:pStyle w:val="TAC"/>
            </w:pPr>
            <w:r>
              <w:t>64</w:t>
            </w:r>
          </w:p>
        </w:tc>
        <w:tc>
          <w:tcPr>
            <w:tcW w:w="1928" w:type="auto"/>
          </w:tcPr>
          <w:p w14:paraId="01911968" w14:textId="77777777" w:rsidR="005E738F" w:rsidRDefault="00000000">
            <w:pPr>
              <w:pStyle w:val="TAC"/>
            </w:pPr>
            <w:r>
              <w:t>NWT c05 OR BT c04</w:t>
            </w:r>
          </w:p>
        </w:tc>
        <w:tc>
          <w:tcPr>
            <w:tcW w:w="1928" w:type="auto"/>
          </w:tcPr>
          <w:p w14:paraId="36886839" w14:textId="77777777" w:rsidR="005E738F" w:rsidRDefault="00000000">
            <w:pPr>
              <w:pStyle w:val="TAC"/>
            </w:pPr>
            <w:r>
              <w:t>PASS</w:t>
            </w:r>
          </w:p>
        </w:tc>
      </w:tr>
      <w:tr w:rsidR="005E738F" w14:paraId="4DC2640A" w14:textId="77777777">
        <w:trPr>
          <w:jc w:val="center"/>
        </w:trPr>
        <w:tc>
          <w:tcPr>
            <w:tcW w:w="1928" w:type="auto"/>
            <w:vMerge w:val="restart"/>
          </w:tcPr>
          <w:p w14:paraId="3C50579E" w14:textId="77777777" w:rsidR="005E738F" w:rsidRDefault="00000000">
            <w:pPr>
              <w:pStyle w:val="TAC"/>
            </w:pPr>
            <w:r>
              <w:t>d</w:t>
            </w:r>
          </w:p>
        </w:tc>
        <w:tc>
          <w:tcPr>
            <w:tcW w:w="1928" w:type="auto"/>
          </w:tcPr>
          <w:p w14:paraId="713E1A11" w14:textId="77777777" w:rsidR="005E738F" w:rsidRDefault="00000000">
            <w:pPr>
              <w:pStyle w:val="TAC"/>
            </w:pPr>
            <w:r>
              <w:t>c06</w:t>
            </w:r>
          </w:p>
        </w:tc>
        <w:tc>
          <w:tcPr>
            <w:tcW w:w="1928" w:type="auto"/>
          </w:tcPr>
          <w:p w14:paraId="767AFDED" w14:textId="77777777" w:rsidR="005E738F" w:rsidRDefault="00000000">
            <w:pPr>
              <w:pStyle w:val="TAC"/>
            </w:pPr>
            <w:r>
              <w:t>48</w:t>
            </w:r>
          </w:p>
        </w:tc>
        <w:tc>
          <w:tcPr>
            <w:tcW w:w="1928" w:type="auto"/>
          </w:tcPr>
          <w:p w14:paraId="676C61C2" w14:textId="77777777" w:rsidR="005E738F" w:rsidRDefault="00000000">
            <w:pPr>
              <w:pStyle w:val="TAC"/>
            </w:pPr>
            <w:r>
              <w:t>NWT c04 OR BT c03</w:t>
            </w:r>
          </w:p>
        </w:tc>
        <w:tc>
          <w:tcPr>
            <w:tcW w:w="1928" w:type="auto"/>
          </w:tcPr>
          <w:p w14:paraId="43EF48A3" w14:textId="77777777" w:rsidR="005E738F" w:rsidRDefault="00000000">
            <w:pPr>
              <w:pStyle w:val="TAC"/>
            </w:pPr>
            <w:r>
              <w:t>PASS</w:t>
            </w:r>
          </w:p>
        </w:tc>
      </w:tr>
      <w:tr w:rsidR="005E738F" w14:paraId="6B66E9E8" w14:textId="77777777">
        <w:trPr>
          <w:jc w:val="center"/>
        </w:trPr>
        <w:tc>
          <w:tcPr>
            <w:tcW w:w="1928" w:type="auto"/>
            <w:vMerge/>
          </w:tcPr>
          <w:p w14:paraId="3584B0C5" w14:textId="77777777" w:rsidR="005E738F" w:rsidRDefault="005E738F"/>
        </w:tc>
        <w:tc>
          <w:tcPr>
            <w:tcW w:w="1928" w:type="auto"/>
          </w:tcPr>
          <w:p w14:paraId="3E7E46F0" w14:textId="77777777" w:rsidR="005E738F" w:rsidRDefault="00000000">
            <w:pPr>
              <w:pStyle w:val="TAC"/>
            </w:pPr>
            <w:r>
              <w:t>c07</w:t>
            </w:r>
          </w:p>
        </w:tc>
        <w:tc>
          <w:tcPr>
            <w:tcW w:w="1928" w:type="auto"/>
          </w:tcPr>
          <w:p w14:paraId="0D744912" w14:textId="77777777" w:rsidR="005E738F" w:rsidRDefault="00000000">
            <w:pPr>
              <w:pStyle w:val="TAC"/>
            </w:pPr>
            <w:r>
              <w:t>64</w:t>
            </w:r>
          </w:p>
        </w:tc>
        <w:tc>
          <w:tcPr>
            <w:tcW w:w="1928" w:type="auto"/>
          </w:tcPr>
          <w:p w14:paraId="4123EFE3" w14:textId="77777777" w:rsidR="005E738F" w:rsidRDefault="00000000">
            <w:pPr>
              <w:pStyle w:val="TAC"/>
            </w:pPr>
            <w:r>
              <w:t>NWT c05 OR BT c04</w:t>
            </w:r>
          </w:p>
        </w:tc>
        <w:tc>
          <w:tcPr>
            <w:tcW w:w="1928" w:type="auto"/>
          </w:tcPr>
          <w:p w14:paraId="1AB6A1B9" w14:textId="77777777" w:rsidR="005E738F" w:rsidRDefault="00000000">
            <w:pPr>
              <w:pStyle w:val="TAC"/>
            </w:pPr>
            <w:r>
              <w:t>PASS</w:t>
            </w:r>
          </w:p>
        </w:tc>
      </w:tr>
      <w:tr w:rsidR="005E738F" w14:paraId="1A88222C" w14:textId="77777777">
        <w:trPr>
          <w:jc w:val="center"/>
        </w:trPr>
        <w:tc>
          <w:tcPr>
            <w:tcW w:w="1928" w:type="auto"/>
            <w:vMerge w:val="restart"/>
          </w:tcPr>
          <w:p w14:paraId="66284FDB" w14:textId="77777777" w:rsidR="005E738F" w:rsidRDefault="00000000">
            <w:pPr>
              <w:pStyle w:val="TAC"/>
            </w:pPr>
            <w:r>
              <w:t>d+a</w:t>
            </w:r>
          </w:p>
        </w:tc>
        <w:tc>
          <w:tcPr>
            <w:tcW w:w="1928" w:type="auto"/>
          </w:tcPr>
          <w:p w14:paraId="338C7806" w14:textId="77777777" w:rsidR="005E738F" w:rsidRDefault="00000000">
            <w:pPr>
              <w:pStyle w:val="TAC"/>
            </w:pPr>
            <w:r>
              <w:t>c06</w:t>
            </w:r>
          </w:p>
        </w:tc>
        <w:tc>
          <w:tcPr>
            <w:tcW w:w="1928" w:type="auto"/>
          </w:tcPr>
          <w:p w14:paraId="2EE55480" w14:textId="77777777" w:rsidR="005E738F" w:rsidRDefault="00000000">
            <w:pPr>
              <w:pStyle w:val="TAC"/>
            </w:pPr>
            <w:r>
              <w:t>48</w:t>
            </w:r>
          </w:p>
        </w:tc>
        <w:tc>
          <w:tcPr>
            <w:tcW w:w="1928" w:type="auto"/>
          </w:tcPr>
          <w:p w14:paraId="2EE76F91" w14:textId="77777777" w:rsidR="005E738F" w:rsidRDefault="00000000">
            <w:pPr>
              <w:pStyle w:val="TAC"/>
            </w:pPr>
            <w:r>
              <w:t>NWT c04 OR BT c03</w:t>
            </w:r>
          </w:p>
        </w:tc>
        <w:tc>
          <w:tcPr>
            <w:tcW w:w="1928" w:type="auto"/>
          </w:tcPr>
          <w:p w14:paraId="7FAFE8EF" w14:textId="77777777" w:rsidR="005E738F" w:rsidRDefault="00000000">
            <w:pPr>
              <w:pStyle w:val="TAC"/>
            </w:pPr>
            <w:r>
              <w:t>PASS</w:t>
            </w:r>
          </w:p>
        </w:tc>
      </w:tr>
      <w:tr w:rsidR="005E738F" w14:paraId="5FD277FA" w14:textId="77777777">
        <w:trPr>
          <w:jc w:val="center"/>
        </w:trPr>
        <w:tc>
          <w:tcPr>
            <w:tcW w:w="1928" w:type="auto"/>
            <w:vMerge/>
          </w:tcPr>
          <w:p w14:paraId="7393A382" w14:textId="77777777" w:rsidR="005E738F" w:rsidRDefault="005E738F"/>
        </w:tc>
        <w:tc>
          <w:tcPr>
            <w:tcW w:w="1928" w:type="auto"/>
          </w:tcPr>
          <w:p w14:paraId="01F4B4E8" w14:textId="77777777" w:rsidR="005E738F" w:rsidRDefault="00000000">
            <w:pPr>
              <w:pStyle w:val="TAC"/>
            </w:pPr>
            <w:r>
              <w:t>c07</w:t>
            </w:r>
          </w:p>
        </w:tc>
        <w:tc>
          <w:tcPr>
            <w:tcW w:w="1928" w:type="auto"/>
          </w:tcPr>
          <w:p w14:paraId="23CCD35E" w14:textId="77777777" w:rsidR="005E738F" w:rsidRDefault="00000000">
            <w:pPr>
              <w:pStyle w:val="TAC"/>
            </w:pPr>
            <w:r>
              <w:t>64</w:t>
            </w:r>
          </w:p>
        </w:tc>
        <w:tc>
          <w:tcPr>
            <w:tcW w:w="1928" w:type="auto"/>
          </w:tcPr>
          <w:p w14:paraId="03D581A4" w14:textId="77777777" w:rsidR="005E738F" w:rsidRDefault="00000000">
            <w:pPr>
              <w:pStyle w:val="TAC"/>
            </w:pPr>
            <w:r>
              <w:t>NWT c05 OR BT c04</w:t>
            </w:r>
          </w:p>
        </w:tc>
        <w:tc>
          <w:tcPr>
            <w:tcW w:w="1928" w:type="auto"/>
          </w:tcPr>
          <w:p w14:paraId="30DB1572" w14:textId="77777777" w:rsidR="005E738F" w:rsidRDefault="00000000">
            <w:pPr>
              <w:pStyle w:val="TAC"/>
            </w:pPr>
            <w:r>
              <w:t>PASS</w:t>
            </w:r>
          </w:p>
        </w:tc>
      </w:tr>
    </w:tbl>
    <w:p w14:paraId="28518930" w14:textId="77777777" w:rsidR="005E738F" w:rsidRDefault="00000000">
      <w:r>
        <w:br w:type="page"/>
      </w:r>
    </w:p>
    <w:p w14:paraId="5B08C855" w14:textId="77777777" w:rsidR="003F74E7" w:rsidRDefault="003F74E7" w:rsidP="003F74E7">
      <w:pPr>
        <w:pStyle w:val="Heading2"/>
      </w:pPr>
      <w:r>
        <w:lastRenderedPageBreak/>
        <w:t>BS1534-1b (Stereo, Headphones)</w:t>
      </w:r>
    </w:p>
    <w:p w14:paraId="7AFA532C" w14:textId="77777777" w:rsidR="005E738F" w:rsidRDefault="00000000">
      <w:r>
        <w:t>The averaged results per condition for experiment BS1534-1b are depicted in the following figure. The three curves show the individual results for the two labs and the results for a joint evaluation, respectively. Condition c01 is the hidden reference while c02 is the 7 kHz lowpass anchor.</w:t>
      </w:r>
    </w:p>
    <w:p w14:paraId="7055A735" w14:textId="77777777" w:rsidR="005E738F" w:rsidRDefault="00000000">
      <w:pPr>
        <w:pStyle w:val="TH"/>
      </w:pPr>
      <w:r>
        <w:rPr>
          <w:noProof/>
        </w:rPr>
        <w:drawing>
          <wp:inline distT="0" distB="0" distL="0" distR="0" wp14:anchorId="07BF9F7D" wp14:editId="5D563615">
            <wp:extent cx="5040000" cy="252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1b.png"/>
                    <pic:cNvPicPr/>
                  </pic:nvPicPr>
                  <pic:blipFill>
                    <a:blip r:embed="rId19"/>
                    <a:stretch>
                      <a:fillRect/>
                    </a:stretch>
                  </pic:blipFill>
                  <pic:spPr>
                    <a:xfrm>
                      <a:off x="0" y="0"/>
                      <a:ext cx="5040000" cy="2520000"/>
                    </a:xfrm>
                    <a:prstGeom prst="rect">
                      <a:avLst/>
                    </a:prstGeom>
                  </pic:spPr>
                </pic:pic>
              </a:graphicData>
            </a:graphic>
          </wp:inline>
        </w:drawing>
      </w:r>
    </w:p>
    <w:p w14:paraId="20FC8F92" w14:textId="1A6C44FB" w:rsidR="005E738F" w:rsidRDefault="00000000">
      <w:pPr>
        <w:pStyle w:val="TF"/>
      </w:pPr>
      <w:r>
        <w:t xml:space="preserve">Figure </w:t>
      </w:r>
      <w:r>
        <w:fldChar w:fldCharType="begin"/>
      </w:r>
      <w:r>
        <w:instrText>SEQ Figure \* ARABIC</w:instrText>
      </w:r>
      <w:r w:rsidR="001216E8">
        <w:fldChar w:fldCharType="separate"/>
      </w:r>
      <w:r w:rsidR="001216E8">
        <w:rPr>
          <w:noProof/>
        </w:rPr>
        <w:t>11</w:t>
      </w:r>
      <w:r>
        <w:fldChar w:fldCharType="end"/>
      </w:r>
      <w:r>
        <w:t>: Averaged results per condition for experiment BS1534-1b</w:t>
      </w:r>
    </w:p>
    <w:p w14:paraId="141C9C7F" w14:textId="77777777" w:rsidR="005E738F" w:rsidRDefault="00000000">
      <w:r>
        <w:t>The complete statistical evaluation of the requirement ToR tests for experiment BS1534-1b is given in the following table. The evaluation is done separately for the data from the two listening laboratories and for a combination of the two data sets.</w:t>
      </w:r>
    </w:p>
    <w:p w14:paraId="28AC806A" w14:textId="2F48492C" w:rsidR="005E738F" w:rsidRDefault="00000000">
      <w:pPr>
        <w:pStyle w:val="TH"/>
      </w:pPr>
      <w:r>
        <w:t xml:space="preserve">Table </w:t>
      </w:r>
      <w:r>
        <w:fldChar w:fldCharType="begin"/>
      </w:r>
      <w:r>
        <w:instrText>SEQ Table \* ARABIC</w:instrText>
      </w:r>
      <w:r w:rsidR="001216E8">
        <w:fldChar w:fldCharType="separate"/>
      </w:r>
      <w:r w:rsidR="001216E8">
        <w:rPr>
          <w:noProof/>
        </w:rPr>
        <w:t>25</w:t>
      </w:r>
      <w:r>
        <w:fldChar w:fldCharType="end"/>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5E738F" w14:paraId="50B0A200" w14:textId="77777777">
        <w:trPr>
          <w:jc w:val="center"/>
        </w:trPr>
        <w:tc>
          <w:tcPr>
            <w:tcW w:w="689" w:type="auto"/>
            <w:gridSpan w:val="2"/>
            <w:vMerge w:val="restart"/>
          </w:tcPr>
          <w:p w14:paraId="7CC738E6" w14:textId="77777777" w:rsidR="005E738F" w:rsidRDefault="005E738F">
            <w:pPr>
              <w:pStyle w:val="TAH6"/>
            </w:pPr>
          </w:p>
        </w:tc>
        <w:tc>
          <w:tcPr>
            <w:tcW w:w="689" w:type="auto"/>
          </w:tcPr>
          <w:p w14:paraId="01DEB9F5" w14:textId="77777777" w:rsidR="005E738F" w:rsidRDefault="00000000">
            <w:pPr>
              <w:pStyle w:val="TAH6"/>
            </w:pPr>
            <w:r>
              <w:t>Type</w:t>
            </w:r>
          </w:p>
        </w:tc>
        <w:tc>
          <w:tcPr>
            <w:tcW w:w="689" w:type="auto"/>
            <w:gridSpan w:val="4"/>
          </w:tcPr>
          <w:p w14:paraId="58909CC8" w14:textId="77777777" w:rsidR="005E738F" w:rsidRDefault="00000000">
            <w:pPr>
              <w:pStyle w:val="TAH6"/>
            </w:pPr>
            <w:r>
              <w:t>CuT</w:t>
            </w:r>
          </w:p>
        </w:tc>
        <w:tc>
          <w:tcPr>
            <w:tcW w:w="689" w:type="auto"/>
            <w:gridSpan w:val="4"/>
          </w:tcPr>
          <w:p w14:paraId="3EDB8804" w14:textId="77777777" w:rsidR="005E738F" w:rsidRDefault="00000000">
            <w:pPr>
              <w:pStyle w:val="TAH6"/>
            </w:pPr>
            <w:r>
              <w:t>EVS Reference</w:t>
            </w:r>
          </w:p>
        </w:tc>
        <w:tc>
          <w:tcPr>
            <w:tcW w:w="689" w:type="auto"/>
            <w:gridSpan w:val="3"/>
          </w:tcPr>
          <w:p w14:paraId="06FDC664" w14:textId="77777777" w:rsidR="005E738F" w:rsidRDefault="00000000">
            <w:pPr>
              <w:pStyle w:val="TAH6"/>
            </w:pPr>
            <w:r>
              <w:t>Evaluation</w:t>
            </w:r>
          </w:p>
        </w:tc>
      </w:tr>
      <w:tr w:rsidR="005E738F" w14:paraId="12668B4D" w14:textId="77777777">
        <w:trPr>
          <w:jc w:val="center"/>
        </w:trPr>
        <w:tc>
          <w:tcPr>
            <w:tcW w:w="689" w:type="auto"/>
            <w:gridSpan w:val="2"/>
            <w:vMerge/>
          </w:tcPr>
          <w:p w14:paraId="2343B245" w14:textId="77777777" w:rsidR="005E738F" w:rsidRDefault="005E738F"/>
        </w:tc>
        <w:tc>
          <w:tcPr>
            <w:tcW w:w="689" w:type="auto"/>
          </w:tcPr>
          <w:p w14:paraId="771AB37D" w14:textId="77777777" w:rsidR="005E738F" w:rsidRDefault="00000000">
            <w:pPr>
              <w:pStyle w:val="TAH6"/>
            </w:pPr>
            <w:r>
              <w:t>Value</w:t>
            </w:r>
          </w:p>
        </w:tc>
        <w:tc>
          <w:tcPr>
            <w:tcW w:w="689" w:type="auto"/>
          </w:tcPr>
          <w:p w14:paraId="5664CBFA" w14:textId="77777777" w:rsidR="005E738F" w:rsidRDefault="00000000">
            <w:pPr>
              <w:pStyle w:val="TAH6"/>
            </w:pPr>
            <w:r>
              <w:t>Bitrate</w:t>
            </w:r>
          </w:p>
        </w:tc>
        <w:tc>
          <w:tcPr>
            <w:tcW w:w="689" w:type="auto"/>
          </w:tcPr>
          <w:p w14:paraId="73F2228A" w14:textId="77777777" w:rsidR="005E738F" w:rsidRDefault="00000000">
            <w:pPr>
              <w:pStyle w:val="TAH6"/>
            </w:pPr>
            <w:r>
              <w:t>Req.</w:t>
            </w:r>
          </w:p>
        </w:tc>
        <w:tc>
          <w:tcPr>
            <w:tcW w:w="689" w:type="auto"/>
          </w:tcPr>
          <w:p w14:paraId="2B23F77A" w14:textId="77777777" w:rsidR="005E738F" w:rsidRDefault="00000000">
            <w:pPr>
              <w:pStyle w:val="TAH6"/>
            </w:pPr>
            <w:r>
              <w:t>Score</w:t>
            </w:r>
          </w:p>
        </w:tc>
        <w:tc>
          <w:tcPr>
            <w:tcW w:w="689" w:type="auto"/>
          </w:tcPr>
          <w:p w14:paraId="1DD9DA2A" w14:textId="77777777" w:rsidR="005E738F" w:rsidRDefault="00000000">
            <w:pPr>
              <w:pStyle w:val="TAH6"/>
            </w:pPr>
            <w:r>
              <w:t>Std.</w:t>
            </w:r>
          </w:p>
        </w:tc>
        <w:tc>
          <w:tcPr>
            <w:tcW w:w="689" w:type="auto"/>
          </w:tcPr>
          <w:p w14:paraId="499344BD" w14:textId="77777777" w:rsidR="005E738F" w:rsidRDefault="00000000">
            <w:pPr>
              <w:pStyle w:val="TAH6"/>
            </w:pPr>
            <w:r>
              <w:t>Cond.</w:t>
            </w:r>
          </w:p>
        </w:tc>
        <w:tc>
          <w:tcPr>
            <w:tcW w:w="689" w:type="auto"/>
          </w:tcPr>
          <w:p w14:paraId="31C0EB71" w14:textId="77777777" w:rsidR="005E738F" w:rsidRDefault="00000000">
            <w:pPr>
              <w:pStyle w:val="TAH6"/>
            </w:pPr>
            <w:r>
              <w:t>Bitrate</w:t>
            </w:r>
          </w:p>
        </w:tc>
        <w:tc>
          <w:tcPr>
            <w:tcW w:w="689" w:type="auto"/>
          </w:tcPr>
          <w:p w14:paraId="51150D4A" w14:textId="77777777" w:rsidR="005E738F" w:rsidRDefault="00000000">
            <w:pPr>
              <w:pStyle w:val="TAH6"/>
            </w:pPr>
            <w:r>
              <w:t>Score</w:t>
            </w:r>
          </w:p>
        </w:tc>
        <w:tc>
          <w:tcPr>
            <w:tcW w:w="689" w:type="auto"/>
          </w:tcPr>
          <w:p w14:paraId="2FABB569" w14:textId="77777777" w:rsidR="005E738F" w:rsidRDefault="00000000">
            <w:pPr>
              <w:pStyle w:val="TAH6"/>
            </w:pPr>
            <w:r>
              <w:t>Std.</w:t>
            </w:r>
          </w:p>
        </w:tc>
        <w:tc>
          <w:tcPr>
            <w:tcW w:w="689" w:type="auto"/>
          </w:tcPr>
          <w:p w14:paraId="695B5BB4" w14:textId="77777777" w:rsidR="005E738F" w:rsidRDefault="00000000">
            <w:pPr>
              <w:pStyle w:val="TAH6"/>
            </w:pPr>
            <w:r>
              <w:t>T-Stat</w:t>
            </w:r>
          </w:p>
        </w:tc>
        <w:tc>
          <w:tcPr>
            <w:tcW w:w="689" w:type="auto"/>
          </w:tcPr>
          <w:p w14:paraId="70D9EB12" w14:textId="77777777" w:rsidR="005E738F" w:rsidRDefault="00000000">
            <w:pPr>
              <w:pStyle w:val="TAH6"/>
            </w:pPr>
            <w:r>
              <w:t>Result</w:t>
            </w:r>
          </w:p>
        </w:tc>
        <w:tc>
          <w:tcPr>
            <w:tcW w:w="689" w:type="auto"/>
          </w:tcPr>
          <w:p w14:paraId="731BF3D8" w14:textId="77777777" w:rsidR="005E738F" w:rsidRDefault="00000000">
            <w:pPr>
              <w:pStyle w:val="TAH6"/>
            </w:pPr>
            <w:r>
              <w:t>State</w:t>
            </w:r>
          </w:p>
        </w:tc>
      </w:tr>
      <w:tr w:rsidR="005E738F" w14:paraId="0C6CF5D7" w14:textId="77777777">
        <w:trPr>
          <w:jc w:val="center"/>
        </w:trPr>
        <w:tc>
          <w:tcPr>
            <w:tcW w:w="689" w:type="auto"/>
          </w:tcPr>
          <w:p w14:paraId="02FAB6C2" w14:textId="77777777" w:rsidR="005E738F" w:rsidRDefault="00000000">
            <w:pPr>
              <w:pStyle w:val="TAH6"/>
            </w:pPr>
            <w:r>
              <w:t>Lab</w:t>
            </w:r>
          </w:p>
        </w:tc>
        <w:tc>
          <w:tcPr>
            <w:tcW w:w="689" w:type="auto"/>
          </w:tcPr>
          <w:p w14:paraId="6741E347" w14:textId="77777777" w:rsidR="005E738F" w:rsidRDefault="00000000">
            <w:pPr>
              <w:pStyle w:val="TAH6"/>
            </w:pPr>
            <w:r>
              <w:t>Cond.</w:t>
            </w:r>
          </w:p>
        </w:tc>
        <w:tc>
          <w:tcPr>
            <w:tcW w:w="689" w:type="auto"/>
          </w:tcPr>
          <w:p w14:paraId="65B8FA7A" w14:textId="77777777" w:rsidR="005E738F" w:rsidRDefault="00000000">
            <w:pPr>
              <w:pStyle w:val="TAH6"/>
            </w:pPr>
            <w:r>
              <w:t>ToR#</w:t>
            </w:r>
          </w:p>
        </w:tc>
        <w:tc>
          <w:tcPr>
            <w:tcW w:w="689" w:type="auto"/>
            <w:gridSpan w:val="11"/>
          </w:tcPr>
          <w:p w14:paraId="046E0971" w14:textId="77777777" w:rsidR="005E738F" w:rsidRDefault="005E738F">
            <w:pPr>
              <w:pStyle w:val="TAH6"/>
            </w:pPr>
          </w:p>
        </w:tc>
      </w:tr>
      <w:tr w:rsidR="005E738F" w14:paraId="15F4F154" w14:textId="77777777">
        <w:trPr>
          <w:jc w:val="center"/>
        </w:trPr>
        <w:tc>
          <w:tcPr>
            <w:tcW w:w="689" w:type="auto"/>
            <w:vMerge w:val="restart"/>
          </w:tcPr>
          <w:p w14:paraId="4B1FFF03" w14:textId="77777777" w:rsidR="005E738F" w:rsidRDefault="00000000">
            <w:pPr>
              <w:pStyle w:val="TAC6"/>
            </w:pPr>
            <w:r>
              <w:t>b</w:t>
            </w:r>
          </w:p>
        </w:tc>
        <w:tc>
          <w:tcPr>
            <w:tcW w:w="689" w:type="auto"/>
            <w:vMerge w:val="restart"/>
          </w:tcPr>
          <w:p w14:paraId="258701FD" w14:textId="77777777" w:rsidR="005E738F" w:rsidRDefault="00000000">
            <w:pPr>
              <w:pStyle w:val="TAC6"/>
            </w:pPr>
            <w:r>
              <w:t>c06</w:t>
            </w:r>
          </w:p>
        </w:tc>
        <w:tc>
          <w:tcPr>
            <w:tcW w:w="689" w:type="auto"/>
          </w:tcPr>
          <w:p w14:paraId="47640FF7" w14:textId="77777777" w:rsidR="005E738F" w:rsidRDefault="00000000">
            <w:pPr>
              <w:pStyle w:val="TAC6"/>
            </w:pPr>
            <w:r>
              <w:t>1</w:t>
            </w:r>
          </w:p>
        </w:tc>
        <w:tc>
          <w:tcPr>
            <w:tcW w:w="689" w:type="auto"/>
          </w:tcPr>
          <w:p w14:paraId="64C55464" w14:textId="77777777" w:rsidR="005E738F" w:rsidRDefault="00000000">
            <w:pPr>
              <w:pStyle w:val="TAC6"/>
            </w:pPr>
            <w:r>
              <w:t>96</w:t>
            </w:r>
          </w:p>
        </w:tc>
        <w:tc>
          <w:tcPr>
            <w:tcW w:w="689" w:type="auto"/>
          </w:tcPr>
          <w:p w14:paraId="01435C1F" w14:textId="77777777" w:rsidR="005E738F" w:rsidRDefault="00000000">
            <w:pPr>
              <w:pStyle w:val="TAC6"/>
            </w:pPr>
            <w:r>
              <w:t>NWT</w:t>
            </w:r>
          </w:p>
        </w:tc>
        <w:tc>
          <w:tcPr>
            <w:tcW w:w="689" w:type="auto"/>
          </w:tcPr>
          <w:p w14:paraId="1031B1EF" w14:textId="77777777" w:rsidR="005E738F" w:rsidRDefault="00000000">
            <w:pPr>
              <w:pStyle w:val="TAC6"/>
            </w:pPr>
            <w:r>
              <w:t>94.4</w:t>
            </w:r>
          </w:p>
        </w:tc>
        <w:tc>
          <w:tcPr>
            <w:tcW w:w="689" w:type="auto"/>
          </w:tcPr>
          <w:p w14:paraId="5D83D8CB" w14:textId="77777777" w:rsidR="005E738F" w:rsidRDefault="00000000">
            <w:pPr>
              <w:pStyle w:val="TAC6"/>
            </w:pPr>
            <w:r>
              <w:t>9</w:t>
            </w:r>
          </w:p>
        </w:tc>
        <w:tc>
          <w:tcPr>
            <w:tcW w:w="689" w:type="auto"/>
          </w:tcPr>
          <w:p w14:paraId="2620C737" w14:textId="77777777" w:rsidR="005E738F" w:rsidRDefault="00000000">
            <w:pPr>
              <w:pStyle w:val="TAC6"/>
            </w:pPr>
            <w:r>
              <w:t>c04</w:t>
            </w:r>
          </w:p>
        </w:tc>
        <w:tc>
          <w:tcPr>
            <w:tcW w:w="689" w:type="auto"/>
          </w:tcPr>
          <w:p w14:paraId="52875482" w14:textId="77777777" w:rsidR="005E738F" w:rsidRDefault="00000000">
            <w:pPr>
              <w:pStyle w:val="TAC6"/>
            </w:pPr>
            <w:r>
              <w:t>2x64</w:t>
            </w:r>
          </w:p>
        </w:tc>
        <w:tc>
          <w:tcPr>
            <w:tcW w:w="689" w:type="auto"/>
          </w:tcPr>
          <w:p w14:paraId="2CC1DCAA" w14:textId="77777777" w:rsidR="005E738F" w:rsidRDefault="00000000">
            <w:pPr>
              <w:pStyle w:val="TAC6"/>
            </w:pPr>
            <w:r>
              <w:t>93.1</w:t>
            </w:r>
          </w:p>
        </w:tc>
        <w:tc>
          <w:tcPr>
            <w:tcW w:w="689" w:type="auto"/>
          </w:tcPr>
          <w:p w14:paraId="243B2CA4" w14:textId="77777777" w:rsidR="005E738F" w:rsidRDefault="00000000">
            <w:pPr>
              <w:pStyle w:val="TAC6"/>
            </w:pPr>
            <w:r>
              <w:t>11.9</w:t>
            </w:r>
          </w:p>
        </w:tc>
        <w:tc>
          <w:tcPr>
            <w:tcW w:w="689" w:type="auto"/>
          </w:tcPr>
          <w:p w14:paraId="0D2C62FA" w14:textId="77777777" w:rsidR="005E738F" w:rsidRDefault="00000000">
            <w:pPr>
              <w:pStyle w:val="TAC6"/>
            </w:pPr>
            <w:r>
              <w:t>1.13</w:t>
            </w:r>
          </w:p>
        </w:tc>
        <w:tc>
          <w:tcPr>
            <w:tcW w:w="689" w:type="auto"/>
          </w:tcPr>
          <w:p w14:paraId="7ADDCAA9" w14:textId="77777777" w:rsidR="005E738F" w:rsidRDefault="00000000">
            <w:pPr>
              <w:pStyle w:val="TAC6"/>
            </w:pPr>
            <w:r>
              <w:t>NWT</w:t>
            </w:r>
          </w:p>
        </w:tc>
        <w:tc>
          <w:tcPr>
            <w:tcW w:w="689" w:type="auto"/>
          </w:tcPr>
          <w:p w14:paraId="29B4BE4A" w14:textId="77777777" w:rsidR="005E738F" w:rsidRDefault="00000000">
            <w:pPr>
              <w:pStyle w:val="TAC6"/>
            </w:pPr>
            <w:r>
              <w:t>PASS</w:t>
            </w:r>
          </w:p>
        </w:tc>
      </w:tr>
      <w:tr w:rsidR="005E738F" w14:paraId="755B55F5" w14:textId="77777777">
        <w:trPr>
          <w:jc w:val="center"/>
        </w:trPr>
        <w:tc>
          <w:tcPr>
            <w:tcW w:w="689" w:type="auto"/>
            <w:vMerge/>
          </w:tcPr>
          <w:p w14:paraId="70DAF230" w14:textId="77777777" w:rsidR="005E738F" w:rsidRDefault="005E738F"/>
        </w:tc>
        <w:tc>
          <w:tcPr>
            <w:tcW w:w="689" w:type="auto"/>
            <w:vMerge/>
          </w:tcPr>
          <w:p w14:paraId="1A8A1101" w14:textId="77777777" w:rsidR="005E738F" w:rsidRDefault="005E738F"/>
        </w:tc>
        <w:tc>
          <w:tcPr>
            <w:tcW w:w="689" w:type="auto"/>
          </w:tcPr>
          <w:p w14:paraId="3DBB06B1" w14:textId="77777777" w:rsidR="005E738F" w:rsidRDefault="00000000">
            <w:pPr>
              <w:pStyle w:val="TAC6"/>
            </w:pPr>
            <w:r>
              <w:t>2</w:t>
            </w:r>
          </w:p>
        </w:tc>
        <w:tc>
          <w:tcPr>
            <w:tcW w:w="689" w:type="auto"/>
          </w:tcPr>
          <w:p w14:paraId="4AFC7809" w14:textId="77777777" w:rsidR="005E738F" w:rsidRDefault="00000000">
            <w:pPr>
              <w:pStyle w:val="TAC6"/>
            </w:pPr>
            <w:r>
              <w:t>96</w:t>
            </w:r>
          </w:p>
        </w:tc>
        <w:tc>
          <w:tcPr>
            <w:tcW w:w="689" w:type="auto"/>
          </w:tcPr>
          <w:p w14:paraId="5295D2E6" w14:textId="77777777" w:rsidR="005E738F" w:rsidRDefault="00000000">
            <w:pPr>
              <w:pStyle w:val="TAC6"/>
            </w:pPr>
            <w:r>
              <w:t>BT</w:t>
            </w:r>
          </w:p>
        </w:tc>
        <w:tc>
          <w:tcPr>
            <w:tcW w:w="689" w:type="auto"/>
          </w:tcPr>
          <w:p w14:paraId="58C8B565" w14:textId="77777777" w:rsidR="005E738F" w:rsidRDefault="00000000">
            <w:pPr>
              <w:pStyle w:val="TAC6"/>
            </w:pPr>
            <w:r>
              <w:t>94.4</w:t>
            </w:r>
          </w:p>
        </w:tc>
        <w:tc>
          <w:tcPr>
            <w:tcW w:w="689" w:type="auto"/>
          </w:tcPr>
          <w:p w14:paraId="26E3B67D" w14:textId="77777777" w:rsidR="005E738F" w:rsidRDefault="00000000">
            <w:pPr>
              <w:pStyle w:val="TAC6"/>
            </w:pPr>
            <w:r>
              <w:t>9</w:t>
            </w:r>
          </w:p>
        </w:tc>
        <w:tc>
          <w:tcPr>
            <w:tcW w:w="689" w:type="auto"/>
          </w:tcPr>
          <w:p w14:paraId="08DCA83D" w14:textId="77777777" w:rsidR="005E738F" w:rsidRDefault="00000000">
            <w:pPr>
              <w:pStyle w:val="TAC6"/>
            </w:pPr>
            <w:r>
              <w:t>c03</w:t>
            </w:r>
          </w:p>
        </w:tc>
        <w:tc>
          <w:tcPr>
            <w:tcW w:w="689" w:type="auto"/>
          </w:tcPr>
          <w:p w14:paraId="142EE2F0" w14:textId="77777777" w:rsidR="005E738F" w:rsidRDefault="00000000">
            <w:pPr>
              <w:pStyle w:val="TAC6"/>
            </w:pPr>
            <w:r>
              <w:t>2x48</w:t>
            </w:r>
          </w:p>
        </w:tc>
        <w:tc>
          <w:tcPr>
            <w:tcW w:w="689" w:type="auto"/>
          </w:tcPr>
          <w:p w14:paraId="65C4BC32" w14:textId="77777777" w:rsidR="005E738F" w:rsidRDefault="00000000">
            <w:pPr>
              <w:pStyle w:val="TAC6"/>
            </w:pPr>
            <w:r>
              <w:t>94</w:t>
            </w:r>
          </w:p>
        </w:tc>
        <w:tc>
          <w:tcPr>
            <w:tcW w:w="689" w:type="auto"/>
          </w:tcPr>
          <w:p w14:paraId="4774AE0B" w14:textId="77777777" w:rsidR="005E738F" w:rsidRDefault="00000000">
            <w:pPr>
              <w:pStyle w:val="TAC6"/>
            </w:pPr>
            <w:r>
              <w:t>9.5</w:t>
            </w:r>
          </w:p>
        </w:tc>
        <w:tc>
          <w:tcPr>
            <w:tcW w:w="689" w:type="auto"/>
          </w:tcPr>
          <w:p w14:paraId="6245BAB4" w14:textId="77777777" w:rsidR="005E738F" w:rsidRDefault="00000000">
            <w:pPr>
              <w:pStyle w:val="TAC6"/>
            </w:pPr>
            <w:r>
              <w:t>0.37</w:t>
            </w:r>
          </w:p>
        </w:tc>
        <w:tc>
          <w:tcPr>
            <w:tcW w:w="689" w:type="auto"/>
          </w:tcPr>
          <w:p w14:paraId="28187C02" w14:textId="77777777" w:rsidR="005E738F" w:rsidRDefault="00000000">
            <w:pPr>
              <w:pStyle w:val="TAC6"/>
            </w:pPr>
            <w:r>
              <w:t>NWT</w:t>
            </w:r>
          </w:p>
        </w:tc>
        <w:tc>
          <w:tcPr>
            <w:tcW w:w="689" w:type="auto"/>
            <w:shd w:val="clear" w:color="auto" w:fill="FF474C"/>
          </w:tcPr>
          <w:p w14:paraId="4E5A32CA" w14:textId="77777777" w:rsidR="005E738F" w:rsidRDefault="00000000">
            <w:pPr>
              <w:pStyle w:val="TAC6"/>
            </w:pPr>
            <w:r>
              <w:t>FAIL</w:t>
            </w:r>
          </w:p>
        </w:tc>
      </w:tr>
      <w:tr w:rsidR="005E738F" w14:paraId="504DE733" w14:textId="77777777">
        <w:trPr>
          <w:jc w:val="center"/>
        </w:trPr>
        <w:tc>
          <w:tcPr>
            <w:tcW w:w="689" w:type="auto"/>
            <w:vMerge/>
          </w:tcPr>
          <w:p w14:paraId="4BFD8B65" w14:textId="77777777" w:rsidR="005E738F" w:rsidRDefault="005E738F"/>
        </w:tc>
        <w:tc>
          <w:tcPr>
            <w:tcW w:w="689" w:type="auto"/>
            <w:vMerge w:val="restart"/>
          </w:tcPr>
          <w:p w14:paraId="58D9710A" w14:textId="77777777" w:rsidR="005E738F" w:rsidRDefault="00000000">
            <w:pPr>
              <w:pStyle w:val="TAC6"/>
            </w:pPr>
            <w:r>
              <w:t>c07</w:t>
            </w:r>
          </w:p>
        </w:tc>
        <w:tc>
          <w:tcPr>
            <w:tcW w:w="689" w:type="auto"/>
          </w:tcPr>
          <w:p w14:paraId="28D2742F" w14:textId="77777777" w:rsidR="005E738F" w:rsidRDefault="00000000">
            <w:pPr>
              <w:pStyle w:val="TAC6"/>
            </w:pPr>
            <w:r>
              <w:t>1</w:t>
            </w:r>
          </w:p>
        </w:tc>
        <w:tc>
          <w:tcPr>
            <w:tcW w:w="689" w:type="auto"/>
          </w:tcPr>
          <w:p w14:paraId="2CC009F7" w14:textId="77777777" w:rsidR="005E738F" w:rsidRDefault="00000000">
            <w:pPr>
              <w:pStyle w:val="TAC6"/>
            </w:pPr>
            <w:r>
              <w:t>128</w:t>
            </w:r>
          </w:p>
        </w:tc>
        <w:tc>
          <w:tcPr>
            <w:tcW w:w="689" w:type="auto"/>
          </w:tcPr>
          <w:p w14:paraId="5E4B08DE" w14:textId="77777777" w:rsidR="005E738F" w:rsidRDefault="00000000">
            <w:pPr>
              <w:pStyle w:val="TAC6"/>
            </w:pPr>
            <w:r>
              <w:t>NWT</w:t>
            </w:r>
          </w:p>
        </w:tc>
        <w:tc>
          <w:tcPr>
            <w:tcW w:w="689" w:type="auto"/>
          </w:tcPr>
          <w:p w14:paraId="7FA01911" w14:textId="77777777" w:rsidR="005E738F" w:rsidRDefault="00000000">
            <w:pPr>
              <w:pStyle w:val="TAC6"/>
            </w:pPr>
            <w:r>
              <w:t>95</w:t>
            </w:r>
          </w:p>
        </w:tc>
        <w:tc>
          <w:tcPr>
            <w:tcW w:w="689" w:type="auto"/>
          </w:tcPr>
          <w:p w14:paraId="3BEE9B03" w14:textId="77777777" w:rsidR="005E738F" w:rsidRDefault="00000000">
            <w:pPr>
              <w:pStyle w:val="TAC6"/>
            </w:pPr>
            <w:r>
              <w:t>8.5</w:t>
            </w:r>
          </w:p>
        </w:tc>
        <w:tc>
          <w:tcPr>
            <w:tcW w:w="689" w:type="auto"/>
          </w:tcPr>
          <w:p w14:paraId="4BBD830D" w14:textId="77777777" w:rsidR="005E738F" w:rsidRDefault="00000000">
            <w:pPr>
              <w:pStyle w:val="TAC6"/>
            </w:pPr>
            <w:r>
              <w:t>c05</w:t>
            </w:r>
          </w:p>
        </w:tc>
        <w:tc>
          <w:tcPr>
            <w:tcW w:w="689" w:type="auto"/>
          </w:tcPr>
          <w:p w14:paraId="40597612" w14:textId="77777777" w:rsidR="005E738F" w:rsidRDefault="00000000">
            <w:pPr>
              <w:pStyle w:val="TAC6"/>
            </w:pPr>
            <w:r>
              <w:t>2x96</w:t>
            </w:r>
          </w:p>
        </w:tc>
        <w:tc>
          <w:tcPr>
            <w:tcW w:w="689" w:type="auto"/>
          </w:tcPr>
          <w:p w14:paraId="43135D0A" w14:textId="77777777" w:rsidR="005E738F" w:rsidRDefault="00000000">
            <w:pPr>
              <w:pStyle w:val="TAC6"/>
            </w:pPr>
            <w:r>
              <w:t>93.9</w:t>
            </w:r>
          </w:p>
        </w:tc>
        <w:tc>
          <w:tcPr>
            <w:tcW w:w="689" w:type="auto"/>
          </w:tcPr>
          <w:p w14:paraId="58E533EE" w14:textId="77777777" w:rsidR="005E738F" w:rsidRDefault="00000000">
            <w:pPr>
              <w:pStyle w:val="TAC6"/>
            </w:pPr>
            <w:r>
              <w:t>10.9</w:t>
            </w:r>
          </w:p>
        </w:tc>
        <w:tc>
          <w:tcPr>
            <w:tcW w:w="689" w:type="auto"/>
          </w:tcPr>
          <w:p w14:paraId="6C060F7E" w14:textId="77777777" w:rsidR="005E738F" w:rsidRDefault="00000000">
            <w:pPr>
              <w:pStyle w:val="TAC6"/>
            </w:pPr>
            <w:r>
              <w:t>0.98</w:t>
            </w:r>
          </w:p>
        </w:tc>
        <w:tc>
          <w:tcPr>
            <w:tcW w:w="689" w:type="auto"/>
          </w:tcPr>
          <w:p w14:paraId="3F8D5367" w14:textId="77777777" w:rsidR="005E738F" w:rsidRDefault="00000000">
            <w:pPr>
              <w:pStyle w:val="TAC6"/>
            </w:pPr>
            <w:r>
              <w:t>NWT</w:t>
            </w:r>
          </w:p>
        </w:tc>
        <w:tc>
          <w:tcPr>
            <w:tcW w:w="689" w:type="auto"/>
          </w:tcPr>
          <w:p w14:paraId="2BC56F5C" w14:textId="77777777" w:rsidR="005E738F" w:rsidRDefault="00000000">
            <w:pPr>
              <w:pStyle w:val="TAC6"/>
            </w:pPr>
            <w:r>
              <w:t>PASS</w:t>
            </w:r>
          </w:p>
        </w:tc>
      </w:tr>
      <w:tr w:rsidR="005E738F" w14:paraId="239BFBF1" w14:textId="77777777">
        <w:trPr>
          <w:jc w:val="center"/>
        </w:trPr>
        <w:tc>
          <w:tcPr>
            <w:tcW w:w="689" w:type="auto"/>
            <w:vMerge/>
          </w:tcPr>
          <w:p w14:paraId="57AB7401" w14:textId="77777777" w:rsidR="005E738F" w:rsidRDefault="005E738F"/>
        </w:tc>
        <w:tc>
          <w:tcPr>
            <w:tcW w:w="689" w:type="auto"/>
            <w:vMerge/>
          </w:tcPr>
          <w:p w14:paraId="678E3A74" w14:textId="77777777" w:rsidR="005E738F" w:rsidRDefault="005E738F"/>
        </w:tc>
        <w:tc>
          <w:tcPr>
            <w:tcW w:w="689" w:type="auto"/>
          </w:tcPr>
          <w:p w14:paraId="56656A27" w14:textId="77777777" w:rsidR="005E738F" w:rsidRDefault="00000000">
            <w:pPr>
              <w:pStyle w:val="TAC6"/>
            </w:pPr>
            <w:r>
              <w:t>2</w:t>
            </w:r>
          </w:p>
        </w:tc>
        <w:tc>
          <w:tcPr>
            <w:tcW w:w="689" w:type="auto"/>
          </w:tcPr>
          <w:p w14:paraId="0BA6373C" w14:textId="77777777" w:rsidR="005E738F" w:rsidRDefault="00000000">
            <w:pPr>
              <w:pStyle w:val="TAC6"/>
            </w:pPr>
            <w:r>
              <w:t>128</w:t>
            </w:r>
          </w:p>
        </w:tc>
        <w:tc>
          <w:tcPr>
            <w:tcW w:w="689" w:type="auto"/>
          </w:tcPr>
          <w:p w14:paraId="02A19CD7" w14:textId="77777777" w:rsidR="005E738F" w:rsidRDefault="00000000">
            <w:pPr>
              <w:pStyle w:val="TAC6"/>
            </w:pPr>
            <w:r>
              <w:t>BT</w:t>
            </w:r>
          </w:p>
        </w:tc>
        <w:tc>
          <w:tcPr>
            <w:tcW w:w="689" w:type="auto"/>
          </w:tcPr>
          <w:p w14:paraId="0D0AA5BF" w14:textId="77777777" w:rsidR="005E738F" w:rsidRDefault="00000000">
            <w:pPr>
              <w:pStyle w:val="TAC6"/>
            </w:pPr>
            <w:r>
              <w:t>95</w:t>
            </w:r>
          </w:p>
        </w:tc>
        <w:tc>
          <w:tcPr>
            <w:tcW w:w="689" w:type="auto"/>
          </w:tcPr>
          <w:p w14:paraId="6C85485C" w14:textId="77777777" w:rsidR="005E738F" w:rsidRDefault="00000000">
            <w:pPr>
              <w:pStyle w:val="TAC6"/>
            </w:pPr>
            <w:r>
              <w:t>8.5</w:t>
            </w:r>
          </w:p>
        </w:tc>
        <w:tc>
          <w:tcPr>
            <w:tcW w:w="689" w:type="auto"/>
          </w:tcPr>
          <w:p w14:paraId="5035D631" w14:textId="77777777" w:rsidR="005E738F" w:rsidRDefault="00000000">
            <w:pPr>
              <w:pStyle w:val="TAC6"/>
            </w:pPr>
            <w:r>
              <w:t>c04</w:t>
            </w:r>
          </w:p>
        </w:tc>
        <w:tc>
          <w:tcPr>
            <w:tcW w:w="689" w:type="auto"/>
          </w:tcPr>
          <w:p w14:paraId="3C66EC32" w14:textId="77777777" w:rsidR="005E738F" w:rsidRDefault="00000000">
            <w:pPr>
              <w:pStyle w:val="TAC6"/>
            </w:pPr>
            <w:r>
              <w:t>2x64</w:t>
            </w:r>
          </w:p>
        </w:tc>
        <w:tc>
          <w:tcPr>
            <w:tcW w:w="689" w:type="auto"/>
          </w:tcPr>
          <w:p w14:paraId="537FFE33" w14:textId="77777777" w:rsidR="005E738F" w:rsidRDefault="00000000">
            <w:pPr>
              <w:pStyle w:val="TAC6"/>
            </w:pPr>
            <w:r>
              <w:t>93.1</w:t>
            </w:r>
          </w:p>
        </w:tc>
        <w:tc>
          <w:tcPr>
            <w:tcW w:w="689" w:type="auto"/>
          </w:tcPr>
          <w:p w14:paraId="7047C1AB" w14:textId="77777777" w:rsidR="005E738F" w:rsidRDefault="00000000">
            <w:pPr>
              <w:pStyle w:val="TAC6"/>
            </w:pPr>
            <w:r>
              <w:t>11.9</w:t>
            </w:r>
          </w:p>
        </w:tc>
        <w:tc>
          <w:tcPr>
            <w:tcW w:w="689" w:type="auto"/>
          </w:tcPr>
          <w:p w14:paraId="0BDDA07B" w14:textId="77777777" w:rsidR="005E738F" w:rsidRDefault="00000000">
            <w:pPr>
              <w:pStyle w:val="TAC6"/>
            </w:pPr>
            <w:r>
              <w:t>1.68</w:t>
            </w:r>
          </w:p>
        </w:tc>
        <w:tc>
          <w:tcPr>
            <w:tcW w:w="689" w:type="auto"/>
          </w:tcPr>
          <w:p w14:paraId="50623CC4" w14:textId="77777777" w:rsidR="005E738F" w:rsidRDefault="00000000">
            <w:pPr>
              <w:pStyle w:val="TAC6"/>
            </w:pPr>
            <w:r>
              <w:t>BT</w:t>
            </w:r>
          </w:p>
        </w:tc>
        <w:tc>
          <w:tcPr>
            <w:tcW w:w="689" w:type="auto"/>
          </w:tcPr>
          <w:p w14:paraId="63C1F9E0" w14:textId="77777777" w:rsidR="005E738F" w:rsidRDefault="00000000">
            <w:pPr>
              <w:pStyle w:val="TAC6"/>
            </w:pPr>
            <w:r>
              <w:t>PASS</w:t>
            </w:r>
          </w:p>
        </w:tc>
      </w:tr>
      <w:tr w:rsidR="005E738F" w14:paraId="62D38F83" w14:textId="77777777">
        <w:trPr>
          <w:jc w:val="center"/>
        </w:trPr>
        <w:tc>
          <w:tcPr>
            <w:tcW w:w="689" w:type="auto"/>
            <w:vMerge w:val="restart"/>
          </w:tcPr>
          <w:p w14:paraId="321CFFCE" w14:textId="77777777" w:rsidR="005E738F" w:rsidRDefault="00000000">
            <w:pPr>
              <w:pStyle w:val="TAC6"/>
            </w:pPr>
            <w:r>
              <w:t>d</w:t>
            </w:r>
          </w:p>
        </w:tc>
        <w:tc>
          <w:tcPr>
            <w:tcW w:w="689" w:type="auto"/>
            <w:vMerge w:val="restart"/>
          </w:tcPr>
          <w:p w14:paraId="1D8E3E9B" w14:textId="77777777" w:rsidR="005E738F" w:rsidRDefault="00000000">
            <w:pPr>
              <w:pStyle w:val="TAC6"/>
            </w:pPr>
            <w:r>
              <w:t>c06</w:t>
            </w:r>
          </w:p>
        </w:tc>
        <w:tc>
          <w:tcPr>
            <w:tcW w:w="689" w:type="auto"/>
          </w:tcPr>
          <w:p w14:paraId="75047FB2" w14:textId="77777777" w:rsidR="005E738F" w:rsidRDefault="00000000">
            <w:pPr>
              <w:pStyle w:val="TAC6"/>
            </w:pPr>
            <w:r>
              <w:t>1</w:t>
            </w:r>
          </w:p>
        </w:tc>
        <w:tc>
          <w:tcPr>
            <w:tcW w:w="689" w:type="auto"/>
          </w:tcPr>
          <w:p w14:paraId="48A3C321" w14:textId="77777777" w:rsidR="005E738F" w:rsidRDefault="00000000">
            <w:pPr>
              <w:pStyle w:val="TAC6"/>
            </w:pPr>
            <w:r>
              <w:t>96</w:t>
            </w:r>
          </w:p>
        </w:tc>
        <w:tc>
          <w:tcPr>
            <w:tcW w:w="689" w:type="auto"/>
          </w:tcPr>
          <w:p w14:paraId="4D819F61" w14:textId="77777777" w:rsidR="005E738F" w:rsidRDefault="00000000">
            <w:pPr>
              <w:pStyle w:val="TAC6"/>
            </w:pPr>
            <w:r>
              <w:t>NWT</w:t>
            </w:r>
          </w:p>
        </w:tc>
        <w:tc>
          <w:tcPr>
            <w:tcW w:w="689" w:type="auto"/>
          </w:tcPr>
          <w:p w14:paraId="00CC36A4" w14:textId="77777777" w:rsidR="005E738F" w:rsidRDefault="00000000">
            <w:pPr>
              <w:pStyle w:val="TAC6"/>
            </w:pPr>
            <w:r>
              <w:t>89.2</w:t>
            </w:r>
          </w:p>
        </w:tc>
        <w:tc>
          <w:tcPr>
            <w:tcW w:w="689" w:type="auto"/>
          </w:tcPr>
          <w:p w14:paraId="3558E25C" w14:textId="77777777" w:rsidR="005E738F" w:rsidRDefault="00000000">
            <w:pPr>
              <w:pStyle w:val="TAC6"/>
            </w:pPr>
            <w:r>
              <w:t>8.9</w:t>
            </w:r>
          </w:p>
        </w:tc>
        <w:tc>
          <w:tcPr>
            <w:tcW w:w="689" w:type="auto"/>
          </w:tcPr>
          <w:p w14:paraId="2DF0A06B" w14:textId="77777777" w:rsidR="005E738F" w:rsidRDefault="00000000">
            <w:pPr>
              <w:pStyle w:val="TAC6"/>
            </w:pPr>
            <w:r>
              <w:t>c04</w:t>
            </w:r>
          </w:p>
        </w:tc>
        <w:tc>
          <w:tcPr>
            <w:tcW w:w="689" w:type="auto"/>
          </w:tcPr>
          <w:p w14:paraId="0346E24F" w14:textId="77777777" w:rsidR="005E738F" w:rsidRDefault="00000000">
            <w:pPr>
              <w:pStyle w:val="TAC6"/>
            </w:pPr>
            <w:r>
              <w:t>2x64</w:t>
            </w:r>
          </w:p>
        </w:tc>
        <w:tc>
          <w:tcPr>
            <w:tcW w:w="689" w:type="auto"/>
          </w:tcPr>
          <w:p w14:paraId="516499B9" w14:textId="77777777" w:rsidR="005E738F" w:rsidRDefault="00000000">
            <w:pPr>
              <w:pStyle w:val="TAC6"/>
            </w:pPr>
            <w:r>
              <w:t>87.2</w:t>
            </w:r>
          </w:p>
        </w:tc>
        <w:tc>
          <w:tcPr>
            <w:tcW w:w="689" w:type="auto"/>
          </w:tcPr>
          <w:p w14:paraId="1B6A2611" w14:textId="77777777" w:rsidR="005E738F" w:rsidRDefault="00000000">
            <w:pPr>
              <w:pStyle w:val="TAC6"/>
            </w:pPr>
            <w:r>
              <w:t>10.5</w:t>
            </w:r>
          </w:p>
        </w:tc>
        <w:tc>
          <w:tcPr>
            <w:tcW w:w="689" w:type="auto"/>
          </w:tcPr>
          <w:p w14:paraId="5243106C" w14:textId="77777777" w:rsidR="005E738F" w:rsidRDefault="00000000">
            <w:pPr>
              <w:pStyle w:val="TAC6"/>
            </w:pPr>
            <w:r>
              <w:t>1.8</w:t>
            </w:r>
          </w:p>
        </w:tc>
        <w:tc>
          <w:tcPr>
            <w:tcW w:w="689" w:type="auto"/>
          </w:tcPr>
          <w:p w14:paraId="71D9EC8D" w14:textId="77777777" w:rsidR="005E738F" w:rsidRDefault="00000000">
            <w:pPr>
              <w:pStyle w:val="TAC6"/>
            </w:pPr>
            <w:r>
              <w:t>BT</w:t>
            </w:r>
          </w:p>
        </w:tc>
        <w:tc>
          <w:tcPr>
            <w:tcW w:w="689" w:type="auto"/>
            <w:shd w:val="clear" w:color="auto" w:fill="ADD8E6"/>
          </w:tcPr>
          <w:p w14:paraId="5054DDF3" w14:textId="77777777" w:rsidR="005E738F" w:rsidRDefault="00000000">
            <w:pPr>
              <w:pStyle w:val="TAC6"/>
            </w:pPr>
            <w:r>
              <w:t>EXCEED</w:t>
            </w:r>
          </w:p>
        </w:tc>
      </w:tr>
      <w:tr w:rsidR="005E738F" w14:paraId="55849073" w14:textId="77777777">
        <w:trPr>
          <w:jc w:val="center"/>
        </w:trPr>
        <w:tc>
          <w:tcPr>
            <w:tcW w:w="689" w:type="auto"/>
            <w:vMerge/>
          </w:tcPr>
          <w:p w14:paraId="6935856E" w14:textId="77777777" w:rsidR="005E738F" w:rsidRDefault="005E738F"/>
        </w:tc>
        <w:tc>
          <w:tcPr>
            <w:tcW w:w="689" w:type="auto"/>
            <w:vMerge/>
          </w:tcPr>
          <w:p w14:paraId="454CBBEE" w14:textId="77777777" w:rsidR="005E738F" w:rsidRDefault="005E738F"/>
        </w:tc>
        <w:tc>
          <w:tcPr>
            <w:tcW w:w="689" w:type="auto"/>
          </w:tcPr>
          <w:p w14:paraId="2BD273AD" w14:textId="77777777" w:rsidR="005E738F" w:rsidRDefault="00000000">
            <w:pPr>
              <w:pStyle w:val="TAC6"/>
            </w:pPr>
            <w:r>
              <w:t>2</w:t>
            </w:r>
          </w:p>
        </w:tc>
        <w:tc>
          <w:tcPr>
            <w:tcW w:w="689" w:type="auto"/>
          </w:tcPr>
          <w:p w14:paraId="43AC81FF" w14:textId="77777777" w:rsidR="005E738F" w:rsidRDefault="00000000">
            <w:pPr>
              <w:pStyle w:val="TAC6"/>
            </w:pPr>
            <w:r>
              <w:t>96</w:t>
            </w:r>
          </w:p>
        </w:tc>
        <w:tc>
          <w:tcPr>
            <w:tcW w:w="689" w:type="auto"/>
          </w:tcPr>
          <w:p w14:paraId="4C03FEC9" w14:textId="77777777" w:rsidR="005E738F" w:rsidRDefault="00000000">
            <w:pPr>
              <w:pStyle w:val="TAC6"/>
            </w:pPr>
            <w:r>
              <w:t>BT</w:t>
            </w:r>
          </w:p>
        </w:tc>
        <w:tc>
          <w:tcPr>
            <w:tcW w:w="689" w:type="auto"/>
          </w:tcPr>
          <w:p w14:paraId="5052351E" w14:textId="77777777" w:rsidR="005E738F" w:rsidRDefault="00000000">
            <w:pPr>
              <w:pStyle w:val="TAC6"/>
            </w:pPr>
            <w:r>
              <w:t>89.2</w:t>
            </w:r>
          </w:p>
        </w:tc>
        <w:tc>
          <w:tcPr>
            <w:tcW w:w="689" w:type="auto"/>
          </w:tcPr>
          <w:p w14:paraId="7CCCA067" w14:textId="77777777" w:rsidR="005E738F" w:rsidRDefault="00000000">
            <w:pPr>
              <w:pStyle w:val="TAC6"/>
            </w:pPr>
            <w:r>
              <w:t>8.9</w:t>
            </w:r>
          </w:p>
        </w:tc>
        <w:tc>
          <w:tcPr>
            <w:tcW w:w="689" w:type="auto"/>
          </w:tcPr>
          <w:p w14:paraId="51328DD2" w14:textId="77777777" w:rsidR="005E738F" w:rsidRDefault="00000000">
            <w:pPr>
              <w:pStyle w:val="TAC6"/>
            </w:pPr>
            <w:r>
              <w:t>c03</w:t>
            </w:r>
          </w:p>
        </w:tc>
        <w:tc>
          <w:tcPr>
            <w:tcW w:w="689" w:type="auto"/>
          </w:tcPr>
          <w:p w14:paraId="1B779B9D" w14:textId="77777777" w:rsidR="005E738F" w:rsidRDefault="00000000">
            <w:pPr>
              <w:pStyle w:val="TAC6"/>
            </w:pPr>
            <w:r>
              <w:t>2x48</w:t>
            </w:r>
          </w:p>
        </w:tc>
        <w:tc>
          <w:tcPr>
            <w:tcW w:w="689" w:type="auto"/>
          </w:tcPr>
          <w:p w14:paraId="5699A635" w14:textId="77777777" w:rsidR="005E738F" w:rsidRDefault="00000000">
            <w:pPr>
              <w:pStyle w:val="TAC6"/>
            </w:pPr>
            <w:r>
              <w:t>89.4</w:t>
            </w:r>
          </w:p>
        </w:tc>
        <w:tc>
          <w:tcPr>
            <w:tcW w:w="689" w:type="auto"/>
          </w:tcPr>
          <w:p w14:paraId="5F8A26BA" w14:textId="77777777" w:rsidR="005E738F" w:rsidRDefault="00000000">
            <w:pPr>
              <w:pStyle w:val="TAC6"/>
            </w:pPr>
            <w:r>
              <w:t>8</w:t>
            </w:r>
          </w:p>
        </w:tc>
        <w:tc>
          <w:tcPr>
            <w:tcW w:w="689" w:type="auto"/>
          </w:tcPr>
          <w:p w14:paraId="51FCA7DA" w14:textId="77777777" w:rsidR="005E738F" w:rsidRDefault="00000000">
            <w:pPr>
              <w:pStyle w:val="TAC6"/>
            </w:pPr>
            <w:r>
              <w:t>-0.3</w:t>
            </w:r>
          </w:p>
        </w:tc>
        <w:tc>
          <w:tcPr>
            <w:tcW w:w="689" w:type="auto"/>
          </w:tcPr>
          <w:p w14:paraId="64C040D1" w14:textId="77777777" w:rsidR="005E738F" w:rsidRDefault="00000000">
            <w:pPr>
              <w:pStyle w:val="TAC6"/>
            </w:pPr>
            <w:r>
              <w:t>NWT</w:t>
            </w:r>
          </w:p>
        </w:tc>
        <w:tc>
          <w:tcPr>
            <w:tcW w:w="689" w:type="auto"/>
            <w:shd w:val="clear" w:color="auto" w:fill="FF474C"/>
          </w:tcPr>
          <w:p w14:paraId="3E837DF9" w14:textId="77777777" w:rsidR="005E738F" w:rsidRDefault="00000000">
            <w:pPr>
              <w:pStyle w:val="TAC6"/>
            </w:pPr>
            <w:r>
              <w:t>FAIL</w:t>
            </w:r>
          </w:p>
        </w:tc>
      </w:tr>
      <w:tr w:rsidR="005E738F" w14:paraId="755FA710" w14:textId="77777777">
        <w:trPr>
          <w:jc w:val="center"/>
        </w:trPr>
        <w:tc>
          <w:tcPr>
            <w:tcW w:w="689" w:type="auto"/>
            <w:vMerge/>
          </w:tcPr>
          <w:p w14:paraId="59A66132" w14:textId="77777777" w:rsidR="005E738F" w:rsidRDefault="005E738F"/>
        </w:tc>
        <w:tc>
          <w:tcPr>
            <w:tcW w:w="689" w:type="auto"/>
            <w:vMerge w:val="restart"/>
          </w:tcPr>
          <w:p w14:paraId="5EEB97B3" w14:textId="77777777" w:rsidR="005E738F" w:rsidRDefault="00000000">
            <w:pPr>
              <w:pStyle w:val="TAC6"/>
            </w:pPr>
            <w:r>
              <w:t>c07</w:t>
            </w:r>
          </w:p>
        </w:tc>
        <w:tc>
          <w:tcPr>
            <w:tcW w:w="689" w:type="auto"/>
          </w:tcPr>
          <w:p w14:paraId="0F279462" w14:textId="77777777" w:rsidR="005E738F" w:rsidRDefault="00000000">
            <w:pPr>
              <w:pStyle w:val="TAC6"/>
            </w:pPr>
            <w:r>
              <w:t>1</w:t>
            </w:r>
          </w:p>
        </w:tc>
        <w:tc>
          <w:tcPr>
            <w:tcW w:w="689" w:type="auto"/>
          </w:tcPr>
          <w:p w14:paraId="7C742BB8" w14:textId="77777777" w:rsidR="005E738F" w:rsidRDefault="00000000">
            <w:pPr>
              <w:pStyle w:val="TAC6"/>
            </w:pPr>
            <w:r>
              <w:t>128</w:t>
            </w:r>
          </w:p>
        </w:tc>
        <w:tc>
          <w:tcPr>
            <w:tcW w:w="689" w:type="auto"/>
          </w:tcPr>
          <w:p w14:paraId="0FBE33EC" w14:textId="77777777" w:rsidR="005E738F" w:rsidRDefault="00000000">
            <w:pPr>
              <w:pStyle w:val="TAC6"/>
            </w:pPr>
            <w:r>
              <w:t>NWT</w:t>
            </w:r>
          </w:p>
        </w:tc>
        <w:tc>
          <w:tcPr>
            <w:tcW w:w="689" w:type="auto"/>
          </w:tcPr>
          <w:p w14:paraId="0EDAA4CD" w14:textId="77777777" w:rsidR="005E738F" w:rsidRDefault="00000000">
            <w:pPr>
              <w:pStyle w:val="TAC6"/>
            </w:pPr>
            <w:r>
              <w:t>90.4</w:t>
            </w:r>
          </w:p>
        </w:tc>
        <w:tc>
          <w:tcPr>
            <w:tcW w:w="689" w:type="auto"/>
          </w:tcPr>
          <w:p w14:paraId="74F10B8F" w14:textId="77777777" w:rsidR="005E738F" w:rsidRDefault="00000000">
            <w:pPr>
              <w:pStyle w:val="TAC6"/>
            </w:pPr>
            <w:r>
              <w:t>7.5</w:t>
            </w:r>
          </w:p>
        </w:tc>
        <w:tc>
          <w:tcPr>
            <w:tcW w:w="689" w:type="auto"/>
          </w:tcPr>
          <w:p w14:paraId="5E556AE7" w14:textId="77777777" w:rsidR="005E738F" w:rsidRDefault="00000000">
            <w:pPr>
              <w:pStyle w:val="TAC6"/>
            </w:pPr>
            <w:r>
              <w:t>c05</w:t>
            </w:r>
          </w:p>
        </w:tc>
        <w:tc>
          <w:tcPr>
            <w:tcW w:w="689" w:type="auto"/>
          </w:tcPr>
          <w:p w14:paraId="0DF306CC" w14:textId="77777777" w:rsidR="005E738F" w:rsidRDefault="00000000">
            <w:pPr>
              <w:pStyle w:val="TAC6"/>
            </w:pPr>
            <w:r>
              <w:t>2x96</w:t>
            </w:r>
          </w:p>
        </w:tc>
        <w:tc>
          <w:tcPr>
            <w:tcW w:w="689" w:type="auto"/>
          </w:tcPr>
          <w:p w14:paraId="3F5882A5" w14:textId="77777777" w:rsidR="005E738F" w:rsidRDefault="00000000">
            <w:pPr>
              <w:pStyle w:val="TAC6"/>
            </w:pPr>
            <w:r>
              <w:t>90.2</w:t>
            </w:r>
          </w:p>
        </w:tc>
        <w:tc>
          <w:tcPr>
            <w:tcW w:w="689" w:type="auto"/>
          </w:tcPr>
          <w:p w14:paraId="4198D92B" w14:textId="77777777" w:rsidR="005E738F" w:rsidRDefault="00000000">
            <w:pPr>
              <w:pStyle w:val="TAC6"/>
            </w:pPr>
            <w:r>
              <w:t>8.7</w:t>
            </w:r>
          </w:p>
        </w:tc>
        <w:tc>
          <w:tcPr>
            <w:tcW w:w="689" w:type="auto"/>
          </w:tcPr>
          <w:p w14:paraId="1FD02FAC" w14:textId="77777777" w:rsidR="005E738F" w:rsidRDefault="00000000">
            <w:pPr>
              <w:pStyle w:val="TAC6"/>
            </w:pPr>
            <w:r>
              <w:t>0.26</w:t>
            </w:r>
          </w:p>
        </w:tc>
        <w:tc>
          <w:tcPr>
            <w:tcW w:w="689" w:type="auto"/>
          </w:tcPr>
          <w:p w14:paraId="10C1A64A" w14:textId="77777777" w:rsidR="005E738F" w:rsidRDefault="00000000">
            <w:pPr>
              <w:pStyle w:val="TAC6"/>
            </w:pPr>
            <w:r>
              <w:t>NWT</w:t>
            </w:r>
          </w:p>
        </w:tc>
        <w:tc>
          <w:tcPr>
            <w:tcW w:w="689" w:type="auto"/>
          </w:tcPr>
          <w:p w14:paraId="70151F53" w14:textId="77777777" w:rsidR="005E738F" w:rsidRDefault="00000000">
            <w:pPr>
              <w:pStyle w:val="TAC6"/>
            </w:pPr>
            <w:r>
              <w:t>PASS</w:t>
            </w:r>
          </w:p>
        </w:tc>
      </w:tr>
      <w:tr w:rsidR="005E738F" w14:paraId="67DEDF11" w14:textId="77777777">
        <w:trPr>
          <w:jc w:val="center"/>
        </w:trPr>
        <w:tc>
          <w:tcPr>
            <w:tcW w:w="689" w:type="auto"/>
            <w:vMerge/>
          </w:tcPr>
          <w:p w14:paraId="71991103" w14:textId="77777777" w:rsidR="005E738F" w:rsidRDefault="005E738F"/>
        </w:tc>
        <w:tc>
          <w:tcPr>
            <w:tcW w:w="689" w:type="auto"/>
            <w:vMerge/>
          </w:tcPr>
          <w:p w14:paraId="182E9834" w14:textId="77777777" w:rsidR="005E738F" w:rsidRDefault="005E738F"/>
        </w:tc>
        <w:tc>
          <w:tcPr>
            <w:tcW w:w="689" w:type="auto"/>
          </w:tcPr>
          <w:p w14:paraId="4E91BCF6" w14:textId="77777777" w:rsidR="005E738F" w:rsidRDefault="00000000">
            <w:pPr>
              <w:pStyle w:val="TAC6"/>
            </w:pPr>
            <w:r>
              <w:t>2</w:t>
            </w:r>
          </w:p>
        </w:tc>
        <w:tc>
          <w:tcPr>
            <w:tcW w:w="689" w:type="auto"/>
          </w:tcPr>
          <w:p w14:paraId="480AFA70" w14:textId="77777777" w:rsidR="005E738F" w:rsidRDefault="00000000">
            <w:pPr>
              <w:pStyle w:val="TAC6"/>
            </w:pPr>
            <w:r>
              <w:t>128</w:t>
            </w:r>
          </w:p>
        </w:tc>
        <w:tc>
          <w:tcPr>
            <w:tcW w:w="689" w:type="auto"/>
          </w:tcPr>
          <w:p w14:paraId="6836890E" w14:textId="77777777" w:rsidR="005E738F" w:rsidRDefault="00000000">
            <w:pPr>
              <w:pStyle w:val="TAC6"/>
            </w:pPr>
            <w:r>
              <w:t>BT</w:t>
            </w:r>
          </w:p>
        </w:tc>
        <w:tc>
          <w:tcPr>
            <w:tcW w:w="689" w:type="auto"/>
          </w:tcPr>
          <w:p w14:paraId="0F34CD48" w14:textId="77777777" w:rsidR="005E738F" w:rsidRDefault="00000000">
            <w:pPr>
              <w:pStyle w:val="TAC6"/>
            </w:pPr>
            <w:r>
              <w:t>90.4</w:t>
            </w:r>
          </w:p>
        </w:tc>
        <w:tc>
          <w:tcPr>
            <w:tcW w:w="689" w:type="auto"/>
          </w:tcPr>
          <w:p w14:paraId="77B40BE9" w14:textId="77777777" w:rsidR="005E738F" w:rsidRDefault="00000000">
            <w:pPr>
              <w:pStyle w:val="TAC6"/>
            </w:pPr>
            <w:r>
              <w:t>7.5</w:t>
            </w:r>
          </w:p>
        </w:tc>
        <w:tc>
          <w:tcPr>
            <w:tcW w:w="689" w:type="auto"/>
          </w:tcPr>
          <w:p w14:paraId="5139D1CB" w14:textId="77777777" w:rsidR="005E738F" w:rsidRDefault="00000000">
            <w:pPr>
              <w:pStyle w:val="TAC6"/>
            </w:pPr>
            <w:r>
              <w:t>c04</w:t>
            </w:r>
          </w:p>
        </w:tc>
        <w:tc>
          <w:tcPr>
            <w:tcW w:w="689" w:type="auto"/>
          </w:tcPr>
          <w:p w14:paraId="3232452B" w14:textId="77777777" w:rsidR="005E738F" w:rsidRDefault="00000000">
            <w:pPr>
              <w:pStyle w:val="TAC6"/>
            </w:pPr>
            <w:r>
              <w:t>2x64</w:t>
            </w:r>
          </w:p>
        </w:tc>
        <w:tc>
          <w:tcPr>
            <w:tcW w:w="689" w:type="auto"/>
          </w:tcPr>
          <w:p w14:paraId="4D945617" w14:textId="77777777" w:rsidR="005E738F" w:rsidRDefault="00000000">
            <w:pPr>
              <w:pStyle w:val="TAC6"/>
            </w:pPr>
            <w:r>
              <w:t>87.2</w:t>
            </w:r>
          </w:p>
        </w:tc>
        <w:tc>
          <w:tcPr>
            <w:tcW w:w="689" w:type="auto"/>
          </w:tcPr>
          <w:p w14:paraId="4EB79788" w14:textId="77777777" w:rsidR="005E738F" w:rsidRDefault="00000000">
            <w:pPr>
              <w:pStyle w:val="TAC6"/>
            </w:pPr>
            <w:r>
              <w:t>10.5</w:t>
            </w:r>
          </w:p>
        </w:tc>
        <w:tc>
          <w:tcPr>
            <w:tcW w:w="689" w:type="auto"/>
          </w:tcPr>
          <w:p w14:paraId="743D1AD0" w14:textId="77777777" w:rsidR="005E738F" w:rsidRDefault="00000000">
            <w:pPr>
              <w:pStyle w:val="TAC6"/>
            </w:pPr>
            <w:r>
              <w:t>3.16</w:t>
            </w:r>
          </w:p>
        </w:tc>
        <w:tc>
          <w:tcPr>
            <w:tcW w:w="689" w:type="auto"/>
          </w:tcPr>
          <w:p w14:paraId="673A98AB" w14:textId="77777777" w:rsidR="005E738F" w:rsidRDefault="00000000">
            <w:pPr>
              <w:pStyle w:val="TAC6"/>
            </w:pPr>
            <w:r>
              <w:t>BT</w:t>
            </w:r>
          </w:p>
        </w:tc>
        <w:tc>
          <w:tcPr>
            <w:tcW w:w="689" w:type="auto"/>
          </w:tcPr>
          <w:p w14:paraId="4DFFC2BE" w14:textId="77777777" w:rsidR="005E738F" w:rsidRDefault="00000000">
            <w:pPr>
              <w:pStyle w:val="TAC6"/>
            </w:pPr>
            <w:r>
              <w:t>PASS</w:t>
            </w:r>
          </w:p>
        </w:tc>
      </w:tr>
      <w:tr w:rsidR="005E738F" w14:paraId="46914A99" w14:textId="77777777">
        <w:trPr>
          <w:jc w:val="center"/>
        </w:trPr>
        <w:tc>
          <w:tcPr>
            <w:tcW w:w="689" w:type="auto"/>
            <w:vMerge w:val="restart"/>
          </w:tcPr>
          <w:p w14:paraId="6C208C87" w14:textId="77777777" w:rsidR="005E738F" w:rsidRDefault="00000000">
            <w:pPr>
              <w:pStyle w:val="TAC6"/>
            </w:pPr>
            <w:r>
              <w:t>d+b</w:t>
            </w:r>
          </w:p>
        </w:tc>
        <w:tc>
          <w:tcPr>
            <w:tcW w:w="689" w:type="auto"/>
            <w:vMerge w:val="restart"/>
          </w:tcPr>
          <w:p w14:paraId="37BC12D3" w14:textId="77777777" w:rsidR="005E738F" w:rsidRDefault="00000000">
            <w:pPr>
              <w:pStyle w:val="TAC6"/>
            </w:pPr>
            <w:r>
              <w:t>c06</w:t>
            </w:r>
          </w:p>
        </w:tc>
        <w:tc>
          <w:tcPr>
            <w:tcW w:w="689" w:type="auto"/>
          </w:tcPr>
          <w:p w14:paraId="452B0530" w14:textId="77777777" w:rsidR="005E738F" w:rsidRDefault="00000000">
            <w:pPr>
              <w:pStyle w:val="TAC6"/>
            </w:pPr>
            <w:r>
              <w:t>1</w:t>
            </w:r>
          </w:p>
        </w:tc>
        <w:tc>
          <w:tcPr>
            <w:tcW w:w="689" w:type="auto"/>
          </w:tcPr>
          <w:p w14:paraId="1E72E8CB" w14:textId="77777777" w:rsidR="005E738F" w:rsidRDefault="00000000">
            <w:pPr>
              <w:pStyle w:val="TAC6"/>
            </w:pPr>
            <w:r>
              <w:t>96</w:t>
            </w:r>
          </w:p>
        </w:tc>
        <w:tc>
          <w:tcPr>
            <w:tcW w:w="689" w:type="auto"/>
          </w:tcPr>
          <w:p w14:paraId="39596BDE" w14:textId="77777777" w:rsidR="005E738F" w:rsidRDefault="00000000">
            <w:pPr>
              <w:pStyle w:val="TAC6"/>
            </w:pPr>
            <w:r>
              <w:t>NWT</w:t>
            </w:r>
          </w:p>
        </w:tc>
        <w:tc>
          <w:tcPr>
            <w:tcW w:w="689" w:type="auto"/>
          </w:tcPr>
          <w:p w14:paraId="368BFF5D" w14:textId="77777777" w:rsidR="005E738F" w:rsidRDefault="00000000">
            <w:pPr>
              <w:pStyle w:val="TAC6"/>
            </w:pPr>
            <w:r>
              <w:t>91.8</w:t>
            </w:r>
          </w:p>
        </w:tc>
        <w:tc>
          <w:tcPr>
            <w:tcW w:w="689" w:type="auto"/>
          </w:tcPr>
          <w:p w14:paraId="33D052DA" w14:textId="77777777" w:rsidR="005E738F" w:rsidRDefault="00000000">
            <w:pPr>
              <w:pStyle w:val="TAC6"/>
            </w:pPr>
            <w:r>
              <w:t>9.3</w:t>
            </w:r>
          </w:p>
        </w:tc>
        <w:tc>
          <w:tcPr>
            <w:tcW w:w="689" w:type="auto"/>
          </w:tcPr>
          <w:p w14:paraId="5A073449" w14:textId="77777777" w:rsidR="005E738F" w:rsidRDefault="00000000">
            <w:pPr>
              <w:pStyle w:val="TAC6"/>
            </w:pPr>
            <w:r>
              <w:t>c04</w:t>
            </w:r>
          </w:p>
        </w:tc>
        <w:tc>
          <w:tcPr>
            <w:tcW w:w="689" w:type="auto"/>
          </w:tcPr>
          <w:p w14:paraId="616DAC1C" w14:textId="77777777" w:rsidR="005E738F" w:rsidRDefault="00000000">
            <w:pPr>
              <w:pStyle w:val="TAC6"/>
            </w:pPr>
            <w:r>
              <w:t>2x64</w:t>
            </w:r>
          </w:p>
        </w:tc>
        <w:tc>
          <w:tcPr>
            <w:tcW w:w="689" w:type="auto"/>
          </w:tcPr>
          <w:p w14:paraId="477094F9" w14:textId="77777777" w:rsidR="005E738F" w:rsidRDefault="00000000">
            <w:pPr>
              <w:pStyle w:val="TAC6"/>
            </w:pPr>
            <w:r>
              <w:t>90.2</w:t>
            </w:r>
          </w:p>
        </w:tc>
        <w:tc>
          <w:tcPr>
            <w:tcW w:w="689" w:type="auto"/>
          </w:tcPr>
          <w:p w14:paraId="450FF663" w14:textId="77777777" w:rsidR="005E738F" w:rsidRDefault="00000000">
            <w:pPr>
              <w:pStyle w:val="TAC6"/>
            </w:pPr>
            <w:r>
              <w:t>11.6</w:t>
            </w:r>
          </w:p>
        </w:tc>
        <w:tc>
          <w:tcPr>
            <w:tcW w:w="689" w:type="auto"/>
          </w:tcPr>
          <w:p w14:paraId="106C1D51" w14:textId="77777777" w:rsidR="005E738F" w:rsidRDefault="00000000">
            <w:pPr>
              <w:pStyle w:val="TAC6"/>
            </w:pPr>
            <w:r>
              <w:t>1.98</w:t>
            </w:r>
          </w:p>
        </w:tc>
        <w:tc>
          <w:tcPr>
            <w:tcW w:w="689" w:type="auto"/>
          </w:tcPr>
          <w:p w14:paraId="1EAD6EBD" w14:textId="77777777" w:rsidR="005E738F" w:rsidRDefault="00000000">
            <w:pPr>
              <w:pStyle w:val="TAC6"/>
            </w:pPr>
            <w:r>
              <w:t>BT</w:t>
            </w:r>
          </w:p>
        </w:tc>
        <w:tc>
          <w:tcPr>
            <w:tcW w:w="689" w:type="auto"/>
            <w:shd w:val="clear" w:color="auto" w:fill="ADD8E6"/>
          </w:tcPr>
          <w:p w14:paraId="7E7E18FB" w14:textId="77777777" w:rsidR="005E738F" w:rsidRDefault="00000000">
            <w:pPr>
              <w:pStyle w:val="TAC6"/>
            </w:pPr>
            <w:r>
              <w:t>EXCEED</w:t>
            </w:r>
          </w:p>
        </w:tc>
      </w:tr>
      <w:tr w:rsidR="005E738F" w14:paraId="38855C6D" w14:textId="77777777">
        <w:trPr>
          <w:jc w:val="center"/>
        </w:trPr>
        <w:tc>
          <w:tcPr>
            <w:tcW w:w="689" w:type="auto"/>
            <w:vMerge/>
          </w:tcPr>
          <w:p w14:paraId="4EE79B55" w14:textId="77777777" w:rsidR="005E738F" w:rsidRDefault="005E738F"/>
        </w:tc>
        <w:tc>
          <w:tcPr>
            <w:tcW w:w="689" w:type="auto"/>
            <w:vMerge/>
          </w:tcPr>
          <w:p w14:paraId="263EFE39" w14:textId="77777777" w:rsidR="005E738F" w:rsidRDefault="005E738F"/>
        </w:tc>
        <w:tc>
          <w:tcPr>
            <w:tcW w:w="689" w:type="auto"/>
          </w:tcPr>
          <w:p w14:paraId="59AB8B3A" w14:textId="77777777" w:rsidR="005E738F" w:rsidRDefault="00000000">
            <w:pPr>
              <w:pStyle w:val="TAC6"/>
            </w:pPr>
            <w:r>
              <w:t>2</w:t>
            </w:r>
          </w:p>
        </w:tc>
        <w:tc>
          <w:tcPr>
            <w:tcW w:w="689" w:type="auto"/>
          </w:tcPr>
          <w:p w14:paraId="25090497" w14:textId="77777777" w:rsidR="005E738F" w:rsidRDefault="00000000">
            <w:pPr>
              <w:pStyle w:val="TAC6"/>
            </w:pPr>
            <w:r>
              <w:t>96</w:t>
            </w:r>
          </w:p>
        </w:tc>
        <w:tc>
          <w:tcPr>
            <w:tcW w:w="689" w:type="auto"/>
          </w:tcPr>
          <w:p w14:paraId="6601EA7F" w14:textId="77777777" w:rsidR="005E738F" w:rsidRDefault="00000000">
            <w:pPr>
              <w:pStyle w:val="TAC6"/>
            </w:pPr>
            <w:r>
              <w:t>BT</w:t>
            </w:r>
          </w:p>
        </w:tc>
        <w:tc>
          <w:tcPr>
            <w:tcW w:w="689" w:type="auto"/>
          </w:tcPr>
          <w:p w14:paraId="728DFB93" w14:textId="77777777" w:rsidR="005E738F" w:rsidRDefault="00000000">
            <w:pPr>
              <w:pStyle w:val="TAC6"/>
            </w:pPr>
            <w:r>
              <w:t>91.8</w:t>
            </w:r>
          </w:p>
        </w:tc>
        <w:tc>
          <w:tcPr>
            <w:tcW w:w="689" w:type="auto"/>
          </w:tcPr>
          <w:p w14:paraId="4BF936C1" w14:textId="77777777" w:rsidR="005E738F" w:rsidRDefault="00000000">
            <w:pPr>
              <w:pStyle w:val="TAC6"/>
            </w:pPr>
            <w:r>
              <w:t>9.3</w:t>
            </w:r>
          </w:p>
        </w:tc>
        <w:tc>
          <w:tcPr>
            <w:tcW w:w="689" w:type="auto"/>
          </w:tcPr>
          <w:p w14:paraId="32B669CC" w14:textId="77777777" w:rsidR="005E738F" w:rsidRDefault="00000000">
            <w:pPr>
              <w:pStyle w:val="TAC6"/>
            </w:pPr>
            <w:r>
              <w:t>c03</w:t>
            </w:r>
          </w:p>
        </w:tc>
        <w:tc>
          <w:tcPr>
            <w:tcW w:w="689" w:type="auto"/>
          </w:tcPr>
          <w:p w14:paraId="1B058F3A" w14:textId="77777777" w:rsidR="005E738F" w:rsidRDefault="00000000">
            <w:pPr>
              <w:pStyle w:val="TAC6"/>
            </w:pPr>
            <w:r>
              <w:t>2x48</w:t>
            </w:r>
          </w:p>
        </w:tc>
        <w:tc>
          <w:tcPr>
            <w:tcW w:w="689" w:type="auto"/>
          </w:tcPr>
          <w:p w14:paraId="3F546EED" w14:textId="77777777" w:rsidR="005E738F" w:rsidRDefault="00000000">
            <w:pPr>
              <w:pStyle w:val="TAC6"/>
            </w:pPr>
            <w:r>
              <w:t>91.7</w:t>
            </w:r>
          </w:p>
        </w:tc>
        <w:tc>
          <w:tcPr>
            <w:tcW w:w="689" w:type="auto"/>
          </w:tcPr>
          <w:p w14:paraId="25303F2F" w14:textId="77777777" w:rsidR="005E738F" w:rsidRDefault="00000000">
            <w:pPr>
              <w:pStyle w:val="TAC6"/>
            </w:pPr>
            <w:r>
              <w:t>9</w:t>
            </w:r>
          </w:p>
        </w:tc>
        <w:tc>
          <w:tcPr>
            <w:tcW w:w="689" w:type="auto"/>
          </w:tcPr>
          <w:p w14:paraId="46F4B3AF" w14:textId="77777777" w:rsidR="005E738F" w:rsidRDefault="00000000">
            <w:pPr>
              <w:pStyle w:val="TAC6"/>
            </w:pPr>
            <w:r>
              <w:t>0.06</w:t>
            </w:r>
          </w:p>
        </w:tc>
        <w:tc>
          <w:tcPr>
            <w:tcW w:w="689" w:type="auto"/>
          </w:tcPr>
          <w:p w14:paraId="349E1099" w14:textId="77777777" w:rsidR="005E738F" w:rsidRDefault="00000000">
            <w:pPr>
              <w:pStyle w:val="TAC6"/>
            </w:pPr>
            <w:r>
              <w:t>NWT</w:t>
            </w:r>
          </w:p>
        </w:tc>
        <w:tc>
          <w:tcPr>
            <w:tcW w:w="689" w:type="auto"/>
            <w:shd w:val="clear" w:color="auto" w:fill="FF474C"/>
          </w:tcPr>
          <w:p w14:paraId="2EEF971F" w14:textId="77777777" w:rsidR="005E738F" w:rsidRDefault="00000000">
            <w:pPr>
              <w:pStyle w:val="TAC6"/>
            </w:pPr>
            <w:r>
              <w:t>FAIL</w:t>
            </w:r>
          </w:p>
        </w:tc>
      </w:tr>
      <w:tr w:rsidR="005E738F" w14:paraId="5BDFB71D" w14:textId="77777777">
        <w:trPr>
          <w:jc w:val="center"/>
        </w:trPr>
        <w:tc>
          <w:tcPr>
            <w:tcW w:w="689" w:type="auto"/>
            <w:vMerge/>
          </w:tcPr>
          <w:p w14:paraId="6F37851B" w14:textId="77777777" w:rsidR="005E738F" w:rsidRDefault="005E738F"/>
        </w:tc>
        <w:tc>
          <w:tcPr>
            <w:tcW w:w="689" w:type="auto"/>
            <w:vMerge w:val="restart"/>
          </w:tcPr>
          <w:p w14:paraId="3FFA4FE6" w14:textId="77777777" w:rsidR="005E738F" w:rsidRDefault="00000000">
            <w:pPr>
              <w:pStyle w:val="TAC6"/>
            </w:pPr>
            <w:r>
              <w:t>c07</w:t>
            </w:r>
          </w:p>
        </w:tc>
        <w:tc>
          <w:tcPr>
            <w:tcW w:w="689" w:type="auto"/>
          </w:tcPr>
          <w:p w14:paraId="00D80466" w14:textId="77777777" w:rsidR="005E738F" w:rsidRDefault="00000000">
            <w:pPr>
              <w:pStyle w:val="TAC6"/>
            </w:pPr>
            <w:r>
              <w:t>1</w:t>
            </w:r>
          </w:p>
        </w:tc>
        <w:tc>
          <w:tcPr>
            <w:tcW w:w="689" w:type="auto"/>
          </w:tcPr>
          <w:p w14:paraId="7A2D685C" w14:textId="77777777" w:rsidR="005E738F" w:rsidRDefault="00000000">
            <w:pPr>
              <w:pStyle w:val="TAC6"/>
            </w:pPr>
            <w:r>
              <w:t>128</w:t>
            </w:r>
          </w:p>
        </w:tc>
        <w:tc>
          <w:tcPr>
            <w:tcW w:w="689" w:type="auto"/>
          </w:tcPr>
          <w:p w14:paraId="3B09912D" w14:textId="77777777" w:rsidR="005E738F" w:rsidRDefault="00000000">
            <w:pPr>
              <w:pStyle w:val="TAC6"/>
            </w:pPr>
            <w:r>
              <w:t>NWT</w:t>
            </w:r>
          </w:p>
        </w:tc>
        <w:tc>
          <w:tcPr>
            <w:tcW w:w="689" w:type="auto"/>
          </w:tcPr>
          <w:p w14:paraId="7913452F" w14:textId="77777777" w:rsidR="005E738F" w:rsidRDefault="00000000">
            <w:pPr>
              <w:pStyle w:val="TAC6"/>
            </w:pPr>
            <w:r>
              <w:t>92.7</w:t>
            </w:r>
          </w:p>
        </w:tc>
        <w:tc>
          <w:tcPr>
            <w:tcW w:w="689" w:type="auto"/>
          </w:tcPr>
          <w:p w14:paraId="7352141B" w14:textId="77777777" w:rsidR="005E738F" w:rsidRDefault="00000000">
            <w:pPr>
              <w:pStyle w:val="TAC6"/>
            </w:pPr>
            <w:r>
              <w:t>8.3</w:t>
            </w:r>
          </w:p>
        </w:tc>
        <w:tc>
          <w:tcPr>
            <w:tcW w:w="689" w:type="auto"/>
          </w:tcPr>
          <w:p w14:paraId="2EDA4FB6" w14:textId="77777777" w:rsidR="005E738F" w:rsidRDefault="00000000">
            <w:pPr>
              <w:pStyle w:val="TAC6"/>
            </w:pPr>
            <w:r>
              <w:t>c05</w:t>
            </w:r>
          </w:p>
        </w:tc>
        <w:tc>
          <w:tcPr>
            <w:tcW w:w="689" w:type="auto"/>
          </w:tcPr>
          <w:p w14:paraId="0830D55C" w14:textId="77777777" w:rsidR="005E738F" w:rsidRDefault="00000000">
            <w:pPr>
              <w:pStyle w:val="TAC6"/>
            </w:pPr>
            <w:r>
              <w:t>2x96</w:t>
            </w:r>
          </w:p>
        </w:tc>
        <w:tc>
          <w:tcPr>
            <w:tcW w:w="689" w:type="auto"/>
          </w:tcPr>
          <w:p w14:paraId="5475CE89" w14:textId="77777777" w:rsidR="005E738F" w:rsidRDefault="00000000">
            <w:pPr>
              <w:pStyle w:val="TAC6"/>
            </w:pPr>
            <w:r>
              <w:t>92.1</w:t>
            </w:r>
          </w:p>
        </w:tc>
        <w:tc>
          <w:tcPr>
            <w:tcW w:w="689" w:type="auto"/>
          </w:tcPr>
          <w:p w14:paraId="46814CBD" w14:textId="77777777" w:rsidR="005E738F" w:rsidRDefault="00000000">
            <w:pPr>
              <w:pStyle w:val="TAC6"/>
            </w:pPr>
            <w:r>
              <w:t>10</w:t>
            </w:r>
          </w:p>
        </w:tc>
        <w:tc>
          <w:tcPr>
            <w:tcW w:w="689" w:type="auto"/>
          </w:tcPr>
          <w:p w14:paraId="6969C8DF" w14:textId="77777777" w:rsidR="005E738F" w:rsidRDefault="00000000">
            <w:pPr>
              <w:pStyle w:val="TAC6"/>
            </w:pPr>
            <w:r>
              <w:t>0.9</w:t>
            </w:r>
          </w:p>
        </w:tc>
        <w:tc>
          <w:tcPr>
            <w:tcW w:w="689" w:type="auto"/>
          </w:tcPr>
          <w:p w14:paraId="1A4C0787" w14:textId="77777777" w:rsidR="005E738F" w:rsidRDefault="00000000">
            <w:pPr>
              <w:pStyle w:val="TAC6"/>
            </w:pPr>
            <w:r>
              <w:t>NWT</w:t>
            </w:r>
          </w:p>
        </w:tc>
        <w:tc>
          <w:tcPr>
            <w:tcW w:w="689" w:type="auto"/>
          </w:tcPr>
          <w:p w14:paraId="71C98AD3" w14:textId="77777777" w:rsidR="005E738F" w:rsidRDefault="00000000">
            <w:pPr>
              <w:pStyle w:val="TAC6"/>
            </w:pPr>
            <w:r>
              <w:t>PASS</w:t>
            </w:r>
          </w:p>
        </w:tc>
      </w:tr>
      <w:tr w:rsidR="005E738F" w14:paraId="07762809" w14:textId="77777777">
        <w:trPr>
          <w:jc w:val="center"/>
        </w:trPr>
        <w:tc>
          <w:tcPr>
            <w:tcW w:w="689" w:type="auto"/>
            <w:vMerge/>
          </w:tcPr>
          <w:p w14:paraId="3080B41E" w14:textId="77777777" w:rsidR="005E738F" w:rsidRDefault="005E738F"/>
        </w:tc>
        <w:tc>
          <w:tcPr>
            <w:tcW w:w="689" w:type="auto"/>
            <w:vMerge/>
          </w:tcPr>
          <w:p w14:paraId="548AC1E8" w14:textId="77777777" w:rsidR="005E738F" w:rsidRDefault="005E738F"/>
        </w:tc>
        <w:tc>
          <w:tcPr>
            <w:tcW w:w="689" w:type="auto"/>
          </w:tcPr>
          <w:p w14:paraId="6A3DC768" w14:textId="77777777" w:rsidR="005E738F" w:rsidRDefault="00000000">
            <w:pPr>
              <w:pStyle w:val="TAC6"/>
            </w:pPr>
            <w:r>
              <w:t>2</w:t>
            </w:r>
          </w:p>
        </w:tc>
        <w:tc>
          <w:tcPr>
            <w:tcW w:w="689" w:type="auto"/>
          </w:tcPr>
          <w:p w14:paraId="5F17D0B9" w14:textId="77777777" w:rsidR="005E738F" w:rsidRDefault="00000000">
            <w:pPr>
              <w:pStyle w:val="TAC6"/>
            </w:pPr>
            <w:r>
              <w:t>128</w:t>
            </w:r>
          </w:p>
        </w:tc>
        <w:tc>
          <w:tcPr>
            <w:tcW w:w="689" w:type="auto"/>
          </w:tcPr>
          <w:p w14:paraId="2FAF3149" w14:textId="77777777" w:rsidR="005E738F" w:rsidRDefault="00000000">
            <w:pPr>
              <w:pStyle w:val="TAC6"/>
            </w:pPr>
            <w:r>
              <w:t>BT</w:t>
            </w:r>
          </w:p>
        </w:tc>
        <w:tc>
          <w:tcPr>
            <w:tcW w:w="689" w:type="auto"/>
          </w:tcPr>
          <w:p w14:paraId="6F027C75" w14:textId="77777777" w:rsidR="005E738F" w:rsidRDefault="00000000">
            <w:pPr>
              <w:pStyle w:val="TAC6"/>
            </w:pPr>
            <w:r>
              <w:t>92.7</w:t>
            </w:r>
          </w:p>
        </w:tc>
        <w:tc>
          <w:tcPr>
            <w:tcW w:w="689" w:type="auto"/>
          </w:tcPr>
          <w:p w14:paraId="4D6D8485" w14:textId="77777777" w:rsidR="005E738F" w:rsidRDefault="00000000">
            <w:pPr>
              <w:pStyle w:val="TAC6"/>
            </w:pPr>
            <w:r>
              <w:t>8.3</w:t>
            </w:r>
          </w:p>
        </w:tc>
        <w:tc>
          <w:tcPr>
            <w:tcW w:w="689" w:type="auto"/>
          </w:tcPr>
          <w:p w14:paraId="7D81D16E" w14:textId="77777777" w:rsidR="005E738F" w:rsidRDefault="00000000">
            <w:pPr>
              <w:pStyle w:val="TAC6"/>
            </w:pPr>
            <w:r>
              <w:t>c04</w:t>
            </w:r>
          </w:p>
        </w:tc>
        <w:tc>
          <w:tcPr>
            <w:tcW w:w="689" w:type="auto"/>
          </w:tcPr>
          <w:p w14:paraId="784C7779" w14:textId="77777777" w:rsidR="005E738F" w:rsidRDefault="00000000">
            <w:pPr>
              <w:pStyle w:val="TAC6"/>
            </w:pPr>
            <w:r>
              <w:t>2x64</w:t>
            </w:r>
          </w:p>
        </w:tc>
        <w:tc>
          <w:tcPr>
            <w:tcW w:w="689" w:type="auto"/>
          </w:tcPr>
          <w:p w14:paraId="28904961" w14:textId="77777777" w:rsidR="005E738F" w:rsidRDefault="00000000">
            <w:pPr>
              <w:pStyle w:val="TAC6"/>
            </w:pPr>
            <w:r>
              <w:t>90.2</w:t>
            </w:r>
          </w:p>
        </w:tc>
        <w:tc>
          <w:tcPr>
            <w:tcW w:w="689" w:type="auto"/>
          </w:tcPr>
          <w:p w14:paraId="425BE1C9" w14:textId="77777777" w:rsidR="005E738F" w:rsidRDefault="00000000">
            <w:pPr>
              <w:pStyle w:val="TAC6"/>
            </w:pPr>
            <w:r>
              <w:t>11.6</w:t>
            </w:r>
          </w:p>
        </w:tc>
        <w:tc>
          <w:tcPr>
            <w:tcW w:w="689" w:type="auto"/>
          </w:tcPr>
          <w:p w14:paraId="59F1A3CD" w14:textId="77777777" w:rsidR="005E738F" w:rsidRDefault="00000000">
            <w:pPr>
              <w:pStyle w:val="TAC6"/>
            </w:pPr>
            <w:r>
              <w:t>3.24</w:t>
            </w:r>
          </w:p>
        </w:tc>
        <w:tc>
          <w:tcPr>
            <w:tcW w:w="689" w:type="auto"/>
          </w:tcPr>
          <w:p w14:paraId="2625C9C3" w14:textId="77777777" w:rsidR="005E738F" w:rsidRDefault="00000000">
            <w:pPr>
              <w:pStyle w:val="TAC6"/>
            </w:pPr>
            <w:r>
              <w:t>BT</w:t>
            </w:r>
          </w:p>
        </w:tc>
        <w:tc>
          <w:tcPr>
            <w:tcW w:w="689" w:type="auto"/>
          </w:tcPr>
          <w:p w14:paraId="12BA12F6" w14:textId="77777777" w:rsidR="005E738F" w:rsidRDefault="00000000">
            <w:pPr>
              <w:pStyle w:val="TAC6"/>
            </w:pPr>
            <w:r>
              <w:t>PASS</w:t>
            </w:r>
          </w:p>
        </w:tc>
      </w:tr>
    </w:tbl>
    <w:p w14:paraId="5AEA8B61" w14:textId="77777777" w:rsidR="005E738F" w:rsidRDefault="005E738F"/>
    <w:p w14:paraId="72F1E539"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44F3A581" w14:textId="4A8E8997" w:rsidR="005E738F" w:rsidRDefault="00000000">
      <w:pPr>
        <w:pStyle w:val="TH"/>
      </w:pPr>
      <w:r>
        <w:t xml:space="preserve">Table </w:t>
      </w:r>
      <w:r>
        <w:fldChar w:fldCharType="begin"/>
      </w:r>
      <w:r>
        <w:instrText>SEQ Table \* ARABIC</w:instrText>
      </w:r>
      <w:r w:rsidR="001216E8">
        <w:fldChar w:fldCharType="separate"/>
      </w:r>
      <w:r w:rsidR="001216E8">
        <w:rPr>
          <w:noProof/>
        </w:rPr>
        <w:t>26</w:t>
      </w:r>
      <w:r>
        <w:fldChar w:fldCharType="end"/>
      </w:r>
      <w:r>
        <w:t>: Summary of the results of BS1534-1b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5E738F" w14:paraId="7B1E43D0" w14:textId="77777777">
        <w:trPr>
          <w:jc w:val="center"/>
        </w:trPr>
        <w:tc>
          <w:tcPr>
            <w:tcW w:w="1928" w:type="auto"/>
          </w:tcPr>
          <w:p w14:paraId="522131FC" w14:textId="77777777" w:rsidR="005E738F" w:rsidRDefault="00000000">
            <w:pPr>
              <w:pStyle w:val="TAH"/>
            </w:pPr>
            <w:r>
              <w:t>Lab</w:t>
            </w:r>
          </w:p>
        </w:tc>
        <w:tc>
          <w:tcPr>
            <w:tcW w:w="1928" w:type="auto"/>
          </w:tcPr>
          <w:p w14:paraId="5E876E81" w14:textId="77777777" w:rsidR="005E738F" w:rsidRDefault="00000000">
            <w:pPr>
              <w:pStyle w:val="TAH"/>
            </w:pPr>
            <w:r>
              <w:t>Cond.</w:t>
            </w:r>
          </w:p>
        </w:tc>
        <w:tc>
          <w:tcPr>
            <w:tcW w:w="1928" w:type="auto"/>
          </w:tcPr>
          <w:p w14:paraId="0CA74287" w14:textId="77777777" w:rsidR="005E738F" w:rsidRDefault="00000000">
            <w:pPr>
              <w:pStyle w:val="TAH"/>
            </w:pPr>
            <w:r>
              <w:t>Bitrate</w:t>
            </w:r>
          </w:p>
        </w:tc>
        <w:tc>
          <w:tcPr>
            <w:tcW w:w="1928" w:type="auto"/>
          </w:tcPr>
          <w:p w14:paraId="07AFEB98" w14:textId="77777777" w:rsidR="005E738F" w:rsidRDefault="00000000">
            <w:pPr>
              <w:pStyle w:val="TAH"/>
            </w:pPr>
            <w:r>
              <w:t>ToR</w:t>
            </w:r>
          </w:p>
        </w:tc>
        <w:tc>
          <w:tcPr>
            <w:tcW w:w="1928" w:type="auto"/>
          </w:tcPr>
          <w:p w14:paraId="02EDE2B1" w14:textId="77777777" w:rsidR="005E738F" w:rsidRDefault="00000000">
            <w:pPr>
              <w:pStyle w:val="TAH"/>
            </w:pPr>
            <w:r>
              <w:t>Status</w:t>
            </w:r>
          </w:p>
        </w:tc>
      </w:tr>
      <w:tr w:rsidR="005E738F" w14:paraId="7ADC4C0F" w14:textId="77777777">
        <w:trPr>
          <w:jc w:val="center"/>
        </w:trPr>
        <w:tc>
          <w:tcPr>
            <w:tcW w:w="1928" w:type="auto"/>
            <w:vMerge w:val="restart"/>
          </w:tcPr>
          <w:p w14:paraId="531C8683" w14:textId="77777777" w:rsidR="005E738F" w:rsidRDefault="00000000">
            <w:pPr>
              <w:pStyle w:val="TAC"/>
            </w:pPr>
            <w:r>
              <w:t>b</w:t>
            </w:r>
          </w:p>
        </w:tc>
        <w:tc>
          <w:tcPr>
            <w:tcW w:w="1928" w:type="auto"/>
          </w:tcPr>
          <w:p w14:paraId="08613B6A" w14:textId="77777777" w:rsidR="005E738F" w:rsidRDefault="00000000">
            <w:pPr>
              <w:pStyle w:val="TAC"/>
            </w:pPr>
            <w:r>
              <w:t>c06</w:t>
            </w:r>
          </w:p>
        </w:tc>
        <w:tc>
          <w:tcPr>
            <w:tcW w:w="1928" w:type="auto"/>
          </w:tcPr>
          <w:p w14:paraId="15311399" w14:textId="77777777" w:rsidR="005E738F" w:rsidRDefault="00000000">
            <w:pPr>
              <w:pStyle w:val="TAC"/>
            </w:pPr>
            <w:r>
              <w:t>96</w:t>
            </w:r>
          </w:p>
        </w:tc>
        <w:tc>
          <w:tcPr>
            <w:tcW w:w="1928" w:type="auto"/>
          </w:tcPr>
          <w:p w14:paraId="16C99001" w14:textId="77777777" w:rsidR="005E738F" w:rsidRDefault="00000000">
            <w:pPr>
              <w:pStyle w:val="TAC"/>
            </w:pPr>
            <w:r>
              <w:t>NWT c04 OR BT c03</w:t>
            </w:r>
          </w:p>
        </w:tc>
        <w:tc>
          <w:tcPr>
            <w:tcW w:w="1928" w:type="auto"/>
          </w:tcPr>
          <w:p w14:paraId="4DA62B69" w14:textId="77777777" w:rsidR="005E738F" w:rsidRDefault="00000000">
            <w:pPr>
              <w:pStyle w:val="TAC"/>
            </w:pPr>
            <w:r>
              <w:t>PASS</w:t>
            </w:r>
          </w:p>
        </w:tc>
      </w:tr>
      <w:tr w:rsidR="005E738F" w14:paraId="1489EF96" w14:textId="77777777">
        <w:trPr>
          <w:jc w:val="center"/>
        </w:trPr>
        <w:tc>
          <w:tcPr>
            <w:tcW w:w="1928" w:type="auto"/>
            <w:vMerge/>
          </w:tcPr>
          <w:p w14:paraId="705ED162" w14:textId="77777777" w:rsidR="005E738F" w:rsidRDefault="005E738F"/>
        </w:tc>
        <w:tc>
          <w:tcPr>
            <w:tcW w:w="1928" w:type="auto"/>
          </w:tcPr>
          <w:p w14:paraId="00939936" w14:textId="77777777" w:rsidR="005E738F" w:rsidRDefault="00000000">
            <w:pPr>
              <w:pStyle w:val="TAC"/>
            </w:pPr>
            <w:r>
              <w:t>c07</w:t>
            </w:r>
          </w:p>
        </w:tc>
        <w:tc>
          <w:tcPr>
            <w:tcW w:w="1928" w:type="auto"/>
          </w:tcPr>
          <w:p w14:paraId="396962CB" w14:textId="77777777" w:rsidR="005E738F" w:rsidRDefault="00000000">
            <w:pPr>
              <w:pStyle w:val="TAC"/>
            </w:pPr>
            <w:r>
              <w:t>128</w:t>
            </w:r>
          </w:p>
        </w:tc>
        <w:tc>
          <w:tcPr>
            <w:tcW w:w="1928" w:type="auto"/>
          </w:tcPr>
          <w:p w14:paraId="1AFFC5BD" w14:textId="77777777" w:rsidR="005E738F" w:rsidRDefault="00000000">
            <w:pPr>
              <w:pStyle w:val="TAC"/>
            </w:pPr>
            <w:r>
              <w:t>NWT c05 OR BT c04</w:t>
            </w:r>
          </w:p>
        </w:tc>
        <w:tc>
          <w:tcPr>
            <w:tcW w:w="1928" w:type="auto"/>
          </w:tcPr>
          <w:p w14:paraId="6151A73E" w14:textId="77777777" w:rsidR="005E738F" w:rsidRDefault="00000000">
            <w:pPr>
              <w:pStyle w:val="TAC"/>
            </w:pPr>
            <w:r>
              <w:t>PASS</w:t>
            </w:r>
          </w:p>
        </w:tc>
      </w:tr>
      <w:tr w:rsidR="005E738F" w14:paraId="167C6E87" w14:textId="77777777">
        <w:trPr>
          <w:jc w:val="center"/>
        </w:trPr>
        <w:tc>
          <w:tcPr>
            <w:tcW w:w="1928" w:type="auto"/>
            <w:vMerge w:val="restart"/>
          </w:tcPr>
          <w:p w14:paraId="0AB8FCDA" w14:textId="77777777" w:rsidR="005E738F" w:rsidRDefault="00000000">
            <w:pPr>
              <w:pStyle w:val="TAC"/>
            </w:pPr>
            <w:r>
              <w:t>d</w:t>
            </w:r>
          </w:p>
        </w:tc>
        <w:tc>
          <w:tcPr>
            <w:tcW w:w="1928" w:type="auto"/>
          </w:tcPr>
          <w:p w14:paraId="75C8E2E0" w14:textId="77777777" w:rsidR="005E738F" w:rsidRDefault="00000000">
            <w:pPr>
              <w:pStyle w:val="TAC"/>
            </w:pPr>
            <w:r>
              <w:t>c06</w:t>
            </w:r>
          </w:p>
        </w:tc>
        <w:tc>
          <w:tcPr>
            <w:tcW w:w="1928" w:type="auto"/>
          </w:tcPr>
          <w:p w14:paraId="36B4A79B" w14:textId="77777777" w:rsidR="005E738F" w:rsidRDefault="00000000">
            <w:pPr>
              <w:pStyle w:val="TAC"/>
            </w:pPr>
            <w:r>
              <w:t>96</w:t>
            </w:r>
          </w:p>
        </w:tc>
        <w:tc>
          <w:tcPr>
            <w:tcW w:w="1928" w:type="auto"/>
          </w:tcPr>
          <w:p w14:paraId="4B8EC571" w14:textId="77777777" w:rsidR="005E738F" w:rsidRDefault="00000000">
            <w:pPr>
              <w:pStyle w:val="TAC"/>
            </w:pPr>
            <w:r>
              <w:t>NWT c04 OR BT c03</w:t>
            </w:r>
          </w:p>
        </w:tc>
        <w:tc>
          <w:tcPr>
            <w:tcW w:w="1928" w:type="auto"/>
          </w:tcPr>
          <w:p w14:paraId="3F395B9D" w14:textId="77777777" w:rsidR="005E738F" w:rsidRDefault="00000000">
            <w:pPr>
              <w:pStyle w:val="TAC"/>
            </w:pPr>
            <w:r>
              <w:t>PASS</w:t>
            </w:r>
          </w:p>
        </w:tc>
      </w:tr>
      <w:tr w:rsidR="005E738F" w14:paraId="4D5A25FE" w14:textId="77777777">
        <w:trPr>
          <w:jc w:val="center"/>
        </w:trPr>
        <w:tc>
          <w:tcPr>
            <w:tcW w:w="1928" w:type="auto"/>
            <w:vMerge/>
          </w:tcPr>
          <w:p w14:paraId="3EA8F860" w14:textId="77777777" w:rsidR="005E738F" w:rsidRDefault="005E738F"/>
        </w:tc>
        <w:tc>
          <w:tcPr>
            <w:tcW w:w="1928" w:type="auto"/>
          </w:tcPr>
          <w:p w14:paraId="734D51B7" w14:textId="77777777" w:rsidR="005E738F" w:rsidRDefault="00000000">
            <w:pPr>
              <w:pStyle w:val="TAC"/>
            </w:pPr>
            <w:r>
              <w:t>c07</w:t>
            </w:r>
          </w:p>
        </w:tc>
        <w:tc>
          <w:tcPr>
            <w:tcW w:w="1928" w:type="auto"/>
          </w:tcPr>
          <w:p w14:paraId="7844C752" w14:textId="77777777" w:rsidR="005E738F" w:rsidRDefault="00000000">
            <w:pPr>
              <w:pStyle w:val="TAC"/>
            </w:pPr>
            <w:r>
              <w:t>128</w:t>
            </w:r>
          </w:p>
        </w:tc>
        <w:tc>
          <w:tcPr>
            <w:tcW w:w="1928" w:type="auto"/>
          </w:tcPr>
          <w:p w14:paraId="019FA016" w14:textId="77777777" w:rsidR="005E738F" w:rsidRDefault="00000000">
            <w:pPr>
              <w:pStyle w:val="TAC"/>
            </w:pPr>
            <w:r>
              <w:t>NWT c05 OR BT c04</w:t>
            </w:r>
          </w:p>
        </w:tc>
        <w:tc>
          <w:tcPr>
            <w:tcW w:w="1928" w:type="auto"/>
          </w:tcPr>
          <w:p w14:paraId="63CD12E1" w14:textId="77777777" w:rsidR="005E738F" w:rsidRDefault="00000000">
            <w:pPr>
              <w:pStyle w:val="TAC"/>
            </w:pPr>
            <w:r>
              <w:t>PASS</w:t>
            </w:r>
          </w:p>
        </w:tc>
      </w:tr>
      <w:tr w:rsidR="005E738F" w14:paraId="4D4E4BDA" w14:textId="77777777">
        <w:trPr>
          <w:jc w:val="center"/>
        </w:trPr>
        <w:tc>
          <w:tcPr>
            <w:tcW w:w="1928" w:type="auto"/>
            <w:vMerge w:val="restart"/>
          </w:tcPr>
          <w:p w14:paraId="167067EE" w14:textId="77777777" w:rsidR="005E738F" w:rsidRDefault="00000000">
            <w:pPr>
              <w:pStyle w:val="TAC"/>
            </w:pPr>
            <w:r>
              <w:t>d+b</w:t>
            </w:r>
          </w:p>
        </w:tc>
        <w:tc>
          <w:tcPr>
            <w:tcW w:w="1928" w:type="auto"/>
          </w:tcPr>
          <w:p w14:paraId="714FC317" w14:textId="77777777" w:rsidR="005E738F" w:rsidRDefault="00000000">
            <w:pPr>
              <w:pStyle w:val="TAC"/>
            </w:pPr>
            <w:r>
              <w:t>c06</w:t>
            </w:r>
          </w:p>
        </w:tc>
        <w:tc>
          <w:tcPr>
            <w:tcW w:w="1928" w:type="auto"/>
          </w:tcPr>
          <w:p w14:paraId="1BFC3AF3" w14:textId="77777777" w:rsidR="005E738F" w:rsidRDefault="00000000">
            <w:pPr>
              <w:pStyle w:val="TAC"/>
            </w:pPr>
            <w:r>
              <w:t>96</w:t>
            </w:r>
          </w:p>
        </w:tc>
        <w:tc>
          <w:tcPr>
            <w:tcW w:w="1928" w:type="auto"/>
          </w:tcPr>
          <w:p w14:paraId="366E3DD7" w14:textId="77777777" w:rsidR="005E738F" w:rsidRDefault="00000000">
            <w:pPr>
              <w:pStyle w:val="TAC"/>
            </w:pPr>
            <w:r>
              <w:t>NWT c04 OR BT c03</w:t>
            </w:r>
          </w:p>
        </w:tc>
        <w:tc>
          <w:tcPr>
            <w:tcW w:w="1928" w:type="auto"/>
          </w:tcPr>
          <w:p w14:paraId="3E473879" w14:textId="77777777" w:rsidR="005E738F" w:rsidRDefault="00000000">
            <w:pPr>
              <w:pStyle w:val="TAC"/>
            </w:pPr>
            <w:r>
              <w:t>PASS</w:t>
            </w:r>
          </w:p>
        </w:tc>
      </w:tr>
      <w:tr w:rsidR="005E738F" w14:paraId="7EF366CB" w14:textId="77777777">
        <w:trPr>
          <w:jc w:val="center"/>
        </w:trPr>
        <w:tc>
          <w:tcPr>
            <w:tcW w:w="1928" w:type="auto"/>
            <w:vMerge/>
          </w:tcPr>
          <w:p w14:paraId="4FC0D87D" w14:textId="77777777" w:rsidR="005E738F" w:rsidRDefault="005E738F"/>
        </w:tc>
        <w:tc>
          <w:tcPr>
            <w:tcW w:w="1928" w:type="auto"/>
          </w:tcPr>
          <w:p w14:paraId="343E1BA3" w14:textId="77777777" w:rsidR="005E738F" w:rsidRDefault="00000000">
            <w:pPr>
              <w:pStyle w:val="TAC"/>
            </w:pPr>
            <w:r>
              <w:t>c07</w:t>
            </w:r>
          </w:p>
        </w:tc>
        <w:tc>
          <w:tcPr>
            <w:tcW w:w="1928" w:type="auto"/>
          </w:tcPr>
          <w:p w14:paraId="4DB70917" w14:textId="77777777" w:rsidR="005E738F" w:rsidRDefault="00000000">
            <w:pPr>
              <w:pStyle w:val="TAC"/>
            </w:pPr>
            <w:r>
              <w:t>128</w:t>
            </w:r>
          </w:p>
        </w:tc>
        <w:tc>
          <w:tcPr>
            <w:tcW w:w="1928" w:type="auto"/>
          </w:tcPr>
          <w:p w14:paraId="01E49F23" w14:textId="77777777" w:rsidR="005E738F" w:rsidRDefault="00000000">
            <w:pPr>
              <w:pStyle w:val="TAC"/>
            </w:pPr>
            <w:r>
              <w:t>NWT c05 OR BT c04</w:t>
            </w:r>
          </w:p>
        </w:tc>
        <w:tc>
          <w:tcPr>
            <w:tcW w:w="1928" w:type="auto"/>
          </w:tcPr>
          <w:p w14:paraId="3AB9A4C8" w14:textId="77777777" w:rsidR="005E738F" w:rsidRDefault="00000000">
            <w:pPr>
              <w:pStyle w:val="TAC"/>
            </w:pPr>
            <w:r>
              <w:t>PASS</w:t>
            </w:r>
          </w:p>
        </w:tc>
      </w:tr>
    </w:tbl>
    <w:p w14:paraId="5ABB7E4B" w14:textId="77777777" w:rsidR="005E738F" w:rsidRDefault="00000000">
      <w:r>
        <w:br w:type="page"/>
      </w:r>
    </w:p>
    <w:p w14:paraId="65E8E985" w14:textId="77777777" w:rsidR="003F74E7" w:rsidRDefault="003F74E7" w:rsidP="003F74E7">
      <w:pPr>
        <w:pStyle w:val="Heading2"/>
      </w:pPr>
      <w:r>
        <w:lastRenderedPageBreak/>
        <w:t>BS1534-2a (5.1, 5.1)</w:t>
      </w:r>
    </w:p>
    <w:p w14:paraId="33539132" w14:textId="77777777" w:rsidR="005E738F" w:rsidRDefault="00000000">
      <w:r>
        <w:t>The averaged results per condition for experiment BS1534-2a are depicted in the following figure. The three curves show the individual results for the two labs and the results for a joint evaluation, respectively. Condition c01 is the hidden reference while c02 is the 7 kHz lowpass anchor.</w:t>
      </w:r>
    </w:p>
    <w:p w14:paraId="27F60B00" w14:textId="77777777" w:rsidR="005E738F" w:rsidRDefault="00000000">
      <w:pPr>
        <w:pStyle w:val="TH"/>
      </w:pPr>
      <w:r>
        <w:rPr>
          <w:noProof/>
        </w:rPr>
        <w:drawing>
          <wp:inline distT="0" distB="0" distL="0" distR="0" wp14:anchorId="4F659BE5" wp14:editId="081A78FC">
            <wp:extent cx="5040000"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2a.png"/>
                    <pic:cNvPicPr/>
                  </pic:nvPicPr>
                  <pic:blipFill>
                    <a:blip r:embed="rId20"/>
                    <a:stretch>
                      <a:fillRect/>
                    </a:stretch>
                  </pic:blipFill>
                  <pic:spPr>
                    <a:xfrm>
                      <a:off x="0" y="0"/>
                      <a:ext cx="5040000" cy="2520000"/>
                    </a:xfrm>
                    <a:prstGeom prst="rect">
                      <a:avLst/>
                    </a:prstGeom>
                  </pic:spPr>
                </pic:pic>
              </a:graphicData>
            </a:graphic>
          </wp:inline>
        </w:drawing>
      </w:r>
    </w:p>
    <w:p w14:paraId="2510BEB1" w14:textId="214A2DBB" w:rsidR="005E738F" w:rsidRDefault="00000000">
      <w:pPr>
        <w:pStyle w:val="TF"/>
      </w:pPr>
      <w:r>
        <w:t xml:space="preserve">Figure </w:t>
      </w:r>
      <w:r>
        <w:fldChar w:fldCharType="begin"/>
      </w:r>
      <w:r>
        <w:instrText>SEQ Figure \* ARABIC</w:instrText>
      </w:r>
      <w:r w:rsidR="001216E8">
        <w:fldChar w:fldCharType="separate"/>
      </w:r>
      <w:r w:rsidR="001216E8">
        <w:rPr>
          <w:noProof/>
        </w:rPr>
        <w:t>12</w:t>
      </w:r>
      <w:r>
        <w:fldChar w:fldCharType="end"/>
      </w:r>
      <w:r>
        <w:t>: Averaged results per condition for experiment BS1534-2a</w:t>
      </w:r>
    </w:p>
    <w:p w14:paraId="0E704EEA" w14:textId="77777777" w:rsidR="005E738F" w:rsidRDefault="00000000">
      <w:r>
        <w:t>The complete statistical evaluation of the requirement ToR tests for experiment BS1534-2a is given in the following table. The evaluation is done separately for the data from the two listening laboratories and for a combination of the two data sets.</w:t>
      </w:r>
    </w:p>
    <w:p w14:paraId="05902CD8" w14:textId="710C7DB2" w:rsidR="005E738F" w:rsidRDefault="00000000">
      <w:pPr>
        <w:pStyle w:val="TH"/>
      </w:pPr>
      <w:r>
        <w:t xml:space="preserve">Table </w:t>
      </w:r>
      <w:r>
        <w:fldChar w:fldCharType="begin"/>
      </w:r>
      <w:r>
        <w:instrText>SEQ Table \* ARABIC</w:instrText>
      </w:r>
      <w:r w:rsidR="001216E8">
        <w:fldChar w:fldCharType="separate"/>
      </w:r>
      <w:r w:rsidR="001216E8">
        <w:rPr>
          <w:noProof/>
        </w:rPr>
        <w:t>27</w:t>
      </w:r>
      <w:r>
        <w:fldChar w:fldCharType="end"/>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5E738F" w14:paraId="29B24433" w14:textId="77777777">
        <w:trPr>
          <w:jc w:val="center"/>
        </w:trPr>
        <w:tc>
          <w:tcPr>
            <w:tcW w:w="689" w:type="auto"/>
            <w:gridSpan w:val="2"/>
            <w:vMerge w:val="restart"/>
          </w:tcPr>
          <w:p w14:paraId="0715190A" w14:textId="77777777" w:rsidR="005E738F" w:rsidRDefault="005E738F">
            <w:pPr>
              <w:pStyle w:val="TAH6"/>
            </w:pPr>
          </w:p>
        </w:tc>
        <w:tc>
          <w:tcPr>
            <w:tcW w:w="689" w:type="auto"/>
          </w:tcPr>
          <w:p w14:paraId="4F6E3B72" w14:textId="77777777" w:rsidR="005E738F" w:rsidRDefault="00000000">
            <w:pPr>
              <w:pStyle w:val="TAH6"/>
            </w:pPr>
            <w:r>
              <w:t>Type</w:t>
            </w:r>
          </w:p>
        </w:tc>
        <w:tc>
          <w:tcPr>
            <w:tcW w:w="689" w:type="auto"/>
            <w:gridSpan w:val="4"/>
          </w:tcPr>
          <w:p w14:paraId="52EB61B3" w14:textId="77777777" w:rsidR="005E738F" w:rsidRDefault="00000000">
            <w:pPr>
              <w:pStyle w:val="TAH6"/>
            </w:pPr>
            <w:r>
              <w:t>CuT</w:t>
            </w:r>
          </w:p>
        </w:tc>
        <w:tc>
          <w:tcPr>
            <w:tcW w:w="689" w:type="auto"/>
            <w:gridSpan w:val="4"/>
          </w:tcPr>
          <w:p w14:paraId="2B0FEF56" w14:textId="77777777" w:rsidR="005E738F" w:rsidRDefault="00000000">
            <w:pPr>
              <w:pStyle w:val="TAH6"/>
            </w:pPr>
            <w:r>
              <w:t>EVS Reference</w:t>
            </w:r>
          </w:p>
        </w:tc>
        <w:tc>
          <w:tcPr>
            <w:tcW w:w="689" w:type="auto"/>
            <w:gridSpan w:val="3"/>
          </w:tcPr>
          <w:p w14:paraId="1D5D91E2" w14:textId="77777777" w:rsidR="005E738F" w:rsidRDefault="00000000">
            <w:pPr>
              <w:pStyle w:val="TAH6"/>
            </w:pPr>
            <w:r>
              <w:t>Evaluation</w:t>
            </w:r>
          </w:p>
        </w:tc>
      </w:tr>
      <w:tr w:rsidR="005E738F" w14:paraId="698D5119" w14:textId="77777777">
        <w:trPr>
          <w:jc w:val="center"/>
        </w:trPr>
        <w:tc>
          <w:tcPr>
            <w:tcW w:w="689" w:type="auto"/>
            <w:gridSpan w:val="2"/>
            <w:vMerge/>
          </w:tcPr>
          <w:p w14:paraId="36EF1BBD" w14:textId="77777777" w:rsidR="005E738F" w:rsidRDefault="005E738F"/>
        </w:tc>
        <w:tc>
          <w:tcPr>
            <w:tcW w:w="689" w:type="auto"/>
          </w:tcPr>
          <w:p w14:paraId="0E07F8E1" w14:textId="77777777" w:rsidR="005E738F" w:rsidRDefault="00000000">
            <w:pPr>
              <w:pStyle w:val="TAH6"/>
            </w:pPr>
            <w:r>
              <w:t>Value</w:t>
            </w:r>
          </w:p>
        </w:tc>
        <w:tc>
          <w:tcPr>
            <w:tcW w:w="689" w:type="auto"/>
          </w:tcPr>
          <w:p w14:paraId="62E393B2" w14:textId="77777777" w:rsidR="005E738F" w:rsidRDefault="00000000">
            <w:pPr>
              <w:pStyle w:val="TAH6"/>
            </w:pPr>
            <w:r>
              <w:t>Bitrate</w:t>
            </w:r>
          </w:p>
        </w:tc>
        <w:tc>
          <w:tcPr>
            <w:tcW w:w="689" w:type="auto"/>
          </w:tcPr>
          <w:p w14:paraId="4FA60A33" w14:textId="77777777" w:rsidR="005E738F" w:rsidRDefault="00000000">
            <w:pPr>
              <w:pStyle w:val="TAH6"/>
            </w:pPr>
            <w:r>
              <w:t>Req.</w:t>
            </w:r>
          </w:p>
        </w:tc>
        <w:tc>
          <w:tcPr>
            <w:tcW w:w="689" w:type="auto"/>
          </w:tcPr>
          <w:p w14:paraId="2FE22E01" w14:textId="77777777" w:rsidR="005E738F" w:rsidRDefault="00000000">
            <w:pPr>
              <w:pStyle w:val="TAH6"/>
            </w:pPr>
            <w:r>
              <w:t>Score</w:t>
            </w:r>
          </w:p>
        </w:tc>
        <w:tc>
          <w:tcPr>
            <w:tcW w:w="689" w:type="auto"/>
          </w:tcPr>
          <w:p w14:paraId="130BB049" w14:textId="77777777" w:rsidR="005E738F" w:rsidRDefault="00000000">
            <w:pPr>
              <w:pStyle w:val="TAH6"/>
            </w:pPr>
            <w:r>
              <w:t>Std.</w:t>
            </w:r>
          </w:p>
        </w:tc>
        <w:tc>
          <w:tcPr>
            <w:tcW w:w="689" w:type="auto"/>
          </w:tcPr>
          <w:p w14:paraId="4276A4C8" w14:textId="77777777" w:rsidR="005E738F" w:rsidRDefault="00000000">
            <w:pPr>
              <w:pStyle w:val="TAH6"/>
            </w:pPr>
            <w:r>
              <w:t>Cond.</w:t>
            </w:r>
          </w:p>
        </w:tc>
        <w:tc>
          <w:tcPr>
            <w:tcW w:w="689" w:type="auto"/>
          </w:tcPr>
          <w:p w14:paraId="5C9C5257" w14:textId="77777777" w:rsidR="005E738F" w:rsidRDefault="00000000">
            <w:pPr>
              <w:pStyle w:val="TAH6"/>
            </w:pPr>
            <w:r>
              <w:t>Bitrate</w:t>
            </w:r>
          </w:p>
        </w:tc>
        <w:tc>
          <w:tcPr>
            <w:tcW w:w="689" w:type="auto"/>
          </w:tcPr>
          <w:p w14:paraId="740FAA98" w14:textId="77777777" w:rsidR="005E738F" w:rsidRDefault="00000000">
            <w:pPr>
              <w:pStyle w:val="TAH6"/>
            </w:pPr>
            <w:r>
              <w:t>Score</w:t>
            </w:r>
          </w:p>
        </w:tc>
        <w:tc>
          <w:tcPr>
            <w:tcW w:w="689" w:type="auto"/>
          </w:tcPr>
          <w:p w14:paraId="18108501" w14:textId="77777777" w:rsidR="005E738F" w:rsidRDefault="00000000">
            <w:pPr>
              <w:pStyle w:val="TAH6"/>
            </w:pPr>
            <w:r>
              <w:t>Std.</w:t>
            </w:r>
          </w:p>
        </w:tc>
        <w:tc>
          <w:tcPr>
            <w:tcW w:w="689" w:type="auto"/>
          </w:tcPr>
          <w:p w14:paraId="4CCB2D89" w14:textId="77777777" w:rsidR="005E738F" w:rsidRDefault="00000000">
            <w:pPr>
              <w:pStyle w:val="TAH6"/>
            </w:pPr>
            <w:r>
              <w:t>T-Stat</w:t>
            </w:r>
          </w:p>
        </w:tc>
        <w:tc>
          <w:tcPr>
            <w:tcW w:w="689" w:type="auto"/>
          </w:tcPr>
          <w:p w14:paraId="299EC720" w14:textId="77777777" w:rsidR="005E738F" w:rsidRDefault="00000000">
            <w:pPr>
              <w:pStyle w:val="TAH6"/>
            </w:pPr>
            <w:r>
              <w:t>Result</w:t>
            </w:r>
          </w:p>
        </w:tc>
        <w:tc>
          <w:tcPr>
            <w:tcW w:w="689" w:type="auto"/>
          </w:tcPr>
          <w:p w14:paraId="4B49CEBF" w14:textId="77777777" w:rsidR="005E738F" w:rsidRDefault="00000000">
            <w:pPr>
              <w:pStyle w:val="TAH6"/>
            </w:pPr>
            <w:r>
              <w:t>State</w:t>
            </w:r>
          </w:p>
        </w:tc>
      </w:tr>
      <w:tr w:rsidR="005E738F" w14:paraId="5D524224" w14:textId="77777777">
        <w:trPr>
          <w:jc w:val="center"/>
        </w:trPr>
        <w:tc>
          <w:tcPr>
            <w:tcW w:w="689" w:type="auto"/>
          </w:tcPr>
          <w:p w14:paraId="6D6D1282" w14:textId="77777777" w:rsidR="005E738F" w:rsidRDefault="00000000">
            <w:pPr>
              <w:pStyle w:val="TAH6"/>
            </w:pPr>
            <w:r>
              <w:t>Lab</w:t>
            </w:r>
          </w:p>
        </w:tc>
        <w:tc>
          <w:tcPr>
            <w:tcW w:w="689" w:type="auto"/>
          </w:tcPr>
          <w:p w14:paraId="0C6BEAAF" w14:textId="77777777" w:rsidR="005E738F" w:rsidRDefault="00000000">
            <w:pPr>
              <w:pStyle w:val="TAH6"/>
            </w:pPr>
            <w:r>
              <w:t>Cond.</w:t>
            </w:r>
          </w:p>
        </w:tc>
        <w:tc>
          <w:tcPr>
            <w:tcW w:w="689" w:type="auto"/>
          </w:tcPr>
          <w:p w14:paraId="2316ECF4" w14:textId="77777777" w:rsidR="005E738F" w:rsidRDefault="00000000">
            <w:pPr>
              <w:pStyle w:val="TAH6"/>
            </w:pPr>
            <w:r>
              <w:t>ToR#</w:t>
            </w:r>
          </w:p>
        </w:tc>
        <w:tc>
          <w:tcPr>
            <w:tcW w:w="689" w:type="auto"/>
            <w:gridSpan w:val="11"/>
          </w:tcPr>
          <w:p w14:paraId="418D1B04" w14:textId="77777777" w:rsidR="005E738F" w:rsidRDefault="005E738F">
            <w:pPr>
              <w:pStyle w:val="TAH6"/>
            </w:pPr>
          </w:p>
        </w:tc>
      </w:tr>
      <w:tr w:rsidR="005E738F" w14:paraId="7CED5642" w14:textId="77777777">
        <w:trPr>
          <w:jc w:val="center"/>
        </w:trPr>
        <w:tc>
          <w:tcPr>
            <w:tcW w:w="689" w:type="auto"/>
            <w:vMerge w:val="restart"/>
          </w:tcPr>
          <w:p w14:paraId="37C0492D" w14:textId="77777777" w:rsidR="005E738F" w:rsidRDefault="00000000">
            <w:pPr>
              <w:pStyle w:val="TAC6"/>
            </w:pPr>
            <w:r>
              <w:t>a</w:t>
            </w:r>
          </w:p>
        </w:tc>
        <w:tc>
          <w:tcPr>
            <w:tcW w:w="689" w:type="auto"/>
            <w:vMerge w:val="restart"/>
          </w:tcPr>
          <w:p w14:paraId="66C424FA" w14:textId="77777777" w:rsidR="005E738F" w:rsidRDefault="00000000">
            <w:pPr>
              <w:pStyle w:val="TAC6"/>
            </w:pPr>
            <w:r>
              <w:t>c06</w:t>
            </w:r>
          </w:p>
        </w:tc>
        <w:tc>
          <w:tcPr>
            <w:tcW w:w="689" w:type="auto"/>
          </w:tcPr>
          <w:p w14:paraId="0DCB7EAA" w14:textId="77777777" w:rsidR="005E738F" w:rsidRDefault="00000000">
            <w:pPr>
              <w:pStyle w:val="TAC6"/>
            </w:pPr>
            <w:r>
              <w:t>1</w:t>
            </w:r>
          </w:p>
        </w:tc>
        <w:tc>
          <w:tcPr>
            <w:tcW w:w="689" w:type="auto"/>
          </w:tcPr>
          <w:p w14:paraId="52C6EC31" w14:textId="77777777" w:rsidR="005E738F" w:rsidRDefault="00000000">
            <w:pPr>
              <w:pStyle w:val="TAC6"/>
            </w:pPr>
            <w:r>
              <w:t>64</w:t>
            </w:r>
          </w:p>
        </w:tc>
        <w:tc>
          <w:tcPr>
            <w:tcW w:w="689" w:type="auto"/>
          </w:tcPr>
          <w:p w14:paraId="345FE2A0" w14:textId="77777777" w:rsidR="005E738F" w:rsidRDefault="00000000">
            <w:pPr>
              <w:pStyle w:val="TAC6"/>
            </w:pPr>
            <w:r>
              <w:t>NWT</w:t>
            </w:r>
          </w:p>
        </w:tc>
        <w:tc>
          <w:tcPr>
            <w:tcW w:w="689" w:type="auto"/>
          </w:tcPr>
          <w:p w14:paraId="5D85F142" w14:textId="77777777" w:rsidR="005E738F" w:rsidRDefault="00000000">
            <w:pPr>
              <w:pStyle w:val="TAC6"/>
            </w:pPr>
            <w:r>
              <w:t>61.4</w:t>
            </w:r>
          </w:p>
        </w:tc>
        <w:tc>
          <w:tcPr>
            <w:tcW w:w="689" w:type="auto"/>
          </w:tcPr>
          <w:p w14:paraId="768568B5" w14:textId="77777777" w:rsidR="005E738F" w:rsidRDefault="00000000">
            <w:pPr>
              <w:pStyle w:val="TAC6"/>
            </w:pPr>
            <w:r>
              <w:t>24.2</w:t>
            </w:r>
          </w:p>
        </w:tc>
        <w:tc>
          <w:tcPr>
            <w:tcW w:w="689" w:type="auto"/>
          </w:tcPr>
          <w:p w14:paraId="770EF1FE" w14:textId="77777777" w:rsidR="005E738F" w:rsidRDefault="00000000">
            <w:pPr>
              <w:pStyle w:val="TAC6"/>
            </w:pPr>
            <w:r>
              <w:t>c04</w:t>
            </w:r>
          </w:p>
        </w:tc>
        <w:tc>
          <w:tcPr>
            <w:tcW w:w="689" w:type="auto"/>
          </w:tcPr>
          <w:p w14:paraId="1366A26D" w14:textId="77777777" w:rsidR="005E738F" w:rsidRDefault="00000000">
            <w:pPr>
              <w:pStyle w:val="TAC6"/>
            </w:pPr>
            <w:r>
              <w:t>5x16.4</w:t>
            </w:r>
          </w:p>
        </w:tc>
        <w:tc>
          <w:tcPr>
            <w:tcW w:w="689" w:type="auto"/>
          </w:tcPr>
          <w:p w14:paraId="6371DA88" w14:textId="77777777" w:rsidR="005E738F" w:rsidRDefault="00000000">
            <w:pPr>
              <w:pStyle w:val="TAC6"/>
            </w:pPr>
            <w:r>
              <w:t>54.8</w:t>
            </w:r>
          </w:p>
        </w:tc>
        <w:tc>
          <w:tcPr>
            <w:tcW w:w="689" w:type="auto"/>
          </w:tcPr>
          <w:p w14:paraId="21D97052" w14:textId="77777777" w:rsidR="005E738F" w:rsidRDefault="00000000">
            <w:pPr>
              <w:pStyle w:val="TAC6"/>
            </w:pPr>
            <w:r>
              <w:t>28.3</w:t>
            </w:r>
          </w:p>
        </w:tc>
        <w:tc>
          <w:tcPr>
            <w:tcW w:w="689" w:type="auto"/>
          </w:tcPr>
          <w:p w14:paraId="2DB6B642" w14:textId="77777777" w:rsidR="005E738F" w:rsidRDefault="00000000">
            <w:pPr>
              <w:pStyle w:val="TAC6"/>
            </w:pPr>
            <w:r>
              <w:t>2.29</w:t>
            </w:r>
          </w:p>
        </w:tc>
        <w:tc>
          <w:tcPr>
            <w:tcW w:w="689" w:type="auto"/>
          </w:tcPr>
          <w:p w14:paraId="557ACBDB" w14:textId="77777777" w:rsidR="005E738F" w:rsidRDefault="00000000">
            <w:pPr>
              <w:pStyle w:val="TAC6"/>
            </w:pPr>
            <w:r>
              <w:t>BT</w:t>
            </w:r>
          </w:p>
        </w:tc>
        <w:tc>
          <w:tcPr>
            <w:tcW w:w="689" w:type="auto"/>
            <w:shd w:val="clear" w:color="auto" w:fill="ADD8E6"/>
          </w:tcPr>
          <w:p w14:paraId="62EB6E24" w14:textId="77777777" w:rsidR="005E738F" w:rsidRDefault="00000000">
            <w:pPr>
              <w:pStyle w:val="TAC6"/>
            </w:pPr>
            <w:r>
              <w:t>EXCEED</w:t>
            </w:r>
          </w:p>
        </w:tc>
      </w:tr>
      <w:tr w:rsidR="005E738F" w14:paraId="398D4FDF" w14:textId="77777777">
        <w:trPr>
          <w:jc w:val="center"/>
        </w:trPr>
        <w:tc>
          <w:tcPr>
            <w:tcW w:w="689" w:type="auto"/>
            <w:vMerge/>
          </w:tcPr>
          <w:p w14:paraId="3813137E" w14:textId="77777777" w:rsidR="005E738F" w:rsidRDefault="005E738F"/>
        </w:tc>
        <w:tc>
          <w:tcPr>
            <w:tcW w:w="689" w:type="auto"/>
            <w:vMerge/>
          </w:tcPr>
          <w:p w14:paraId="4EDFA9CE" w14:textId="77777777" w:rsidR="005E738F" w:rsidRDefault="005E738F"/>
        </w:tc>
        <w:tc>
          <w:tcPr>
            <w:tcW w:w="689" w:type="auto"/>
          </w:tcPr>
          <w:p w14:paraId="7582264A" w14:textId="77777777" w:rsidR="005E738F" w:rsidRDefault="00000000">
            <w:pPr>
              <w:pStyle w:val="TAC6"/>
            </w:pPr>
            <w:r>
              <w:t>2</w:t>
            </w:r>
          </w:p>
        </w:tc>
        <w:tc>
          <w:tcPr>
            <w:tcW w:w="689" w:type="auto"/>
          </w:tcPr>
          <w:p w14:paraId="1D03D8A6" w14:textId="77777777" w:rsidR="005E738F" w:rsidRDefault="00000000">
            <w:pPr>
              <w:pStyle w:val="TAC6"/>
            </w:pPr>
            <w:r>
              <w:t>64</w:t>
            </w:r>
          </w:p>
        </w:tc>
        <w:tc>
          <w:tcPr>
            <w:tcW w:w="689" w:type="auto"/>
          </w:tcPr>
          <w:p w14:paraId="379B2435" w14:textId="77777777" w:rsidR="005E738F" w:rsidRDefault="00000000">
            <w:pPr>
              <w:pStyle w:val="TAC6"/>
            </w:pPr>
            <w:r>
              <w:t>BT</w:t>
            </w:r>
          </w:p>
        </w:tc>
        <w:tc>
          <w:tcPr>
            <w:tcW w:w="689" w:type="auto"/>
          </w:tcPr>
          <w:p w14:paraId="55C8DF2B" w14:textId="77777777" w:rsidR="005E738F" w:rsidRDefault="00000000">
            <w:pPr>
              <w:pStyle w:val="TAC6"/>
            </w:pPr>
            <w:r>
              <w:t>61.4</w:t>
            </w:r>
          </w:p>
        </w:tc>
        <w:tc>
          <w:tcPr>
            <w:tcW w:w="689" w:type="auto"/>
          </w:tcPr>
          <w:p w14:paraId="16264D44" w14:textId="77777777" w:rsidR="005E738F" w:rsidRDefault="00000000">
            <w:pPr>
              <w:pStyle w:val="TAC6"/>
            </w:pPr>
            <w:r>
              <w:t>24.2</w:t>
            </w:r>
          </w:p>
        </w:tc>
        <w:tc>
          <w:tcPr>
            <w:tcW w:w="689" w:type="auto"/>
          </w:tcPr>
          <w:p w14:paraId="566ED89B" w14:textId="77777777" w:rsidR="005E738F" w:rsidRDefault="00000000">
            <w:pPr>
              <w:pStyle w:val="TAC6"/>
            </w:pPr>
            <w:r>
              <w:t>c03</w:t>
            </w:r>
          </w:p>
        </w:tc>
        <w:tc>
          <w:tcPr>
            <w:tcW w:w="689" w:type="auto"/>
          </w:tcPr>
          <w:p w14:paraId="7578A745" w14:textId="77777777" w:rsidR="005E738F" w:rsidRDefault="00000000">
            <w:pPr>
              <w:pStyle w:val="TAC6"/>
            </w:pPr>
            <w:r>
              <w:t>5x13.2</w:t>
            </w:r>
          </w:p>
        </w:tc>
        <w:tc>
          <w:tcPr>
            <w:tcW w:w="689" w:type="auto"/>
          </w:tcPr>
          <w:p w14:paraId="30B5F0A9" w14:textId="77777777" w:rsidR="005E738F" w:rsidRDefault="00000000">
            <w:pPr>
              <w:pStyle w:val="TAC6"/>
            </w:pPr>
            <w:r>
              <w:t>36.1</w:t>
            </w:r>
          </w:p>
        </w:tc>
        <w:tc>
          <w:tcPr>
            <w:tcW w:w="689" w:type="auto"/>
          </w:tcPr>
          <w:p w14:paraId="4EDE6121" w14:textId="77777777" w:rsidR="005E738F" w:rsidRDefault="00000000">
            <w:pPr>
              <w:pStyle w:val="TAC6"/>
            </w:pPr>
            <w:r>
              <w:t>25.5</w:t>
            </w:r>
          </w:p>
        </w:tc>
        <w:tc>
          <w:tcPr>
            <w:tcW w:w="689" w:type="auto"/>
          </w:tcPr>
          <w:p w14:paraId="444111BE" w14:textId="77777777" w:rsidR="005E738F" w:rsidRDefault="00000000">
            <w:pPr>
              <w:pStyle w:val="TAC6"/>
            </w:pPr>
            <w:r>
              <w:t>9.35</w:t>
            </w:r>
          </w:p>
        </w:tc>
        <w:tc>
          <w:tcPr>
            <w:tcW w:w="689" w:type="auto"/>
          </w:tcPr>
          <w:p w14:paraId="0F528F4D" w14:textId="77777777" w:rsidR="005E738F" w:rsidRDefault="00000000">
            <w:pPr>
              <w:pStyle w:val="TAC6"/>
            </w:pPr>
            <w:r>
              <w:t>BT</w:t>
            </w:r>
          </w:p>
        </w:tc>
        <w:tc>
          <w:tcPr>
            <w:tcW w:w="689" w:type="auto"/>
          </w:tcPr>
          <w:p w14:paraId="6D503850" w14:textId="77777777" w:rsidR="005E738F" w:rsidRDefault="00000000">
            <w:pPr>
              <w:pStyle w:val="TAC6"/>
            </w:pPr>
            <w:r>
              <w:t>PASS</w:t>
            </w:r>
          </w:p>
        </w:tc>
      </w:tr>
      <w:tr w:rsidR="005E738F" w14:paraId="726899DB" w14:textId="77777777">
        <w:trPr>
          <w:jc w:val="center"/>
        </w:trPr>
        <w:tc>
          <w:tcPr>
            <w:tcW w:w="689" w:type="auto"/>
            <w:vMerge/>
          </w:tcPr>
          <w:p w14:paraId="7D3DECC2" w14:textId="77777777" w:rsidR="005E738F" w:rsidRDefault="005E738F"/>
        </w:tc>
        <w:tc>
          <w:tcPr>
            <w:tcW w:w="689" w:type="auto"/>
            <w:vMerge w:val="restart"/>
          </w:tcPr>
          <w:p w14:paraId="4BB0CB02" w14:textId="77777777" w:rsidR="005E738F" w:rsidRDefault="00000000">
            <w:pPr>
              <w:pStyle w:val="TAC6"/>
            </w:pPr>
            <w:r>
              <w:t>c07</w:t>
            </w:r>
          </w:p>
        </w:tc>
        <w:tc>
          <w:tcPr>
            <w:tcW w:w="689" w:type="auto"/>
          </w:tcPr>
          <w:p w14:paraId="5868E15E" w14:textId="77777777" w:rsidR="005E738F" w:rsidRDefault="00000000">
            <w:pPr>
              <w:pStyle w:val="TAC6"/>
            </w:pPr>
            <w:r>
              <w:t>1</w:t>
            </w:r>
          </w:p>
        </w:tc>
        <w:tc>
          <w:tcPr>
            <w:tcW w:w="689" w:type="auto"/>
          </w:tcPr>
          <w:p w14:paraId="4A9AC497" w14:textId="77777777" w:rsidR="005E738F" w:rsidRDefault="00000000">
            <w:pPr>
              <w:pStyle w:val="TAC6"/>
            </w:pPr>
            <w:r>
              <w:t>96</w:t>
            </w:r>
          </w:p>
        </w:tc>
        <w:tc>
          <w:tcPr>
            <w:tcW w:w="689" w:type="auto"/>
          </w:tcPr>
          <w:p w14:paraId="2E74AED9" w14:textId="77777777" w:rsidR="005E738F" w:rsidRDefault="00000000">
            <w:pPr>
              <w:pStyle w:val="TAC6"/>
            </w:pPr>
            <w:r>
              <w:t>NWT</w:t>
            </w:r>
          </w:p>
        </w:tc>
        <w:tc>
          <w:tcPr>
            <w:tcW w:w="689" w:type="auto"/>
          </w:tcPr>
          <w:p w14:paraId="4D647414" w14:textId="77777777" w:rsidR="005E738F" w:rsidRDefault="00000000">
            <w:pPr>
              <w:pStyle w:val="TAC6"/>
            </w:pPr>
            <w:r>
              <w:t>80.6</w:t>
            </w:r>
          </w:p>
        </w:tc>
        <w:tc>
          <w:tcPr>
            <w:tcW w:w="689" w:type="auto"/>
          </w:tcPr>
          <w:p w14:paraId="21C5F46A" w14:textId="77777777" w:rsidR="005E738F" w:rsidRDefault="00000000">
            <w:pPr>
              <w:pStyle w:val="TAC6"/>
            </w:pPr>
            <w:r>
              <w:t>21.9</w:t>
            </w:r>
          </w:p>
        </w:tc>
        <w:tc>
          <w:tcPr>
            <w:tcW w:w="689" w:type="auto"/>
          </w:tcPr>
          <w:p w14:paraId="423E557C" w14:textId="77777777" w:rsidR="005E738F" w:rsidRDefault="00000000">
            <w:pPr>
              <w:pStyle w:val="TAC6"/>
            </w:pPr>
            <w:r>
              <w:t>c05</w:t>
            </w:r>
          </w:p>
        </w:tc>
        <w:tc>
          <w:tcPr>
            <w:tcW w:w="689" w:type="auto"/>
          </w:tcPr>
          <w:p w14:paraId="6C623AC1" w14:textId="77777777" w:rsidR="005E738F" w:rsidRDefault="00000000">
            <w:pPr>
              <w:pStyle w:val="TAC6"/>
            </w:pPr>
            <w:r>
              <w:t>5x24.4</w:t>
            </w:r>
          </w:p>
        </w:tc>
        <w:tc>
          <w:tcPr>
            <w:tcW w:w="689" w:type="auto"/>
          </w:tcPr>
          <w:p w14:paraId="0F74ED9C" w14:textId="77777777" w:rsidR="005E738F" w:rsidRDefault="00000000">
            <w:pPr>
              <w:pStyle w:val="TAC6"/>
            </w:pPr>
            <w:r>
              <w:t>64.7</w:t>
            </w:r>
          </w:p>
        </w:tc>
        <w:tc>
          <w:tcPr>
            <w:tcW w:w="689" w:type="auto"/>
          </w:tcPr>
          <w:p w14:paraId="13CC37F1" w14:textId="77777777" w:rsidR="005E738F" w:rsidRDefault="00000000">
            <w:pPr>
              <w:pStyle w:val="TAC6"/>
            </w:pPr>
            <w:r>
              <w:t>26.7</w:t>
            </w:r>
          </w:p>
        </w:tc>
        <w:tc>
          <w:tcPr>
            <w:tcW w:w="689" w:type="auto"/>
          </w:tcPr>
          <w:p w14:paraId="1C8AC9DB" w14:textId="77777777" w:rsidR="005E738F" w:rsidRDefault="00000000">
            <w:pPr>
              <w:pStyle w:val="TAC6"/>
            </w:pPr>
            <w:r>
              <w:t>5.95</w:t>
            </w:r>
          </w:p>
        </w:tc>
        <w:tc>
          <w:tcPr>
            <w:tcW w:w="689" w:type="auto"/>
          </w:tcPr>
          <w:p w14:paraId="136E9DF8" w14:textId="77777777" w:rsidR="005E738F" w:rsidRDefault="00000000">
            <w:pPr>
              <w:pStyle w:val="TAC6"/>
            </w:pPr>
            <w:r>
              <w:t>BT</w:t>
            </w:r>
          </w:p>
        </w:tc>
        <w:tc>
          <w:tcPr>
            <w:tcW w:w="689" w:type="auto"/>
            <w:shd w:val="clear" w:color="auto" w:fill="ADD8E6"/>
          </w:tcPr>
          <w:p w14:paraId="15AEEA8B" w14:textId="77777777" w:rsidR="005E738F" w:rsidRDefault="00000000">
            <w:pPr>
              <w:pStyle w:val="TAC6"/>
            </w:pPr>
            <w:r>
              <w:t>EXCEED</w:t>
            </w:r>
          </w:p>
        </w:tc>
      </w:tr>
      <w:tr w:rsidR="005E738F" w14:paraId="30DF31C9" w14:textId="77777777">
        <w:trPr>
          <w:jc w:val="center"/>
        </w:trPr>
        <w:tc>
          <w:tcPr>
            <w:tcW w:w="689" w:type="auto"/>
            <w:vMerge/>
          </w:tcPr>
          <w:p w14:paraId="31E34BB7" w14:textId="77777777" w:rsidR="005E738F" w:rsidRDefault="005E738F"/>
        </w:tc>
        <w:tc>
          <w:tcPr>
            <w:tcW w:w="689" w:type="auto"/>
            <w:vMerge/>
          </w:tcPr>
          <w:p w14:paraId="77DC6758" w14:textId="77777777" w:rsidR="005E738F" w:rsidRDefault="005E738F"/>
        </w:tc>
        <w:tc>
          <w:tcPr>
            <w:tcW w:w="689" w:type="auto"/>
          </w:tcPr>
          <w:p w14:paraId="5D75A031" w14:textId="77777777" w:rsidR="005E738F" w:rsidRDefault="00000000">
            <w:pPr>
              <w:pStyle w:val="TAC6"/>
            </w:pPr>
            <w:r>
              <w:t>2</w:t>
            </w:r>
          </w:p>
        </w:tc>
        <w:tc>
          <w:tcPr>
            <w:tcW w:w="689" w:type="auto"/>
          </w:tcPr>
          <w:p w14:paraId="048F5025" w14:textId="77777777" w:rsidR="005E738F" w:rsidRDefault="00000000">
            <w:pPr>
              <w:pStyle w:val="TAC6"/>
            </w:pPr>
            <w:r>
              <w:t>96</w:t>
            </w:r>
          </w:p>
        </w:tc>
        <w:tc>
          <w:tcPr>
            <w:tcW w:w="689" w:type="auto"/>
          </w:tcPr>
          <w:p w14:paraId="090254D7" w14:textId="77777777" w:rsidR="005E738F" w:rsidRDefault="00000000">
            <w:pPr>
              <w:pStyle w:val="TAC6"/>
            </w:pPr>
            <w:r>
              <w:t>BT</w:t>
            </w:r>
          </w:p>
        </w:tc>
        <w:tc>
          <w:tcPr>
            <w:tcW w:w="689" w:type="auto"/>
          </w:tcPr>
          <w:p w14:paraId="397D74D4" w14:textId="77777777" w:rsidR="005E738F" w:rsidRDefault="00000000">
            <w:pPr>
              <w:pStyle w:val="TAC6"/>
            </w:pPr>
            <w:r>
              <w:t>80.6</w:t>
            </w:r>
          </w:p>
        </w:tc>
        <w:tc>
          <w:tcPr>
            <w:tcW w:w="689" w:type="auto"/>
          </w:tcPr>
          <w:p w14:paraId="1CF7AFC0" w14:textId="77777777" w:rsidR="005E738F" w:rsidRDefault="00000000">
            <w:pPr>
              <w:pStyle w:val="TAC6"/>
            </w:pPr>
            <w:r>
              <w:t>21.9</w:t>
            </w:r>
          </w:p>
        </w:tc>
        <w:tc>
          <w:tcPr>
            <w:tcW w:w="689" w:type="auto"/>
          </w:tcPr>
          <w:p w14:paraId="651E1E35" w14:textId="77777777" w:rsidR="005E738F" w:rsidRDefault="00000000">
            <w:pPr>
              <w:pStyle w:val="TAC6"/>
            </w:pPr>
            <w:r>
              <w:t>c04</w:t>
            </w:r>
          </w:p>
        </w:tc>
        <w:tc>
          <w:tcPr>
            <w:tcW w:w="689" w:type="auto"/>
          </w:tcPr>
          <w:p w14:paraId="4F79BFB4" w14:textId="77777777" w:rsidR="005E738F" w:rsidRDefault="00000000">
            <w:pPr>
              <w:pStyle w:val="TAC6"/>
            </w:pPr>
            <w:r>
              <w:t>5x16.4</w:t>
            </w:r>
          </w:p>
        </w:tc>
        <w:tc>
          <w:tcPr>
            <w:tcW w:w="689" w:type="auto"/>
          </w:tcPr>
          <w:p w14:paraId="0CBC3E2D" w14:textId="77777777" w:rsidR="005E738F" w:rsidRDefault="00000000">
            <w:pPr>
              <w:pStyle w:val="TAC6"/>
            </w:pPr>
            <w:r>
              <w:t>54.8</w:t>
            </w:r>
          </w:p>
        </w:tc>
        <w:tc>
          <w:tcPr>
            <w:tcW w:w="689" w:type="auto"/>
          </w:tcPr>
          <w:p w14:paraId="2CA9F966" w14:textId="77777777" w:rsidR="005E738F" w:rsidRDefault="00000000">
            <w:pPr>
              <w:pStyle w:val="TAC6"/>
            </w:pPr>
            <w:r>
              <w:t>28.3</w:t>
            </w:r>
          </w:p>
        </w:tc>
        <w:tc>
          <w:tcPr>
            <w:tcW w:w="689" w:type="auto"/>
          </w:tcPr>
          <w:p w14:paraId="0FD1889D" w14:textId="77777777" w:rsidR="005E738F" w:rsidRDefault="00000000">
            <w:pPr>
              <w:pStyle w:val="TAC6"/>
            </w:pPr>
            <w:r>
              <w:t>9.32</w:t>
            </w:r>
          </w:p>
        </w:tc>
        <w:tc>
          <w:tcPr>
            <w:tcW w:w="689" w:type="auto"/>
          </w:tcPr>
          <w:p w14:paraId="7472983E" w14:textId="77777777" w:rsidR="005E738F" w:rsidRDefault="00000000">
            <w:pPr>
              <w:pStyle w:val="TAC6"/>
            </w:pPr>
            <w:r>
              <w:t>BT</w:t>
            </w:r>
          </w:p>
        </w:tc>
        <w:tc>
          <w:tcPr>
            <w:tcW w:w="689" w:type="auto"/>
          </w:tcPr>
          <w:p w14:paraId="6B477EFA" w14:textId="77777777" w:rsidR="005E738F" w:rsidRDefault="00000000">
            <w:pPr>
              <w:pStyle w:val="TAC6"/>
            </w:pPr>
            <w:r>
              <w:t>PASS</w:t>
            </w:r>
          </w:p>
        </w:tc>
      </w:tr>
      <w:tr w:rsidR="005E738F" w14:paraId="692F4CE1" w14:textId="77777777">
        <w:trPr>
          <w:jc w:val="center"/>
        </w:trPr>
        <w:tc>
          <w:tcPr>
            <w:tcW w:w="689" w:type="auto"/>
            <w:vMerge w:val="restart"/>
          </w:tcPr>
          <w:p w14:paraId="7D85B452" w14:textId="77777777" w:rsidR="005E738F" w:rsidRDefault="00000000">
            <w:pPr>
              <w:pStyle w:val="TAC6"/>
            </w:pPr>
            <w:r>
              <w:t>b</w:t>
            </w:r>
          </w:p>
        </w:tc>
        <w:tc>
          <w:tcPr>
            <w:tcW w:w="689" w:type="auto"/>
            <w:vMerge w:val="restart"/>
          </w:tcPr>
          <w:p w14:paraId="0D63B8DC" w14:textId="77777777" w:rsidR="005E738F" w:rsidRDefault="00000000">
            <w:pPr>
              <w:pStyle w:val="TAC6"/>
            </w:pPr>
            <w:r>
              <w:t>c06</w:t>
            </w:r>
          </w:p>
        </w:tc>
        <w:tc>
          <w:tcPr>
            <w:tcW w:w="689" w:type="auto"/>
          </w:tcPr>
          <w:p w14:paraId="45B78831" w14:textId="77777777" w:rsidR="005E738F" w:rsidRDefault="00000000">
            <w:pPr>
              <w:pStyle w:val="TAC6"/>
            </w:pPr>
            <w:r>
              <w:t>1</w:t>
            </w:r>
          </w:p>
        </w:tc>
        <w:tc>
          <w:tcPr>
            <w:tcW w:w="689" w:type="auto"/>
          </w:tcPr>
          <w:p w14:paraId="2CF0A973" w14:textId="77777777" w:rsidR="005E738F" w:rsidRDefault="00000000">
            <w:pPr>
              <w:pStyle w:val="TAC6"/>
            </w:pPr>
            <w:r>
              <w:t>64</w:t>
            </w:r>
          </w:p>
        </w:tc>
        <w:tc>
          <w:tcPr>
            <w:tcW w:w="689" w:type="auto"/>
          </w:tcPr>
          <w:p w14:paraId="27A17EF7" w14:textId="77777777" w:rsidR="005E738F" w:rsidRDefault="00000000">
            <w:pPr>
              <w:pStyle w:val="TAC6"/>
            </w:pPr>
            <w:r>
              <w:t>NWT</w:t>
            </w:r>
          </w:p>
        </w:tc>
        <w:tc>
          <w:tcPr>
            <w:tcW w:w="689" w:type="auto"/>
          </w:tcPr>
          <w:p w14:paraId="79908991" w14:textId="77777777" w:rsidR="005E738F" w:rsidRDefault="00000000">
            <w:pPr>
              <w:pStyle w:val="TAC6"/>
            </w:pPr>
            <w:r>
              <w:t>85.6</w:t>
            </w:r>
          </w:p>
        </w:tc>
        <w:tc>
          <w:tcPr>
            <w:tcW w:w="689" w:type="auto"/>
          </w:tcPr>
          <w:p w14:paraId="38FA7696" w14:textId="77777777" w:rsidR="005E738F" w:rsidRDefault="00000000">
            <w:pPr>
              <w:pStyle w:val="TAC6"/>
            </w:pPr>
            <w:r>
              <w:t>19</w:t>
            </w:r>
          </w:p>
        </w:tc>
        <w:tc>
          <w:tcPr>
            <w:tcW w:w="689" w:type="auto"/>
          </w:tcPr>
          <w:p w14:paraId="7BA43C85" w14:textId="77777777" w:rsidR="005E738F" w:rsidRDefault="00000000">
            <w:pPr>
              <w:pStyle w:val="TAC6"/>
            </w:pPr>
            <w:r>
              <w:t>c04</w:t>
            </w:r>
          </w:p>
        </w:tc>
        <w:tc>
          <w:tcPr>
            <w:tcW w:w="689" w:type="auto"/>
          </w:tcPr>
          <w:p w14:paraId="66B2A6F6" w14:textId="77777777" w:rsidR="005E738F" w:rsidRDefault="00000000">
            <w:pPr>
              <w:pStyle w:val="TAC6"/>
            </w:pPr>
            <w:r>
              <w:t>5x16.4</w:t>
            </w:r>
          </w:p>
        </w:tc>
        <w:tc>
          <w:tcPr>
            <w:tcW w:w="689" w:type="auto"/>
          </w:tcPr>
          <w:p w14:paraId="6EBC13E4" w14:textId="77777777" w:rsidR="005E738F" w:rsidRDefault="00000000">
            <w:pPr>
              <w:pStyle w:val="TAC6"/>
            </w:pPr>
            <w:r>
              <w:t>76.6</w:t>
            </w:r>
          </w:p>
        </w:tc>
        <w:tc>
          <w:tcPr>
            <w:tcW w:w="689" w:type="auto"/>
          </w:tcPr>
          <w:p w14:paraId="4053FA94" w14:textId="77777777" w:rsidR="005E738F" w:rsidRDefault="00000000">
            <w:pPr>
              <w:pStyle w:val="TAC6"/>
            </w:pPr>
            <w:r>
              <w:t>24.8</w:t>
            </w:r>
          </w:p>
        </w:tc>
        <w:tc>
          <w:tcPr>
            <w:tcW w:w="689" w:type="auto"/>
          </w:tcPr>
          <w:p w14:paraId="70C0D734" w14:textId="77777777" w:rsidR="005E738F" w:rsidRDefault="00000000">
            <w:pPr>
              <w:pStyle w:val="TAC6"/>
            </w:pPr>
            <w:r>
              <w:t>3.71</w:t>
            </w:r>
          </w:p>
        </w:tc>
        <w:tc>
          <w:tcPr>
            <w:tcW w:w="689" w:type="auto"/>
          </w:tcPr>
          <w:p w14:paraId="310CE51F" w14:textId="77777777" w:rsidR="005E738F" w:rsidRDefault="00000000">
            <w:pPr>
              <w:pStyle w:val="TAC6"/>
            </w:pPr>
            <w:r>
              <w:t>BT</w:t>
            </w:r>
          </w:p>
        </w:tc>
        <w:tc>
          <w:tcPr>
            <w:tcW w:w="689" w:type="auto"/>
            <w:shd w:val="clear" w:color="auto" w:fill="ADD8E6"/>
          </w:tcPr>
          <w:p w14:paraId="56BE9A38" w14:textId="77777777" w:rsidR="005E738F" w:rsidRDefault="00000000">
            <w:pPr>
              <w:pStyle w:val="TAC6"/>
            </w:pPr>
            <w:r>
              <w:t>EXCEED</w:t>
            </w:r>
          </w:p>
        </w:tc>
      </w:tr>
      <w:tr w:rsidR="005E738F" w14:paraId="2E67A104" w14:textId="77777777">
        <w:trPr>
          <w:jc w:val="center"/>
        </w:trPr>
        <w:tc>
          <w:tcPr>
            <w:tcW w:w="689" w:type="auto"/>
            <w:vMerge/>
          </w:tcPr>
          <w:p w14:paraId="56A53B37" w14:textId="77777777" w:rsidR="005E738F" w:rsidRDefault="005E738F"/>
        </w:tc>
        <w:tc>
          <w:tcPr>
            <w:tcW w:w="689" w:type="auto"/>
            <w:vMerge/>
          </w:tcPr>
          <w:p w14:paraId="1BDD80E7" w14:textId="77777777" w:rsidR="005E738F" w:rsidRDefault="005E738F"/>
        </w:tc>
        <w:tc>
          <w:tcPr>
            <w:tcW w:w="689" w:type="auto"/>
          </w:tcPr>
          <w:p w14:paraId="1BA6E22E" w14:textId="77777777" w:rsidR="005E738F" w:rsidRDefault="00000000">
            <w:pPr>
              <w:pStyle w:val="TAC6"/>
            </w:pPr>
            <w:r>
              <w:t>2</w:t>
            </w:r>
          </w:p>
        </w:tc>
        <w:tc>
          <w:tcPr>
            <w:tcW w:w="689" w:type="auto"/>
          </w:tcPr>
          <w:p w14:paraId="6C3FC464" w14:textId="77777777" w:rsidR="005E738F" w:rsidRDefault="00000000">
            <w:pPr>
              <w:pStyle w:val="TAC6"/>
            </w:pPr>
            <w:r>
              <w:t>64</w:t>
            </w:r>
          </w:p>
        </w:tc>
        <w:tc>
          <w:tcPr>
            <w:tcW w:w="689" w:type="auto"/>
          </w:tcPr>
          <w:p w14:paraId="655E2DAE" w14:textId="77777777" w:rsidR="005E738F" w:rsidRDefault="00000000">
            <w:pPr>
              <w:pStyle w:val="TAC6"/>
            </w:pPr>
            <w:r>
              <w:t>BT</w:t>
            </w:r>
          </w:p>
        </w:tc>
        <w:tc>
          <w:tcPr>
            <w:tcW w:w="689" w:type="auto"/>
          </w:tcPr>
          <w:p w14:paraId="690B6811" w14:textId="77777777" w:rsidR="005E738F" w:rsidRDefault="00000000">
            <w:pPr>
              <w:pStyle w:val="TAC6"/>
            </w:pPr>
            <w:r>
              <w:t>85.6</w:t>
            </w:r>
          </w:p>
        </w:tc>
        <w:tc>
          <w:tcPr>
            <w:tcW w:w="689" w:type="auto"/>
          </w:tcPr>
          <w:p w14:paraId="75A437AD" w14:textId="77777777" w:rsidR="005E738F" w:rsidRDefault="00000000">
            <w:pPr>
              <w:pStyle w:val="TAC6"/>
            </w:pPr>
            <w:r>
              <w:t>19</w:t>
            </w:r>
          </w:p>
        </w:tc>
        <w:tc>
          <w:tcPr>
            <w:tcW w:w="689" w:type="auto"/>
          </w:tcPr>
          <w:p w14:paraId="37F8F071" w14:textId="77777777" w:rsidR="005E738F" w:rsidRDefault="00000000">
            <w:pPr>
              <w:pStyle w:val="TAC6"/>
            </w:pPr>
            <w:r>
              <w:t>c03</w:t>
            </w:r>
          </w:p>
        </w:tc>
        <w:tc>
          <w:tcPr>
            <w:tcW w:w="689" w:type="auto"/>
          </w:tcPr>
          <w:p w14:paraId="642CFDFC" w14:textId="77777777" w:rsidR="005E738F" w:rsidRDefault="00000000">
            <w:pPr>
              <w:pStyle w:val="TAC6"/>
            </w:pPr>
            <w:r>
              <w:t>5x13.2</w:t>
            </w:r>
          </w:p>
        </w:tc>
        <w:tc>
          <w:tcPr>
            <w:tcW w:w="689" w:type="auto"/>
          </w:tcPr>
          <w:p w14:paraId="2D188BB5" w14:textId="77777777" w:rsidR="005E738F" w:rsidRDefault="00000000">
            <w:pPr>
              <w:pStyle w:val="TAC6"/>
            </w:pPr>
            <w:r>
              <w:t>65.2</w:t>
            </w:r>
          </w:p>
        </w:tc>
        <w:tc>
          <w:tcPr>
            <w:tcW w:w="689" w:type="auto"/>
          </w:tcPr>
          <w:p w14:paraId="21B46C75" w14:textId="77777777" w:rsidR="005E738F" w:rsidRDefault="00000000">
            <w:pPr>
              <w:pStyle w:val="TAC6"/>
            </w:pPr>
            <w:r>
              <w:t>28.9</w:t>
            </w:r>
          </w:p>
        </w:tc>
        <w:tc>
          <w:tcPr>
            <w:tcW w:w="689" w:type="auto"/>
          </w:tcPr>
          <w:p w14:paraId="21B185D8" w14:textId="77777777" w:rsidR="005E738F" w:rsidRDefault="00000000">
            <w:pPr>
              <w:pStyle w:val="TAC6"/>
            </w:pPr>
            <w:r>
              <w:t>7.63</w:t>
            </w:r>
          </w:p>
        </w:tc>
        <w:tc>
          <w:tcPr>
            <w:tcW w:w="689" w:type="auto"/>
          </w:tcPr>
          <w:p w14:paraId="326871EE" w14:textId="77777777" w:rsidR="005E738F" w:rsidRDefault="00000000">
            <w:pPr>
              <w:pStyle w:val="TAC6"/>
            </w:pPr>
            <w:r>
              <w:t>BT</w:t>
            </w:r>
          </w:p>
        </w:tc>
        <w:tc>
          <w:tcPr>
            <w:tcW w:w="689" w:type="auto"/>
          </w:tcPr>
          <w:p w14:paraId="6BE795B8" w14:textId="77777777" w:rsidR="005E738F" w:rsidRDefault="00000000">
            <w:pPr>
              <w:pStyle w:val="TAC6"/>
            </w:pPr>
            <w:r>
              <w:t>PASS</w:t>
            </w:r>
          </w:p>
        </w:tc>
      </w:tr>
      <w:tr w:rsidR="005E738F" w14:paraId="53C03B3D" w14:textId="77777777">
        <w:trPr>
          <w:jc w:val="center"/>
        </w:trPr>
        <w:tc>
          <w:tcPr>
            <w:tcW w:w="689" w:type="auto"/>
            <w:vMerge/>
          </w:tcPr>
          <w:p w14:paraId="5898E2F4" w14:textId="77777777" w:rsidR="005E738F" w:rsidRDefault="005E738F"/>
        </w:tc>
        <w:tc>
          <w:tcPr>
            <w:tcW w:w="689" w:type="auto"/>
            <w:vMerge w:val="restart"/>
          </w:tcPr>
          <w:p w14:paraId="7C4795EF" w14:textId="77777777" w:rsidR="005E738F" w:rsidRDefault="00000000">
            <w:pPr>
              <w:pStyle w:val="TAC6"/>
            </w:pPr>
            <w:r>
              <w:t>c07</w:t>
            </w:r>
          </w:p>
        </w:tc>
        <w:tc>
          <w:tcPr>
            <w:tcW w:w="689" w:type="auto"/>
          </w:tcPr>
          <w:p w14:paraId="614FF639" w14:textId="77777777" w:rsidR="005E738F" w:rsidRDefault="00000000">
            <w:pPr>
              <w:pStyle w:val="TAC6"/>
            </w:pPr>
            <w:r>
              <w:t>1</w:t>
            </w:r>
          </w:p>
        </w:tc>
        <w:tc>
          <w:tcPr>
            <w:tcW w:w="689" w:type="auto"/>
          </w:tcPr>
          <w:p w14:paraId="53A5C10C" w14:textId="77777777" w:rsidR="005E738F" w:rsidRDefault="00000000">
            <w:pPr>
              <w:pStyle w:val="TAC6"/>
            </w:pPr>
            <w:r>
              <w:t>96</w:t>
            </w:r>
          </w:p>
        </w:tc>
        <w:tc>
          <w:tcPr>
            <w:tcW w:w="689" w:type="auto"/>
          </w:tcPr>
          <w:p w14:paraId="18EBC91F" w14:textId="77777777" w:rsidR="005E738F" w:rsidRDefault="00000000">
            <w:pPr>
              <w:pStyle w:val="TAC6"/>
            </w:pPr>
            <w:r>
              <w:t>NWT</w:t>
            </w:r>
          </w:p>
        </w:tc>
        <w:tc>
          <w:tcPr>
            <w:tcW w:w="689" w:type="auto"/>
          </w:tcPr>
          <w:p w14:paraId="288F62FC" w14:textId="77777777" w:rsidR="005E738F" w:rsidRDefault="00000000">
            <w:pPr>
              <w:pStyle w:val="TAC6"/>
            </w:pPr>
            <w:r>
              <w:t>88.9</w:t>
            </w:r>
          </w:p>
        </w:tc>
        <w:tc>
          <w:tcPr>
            <w:tcW w:w="689" w:type="auto"/>
          </w:tcPr>
          <w:p w14:paraId="1FD52448" w14:textId="77777777" w:rsidR="005E738F" w:rsidRDefault="00000000">
            <w:pPr>
              <w:pStyle w:val="TAC6"/>
            </w:pPr>
            <w:r>
              <w:t>15.5</w:t>
            </w:r>
          </w:p>
        </w:tc>
        <w:tc>
          <w:tcPr>
            <w:tcW w:w="689" w:type="auto"/>
          </w:tcPr>
          <w:p w14:paraId="4EDDA39D" w14:textId="77777777" w:rsidR="005E738F" w:rsidRDefault="00000000">
            <w:pPr>
              <w:pStyle w:val="TAC6"/>
            </w:pPr>
            <w:r>
              <w:t>c05</w:t>
            </w:r>
          </w:p>
        </w:tc>
        <w:tc>
          <w:tcPr>
            <w:tcW w:w="689" w:type="auto"/>
          </w:tcPr>
          <w:p w14:paraId="27DAA67D" w14:textId="77777777" w:rsidR="005E738F" w:rsidRDefault="00000000">
            <w:pPr>
              <w:pStyle w:val="TAC6"/>
            </w:pPr>
            <w:r>
              <w:t>5x24.4</w:t>
            </w:r>
          </w:p>
        </w:tc>
        <w:tc>
          <w:tcPr>
            <w:tcW w:w="689" w:type="auto"/>
          </w:tcPr>
          <w:p w14:paraId="0A31C4D5" w14:textId="77777777" w:rsidR="005E738F" w:rsidRDefault="00000000">
            <w:pPr>
              <w:pStyle w:val="TAC6"/>
            </w:pPr>
            <w:r>
              <w:t>86.1</w:t>
            </w:r>
          </w:p>
        </w:tc>
        <w:tc>
          <w:tcPr>
            <w:tcW w:w="689" w:type="auto"/>
          </w:tcPr>
          <w:p w14:paraId="3258D46E" w14:textId="77777777" w:rsidR="005E738F" w:rsidRDefault="00000000">
            <w:pPr>
              <w:pStyle w:val="TAC6"/>
            </w:pPr>
            <w:r>
              <w:t>18.6</w:t>
            </w:r>
          </w:p>
        </w:tc>
        <w:tc>
          <w:tcPr>
            <w:tcW w:w="689" w:type="auto"/>
          </w:tcPr>
          <w:p w14:paraId="14DA4A84" w14:textId="77777777" w:rsidR="005E738F" w:rsidRDefault="00000000">
            <w:pPr>
              <w:pStyle w:val="TAC6"/>
            </w:pPr>
            <w:r>
              <w:t>1.51</w:t>
            </w:r>
          </w:p>
        </w:tc>
        <w:tc>
          <w:tcPr>
            <w:tcW w:w="689" w:type="auto"/>
          </w:tcPr>
          <w:p w14:paraId="15697988" w14:textId="77777777" w:rsidR="005E738F" w:rsidRDefault="00000000">
            <w:pPr>
              <w:pStyle w:val="TAC6"/>
            </w:pPr>
            <w:r>
              <w:t>NWT</w:t>
            </w:r>
          </w:p>
        </w:tc>
        <w:tc>
          <w:tcPr>
            <w:tcW w:w="689" w:type="auto"/>
          </w:tcPr>
          <w:p w14:paraId="0A680624" w14:textId="77777777" w:rsidR="005E738F" w:rsidRDefault="00000000">
            <w:pPr>
              <w:pStyle w:val="TAC6"/>
            </w:pPr>
            <w:r>
              <w:t>PASS</w:t>
            </w:r>
          </w:p>
        </w:tc>
      </w:tr>
      <w:tr w:rsidR="005E738F" w14:paraId="23151F29" w14:textId="77777777">
        <w:trPr>
          <w:jc w:val="center"/>
        </w:trPr>
        <w:tc>
          <w:tcPr>
            <w:tcW w:w="689" w:type="auto"/>
            <w:vMerge/>
          </w:tcPr>
          <w:p w14:paraId="10AD7ACA" w14:textId="77777777" w:rsidR="005E738F" w:rsidRDefault="005E738F"/>
        </w:tc>
        <w:tc>
          <w:tcPr>
            <w:tcW w:w="689" w:type="auto"/>
            <w:vMerge/>
          </w:tcPr>
          <w:p w14:paraId="6A4C52E0" w14:textId="77777777" w:rsidR="005E738F" w:rsidRDefault="005E738F"/>
        </w:tc>
        <w:tc>
          <w:tcPr>
            <w:tcW w:w="689" w:type="auto"/>
          </w:tcPr>
          <w:p w14:paraId="0D143DC2" w14:textId="77777777" w:rsidR="005E738F" w:rsidRDefault="00000000">
            <w:pPr>
              <w:pStyle w:val="TAC6"/>
            </w:pPr>
            <w:r>
              <w:t>2</w:t>
            </w:r>
          </w:p>
        </w:tc>
        <w:tc>
          <w:tcPr>
            <w:tcW w:w="689" w:type="auto"/>
          </w:tcPr>
          <w:p w14:paraId="5C9201E8" w14:textId="77777777" w:rsidR="005E738F" w:rsidRDefault="00000000">
            <w:pPr>
              <w:pStyle w:val="TAC6"/>
            </w:pPr>
            <w:r>
              <w:t>96</w:t>
            </w:r>
          </w:p>
        </w:tc>
        <w:tc>
          <w:tcPr>
            <w:tcW w:w="689" w:type="auto"/>
          </w:tcPr>
          <w:p w14:paraId="68601797" w14:textId="77777777" w:rsidR="005E738F" w:rsidRDefault="00000000">
            <w:pPr>
              <w:pStyle w:val="TAC6"/>
            </w:pPr>
            <w:r>
              <w:t>BT</w:t>
            </w:r>
          </w:p>
        </w:tc>
        <w:tc>
          <w:tcPr>
            <w:tcW w:w="689" w:type="auto"/>
          </w:tcPr>
          <w:p w14:paraId="4975F4CA" w14:textId="77777777" w:rsidR="005E738F" w:rsidRDefault="00000000">
            <w:pPr>
              <w:pStyle w:val="TAC6"/>
            </w:pPr>
            <w:r>
              <w:t>88.9</w:t>
            </w:r>
          </w:p>
        </w:tc>
        <w:tc>
          <w:tcPr>
            <w:tcW w:w="689" w:type="auto"/>
          </w:tcPr>
          <w:p w14:paraId="4D3CC9AA" w14:textId="77777777" w:rsidR="005E738F" w:rsidRDefault="00000000">
            <w:pPr>
              <w:pStyle w:val="TAC6"/>
            </w:pPr>
            <w:r>
              <w:t>15.5</w:t>
            </w:r>
          </w:p>
        </w:tc>
        <w:tc>
          <w:tcPr>
            <w:tcW w:w="689" w:type="auto"/>
          </w:tcPr>
          <w:p w14:paraId="30116842" w14:textId="77777777" w:rsidR="005E738F" w:rsidRDefault="00000000">
            <w:pPr>
              <w:pStyle w:val="TAC6"/>
            </w:pPr>
            <w:r>
              <w:t>c04</w:t>
            </w:r>
          </w:p>
        </w:tc>
        <w:tc>
          <w:tcPr>
            <w:tcW w:w="689" w:type="auto"/>
          </w:tcPr>
          <w:p w14:paraId="26D97C3A" w14:textId="77777777" w:rsidR="005E738F" w:rsidRDefault="00000000">
            <w:pPr>
              <w:pStyle w:val="TAC6"/>
            </w:pPr>
            <w:r>
              <w:t>5x16.4</w:t>
            </w:r>
          </w:p>
        </w:tc>
        <w:tc>
          <w:tcPr>
            <w:tcW w:w="689" w:type="auto"/>
          </w:tcPr>
          <w:p w14:paraId="007F8528" w14:textId="77777777" w:rsidR="005E738F" w:rsidRDefault="00000000">
            <w:pPr>
              <w:pStyle w:val="TAC6"/>
            </w:pPr>
            <w:r>
              <w:t>76.6</w:t>
            </w:r>
          </w:p>
        </w:tc>
        <w:tc>
          <w:tcPr>
            <w:tcW w:w="689" w:type="auto"/>
          </w:tcPr>
          <w:p w14:paraId="3723F8F8" w14:textId="77777777" w:rsidR="005E738F" w:rsidRDefault="00000000">
            <w:pPr>
              <w:pStyle w:val="TAC6"/>
            </w:pPr>
            <w:r>
              <w:t>24.8</w:t>
            </w:r>
          </w:p>
        </w:tc>
        <w:tc>
          <w:tcPr>
            <w:tcW w:w="689" w:type="auto"/>
          </w:tcPr>
          <w:p w14:paraId="7A1306BA" w14:textId="77777777" w:rsidR="005E738F" w:rsidRDefault="00000000">
            <w:pPr>
              <w:pStyle w:val="TAC6"/>
            </w:pPr>
            <w:r>
              <w:t>5.45</w:t>
            </w:r>
          </w:p>
        </w:tc>
        <w:tc>
          <w:tcPr>
            <w:tcW w:w="689" w:type="auto"/>
          </w:tcPr>
          <w:p w14:paraId="46F6018F" w14:textId="77777777" w:rsidR="005E738F" w:rsidRDefault="00000000">
            <w:pPr>
              <w:pStyle w:val="TAC6"/>
            </w:pPr>
            <w:r>
              <w:t>BT</w:t>
            </w:r>
          </w:p>
        </w:tc>
        <w:tc>
          <w:tcPr>
            <w:tcW w:w="689" w:type="auto"/>
          </w:tcPr>
          <w:p w14:paraId="66A6ABAE" w14:textId="77777777" w:rsidR="005E738F" w:rsidRDefault="00000000">
            <w:pPr>
              <w:pStyle w:val="TAC6"/>
            </w:pPr>
            <w:r>
              <w:t>PASS</w:t>
            </w:r>
          </w:p>
        </w:tc>
      </w:tr>
      <w:tr w:rsidR="005E738F" w14:paraId="1CFAD652" w14:textId="77777777">
        <w:trPr>
          <w:jc w:val="center"/>
        </w:trPr>
        <w:tc>
          <w:tcPr>
            <w:tcW w:w="689" w:type="auto"/>
            <w:vMerge w:val="restart"/>
          </w:tcPr>
          <w:p w14:paraId="7C591F6A" w14:textId="77777777" w:rsidR="005E738F" w:rsidRDefault="00000000">
            <w:pPr>
              <w:pStyle w:val="TAC6"/>
            </w:pPr>
            <w:r>
              <w:t>b+a</w:t>
            </w:r>
          </w:p>
        </w:tc>
        <w:tc>
          <w:tcPr>
            <w:tcW w:w="689" w:type="auto"/>
            <w:vMerge w:val="restart"/>
          </w:tcPr>
          <w:p w14:paraId="02171634" w14:textId="77777777" w:rsidR="005E738F" w:rsidRDefault="00000000">
            <w:pPr>
              <w:pStyle w:val="TAC6"/>
            </w:pPr>
            <w:r>
              <w:t>c06</w:t>
            </w:r>
          </w:p>
        </w:tc>
        <w:tc>
          <w:tcPr>
            <w:tcW w:w="689" w:type="auto"/>
          </w:tcPr>
          <w:p w14:paraId="4ABB838F" w14:textId="77777777" w:rsidR="005E738F" w:rsidRDefault="00000000">
            <w:pPr>
              <w:pStyle w:val="TAC6"/>
            </w:pPr>
            <w:r>
              <w:t>1</w:t>
            </w:r>
          </w:p>
        </w:tc>
        <w:tc>
          <w:tcPr>
            <w:tcW w:w="689" w:type="auto"/>
          </w:tcPr>
          <w:p w14:paraId="16B2E769" w14:textId="77777777" w:rsidR="005E738F" w:rsidRDefault="00000000">
            <w:pPr>
              <w:pStyle w:val="TAC6"/>
            </w:pPr>
            <w:r>
              <w:t>64</w:t>
            </w:r>
          </w:p>
        </w:tc>
        <w:tc>
          <w:tcPr>
            <w:tcW w:w="689" w:type="auto"/>
          </w:tcPr>
          <w:p w14:paraId="6864652F" w14:textId="77777777" w:rsidR="005E738F" w:rsidRDefault="00000000">
            <w:pPr>
              <w:pStyle w:val="TAC6"/>
            </w:pPr>
            <w:r>
              <w:t>NWT</w:t>
            </w:r>
          </w:p>
        </w:tc>
        <w:tc>
          <w:tcPr>
            <w:tcW w:w="689" w:type="auto"/>
          </w:tcPr>
          <w:p w14:paraId="6E8AA532" w14:textId="77777777" w:rsidR="005E738F" w:rsidRDefault="00000000">
            <w:pPr>
              <w:pStyle w:val="TAC6"/>
            </w:pPr>
            <w:r>
              <w:t>73.5</w:t>
            </w:r>
          </w:p>
        </w:tc>
        <w:tc>
          <w:tcPr>
            <w:tcW w:w="689" w:type="auto"/>
          </w:tcPr>
          <w:p w14:paraId="57F0694C" w14:textId="77777777" w:rsidR="005E738F" w:rsidRDefault="00000000">
            <w:pPr>
              <w:pStyle w:val="TAC6"/>
            </w:pPr>
            <w:r>
              <w:t>24.9</w:t>
            </w:r>
          </w:p>
        </w:tc>
        <w:tc>
          <w:tcPr>
            <w:tcW w:w="689" w:type="auto"/>
          </w:tcPr>
          <w:p w14:paraId="3D046572" w14:textId="77777777" w:rsidR="005E738F" w:rsidRDefault="00000000">
            <w:pPr>
              <w:pStyle w:val="TAC6"/>
            </w:pPr>
            <w:r>
              <w:t>c04</w:t>
            </w:r>
          </w:p>
        </w:tc>
        <w:tc>
          <w:tcPr>
            <w:tcW w:w="689" w:type="auto"/>
          </w:tcPr>
          <w:p w14:paraId="6CB4A246" w14:textId="77777777" w:rsidR="005E738F" w:rsidRDefault="00000000">
            <w:pPr>
              <w:pStyle w:val="TAC6"/>
            </w:pPr>
            <w:r>
              <w:t>5x16.4</w:t>
            </w:r>
          </w:p>
        </w:tc>
        <w:tc>
          <w:tcPr>
            <w:tcW w:w="689" w:type="auto"/>
          </w:tcPr>
          <w:p w14:paraId="68C24BCB" w14:textId="77777777" w:rsidR="005E738F" w:rsidRDefault="00000000">
            <w:pPr>
              <w:pStyle w:val="TAC6"/>
            </w:pPr>
            <w:r>
              <w:t>65.7</w:t>
            </w:r>
          </w:p>
        </w:tc>
        <w:tc>
          <w:tcPr>
            <w:tcW w:w="689" w:type="auto"/>
          </w:tcPr>
          <w:p w14:paraId="00E28809" w14:textId="77777777" w:rsidR="005E738F" w:rsidRDefault="00000000">
            <w:pPr>
              <w:pStyle w:val="TAC6"/>
            </w:pPr>
            <w:r>
              <w:t>28.7</w:t>
            </w:r>
          </w:p>
        </w:tc>
        <w:tc>
          <w:tcPr>
            <w:tcW w:w="689" w:type="auto"/>
          </w:tcPr>
          <w:p w14:paraId="0D897A38" w14:textId="77777777" w:rsidR="005E738F" w:rsidRDefault="00000000">
            <w:pPr>
              <w:pStyle w:val="TAC6"/>
            </w:pPr>
            <w:r>
              <w:t>3.75</w:t>
            </w:r>
          </w:p>
        </w:tc>
        <w:tc>
          <w:tcPr>
            <w:tcW w:w="689" w:type="auto"/>
          </w:tcPr>
          <w:p w14:paraId="6E226B9E" w14:textId="77777777" w:rsidR="005E738F" w:rsidRDefault="00000000">
            <w:pPr>
              <w:pStyle w:val="TAC6"/>
            </w:pPr>
            <w:r>
              <w:t>BT</w:t>
            </w:r>
          </w:p>
        </w:tc>
        <w:tc>
          <w:tcPr>
            <w:tcW w:w="689" w:type="auto"/>
            <w:shd w:val="clear" w:color="auto" w:fill="ADD8E6"/>
          </w:tcPr>
          <w:p w14:paraId="3987775C" w14:textId="77777777" w:rsidR="005E738F" w:rsidRDefault="00000000">
            <w:pPr>
              <w:pStyle w:val="TAC6"/>
            </w:pPr>
            <w:r>
              <w:t>EXCEED</w:t>
            </w:r>
          </w:p>
        </w:tc>
      </w:tr>
      <w:tr w:rsidR="005E738F" w14:paraId="2C7B4DD1" w14:textId="77777777">
        <w:trPr>
          <w:jc w:val="center"/>
        </w:trPr>
        <w:tc>
          <w:tcPr>
            <w:tcW w:w="689" w:type="auto"/>
            <w:vMerge/>
          </w:tcPr>
          <w:p w14:paraId="5DFCCFB8" w14:textId="77777777" w:rsidR="005E738F" w:rsidRDefault="005E738F"/>
        </w:tc>
        <w:tc>
          <w:tcPr>
            <w:tcW w:w="689" w:type="auto"/>
            <w:vMerge/>
          </w:tcPr>
          <w:p w14:paraId="46B9AE12" w14:textId="77777777" w:rsidR="005E738F" w:rsidRDefault="005E738F"/>
        </w:tc>
        <w:tc>
          <w:tcPr>
            <w:tcW w:w="689" w:type="auto"/>
          </w:tcPr>
          <w:p w14:paraId="5C57B56A" w14:textId="77777777" w:rsidR="005E738F" w:rsidRDefault="00000000">
            <w:pPr>
              <w:pStyle w:val="TAC6"/>
            </w:pPr>
            <w:r>
              <w:t>2</w:t>
            </w:r>
          </w:p>
        </w:tc>
        <w:tc>
          <w:tcPr>
            <w:tcW w:w="689" w:type="auto"/>
          </w:tcPr>
          <w:p w14:paraId="2BD78B49" w14:textId="77777777" w:rsidR="005E738F" w:rsidRDefault="00000000">
            <w:pPr>
              <w:pStyle w:val="TAC6"/>
            </w:pPr>
            <w:r>
              <w:t>64</w:t>
            </w:r>
          </w:p>
        </w:tc>
        <w:tc>
          <w:tcPr>
            <w:tcW w:w="689" w:type="auto"/>
          </w:tcPr>
          <w:p w14:paraId="070738F4" w14:textId="77777777" w:rsidR="005E738F" w:rsidRDefault="00000000">
            <w:pPr>
              <w:pStyle w:val="TAC6"/>
            </w:pPr>
            <w:r>
              <w:t>BT</w:t>
            </w:r>
          </w:p>
        </w:tc>
        <w:tc>
          <w:tcPr>
            <w:tcW w:w="689" w:type="auto"/>
          </w:tcPr>
          <w:p w14:paraId="3B209C6B" w14:textId="77777777" w:rsidR="005E738F" w:rsidRDefault="00000000">
            <w:pPr>
              <w:pStyle w:val="TAC6"/>
            </w:pPr>
            <w:r>
              <w:t>73.5</w:t>
            </w:r>
          </w:p>
        </w:tc>
        <w:tc>
          <w:tcPr>
            <w:tcW w:w="689" w:type="auto"/>
          </w:tcPr>
          <w:p w14:paraId="6D1D7C0D" w14:textId="77777777" w:rsidR="005E738F" w:rsidRDefault="00000000">
            <w:pPr>
              <w:pStyle w:val="TAC6"/>
            </w:pPr>
            <w:r>
              <w:t>24.9</w:t>
            </w:r>
          </w:p>
        </w:tc>
        <w:tc>
          <w:tcPr>
            <w:tcW w:w="689" w:type="auto"/>
          </w:tcPr>
          <w:p w14:paraId="1F2CEDFE" w14:textId="77777777" w:rsidR="005E738F" w:rsidRDefault="00000000">
            <w:pPr>
              <w:pStyle w:val="TAC6"/>
            </w:pPr>
            <w:r>
              <w:t>c03</w:t>
            </w:r>
          </w:p>
        </w:tc>
        <w:tc>
          <w:tcPr>
            <w:tcW w:w="689" w:type="auto"/>
          </w:tcPr>
          <w:p w14:paraId="19B2F913" w14:textId="77777777" w:rsidR="005E738F" w:rsidRDefault="00000000">
            <w:pPr>
              <w:pStyle w:val="TAC6"/>
            </w:pPr>
            <w:r>
              <w:t>5x13.2</w:t>
            </w:r>
          </w:p>
        </w:tc>
        <w:tc>
          <w:tcPr>
            <w:tcW w:w="689" w:type="auto"/>
          </w:tcPr>
          <w:p w14:paraId="020A128A" w14:textId="77777777" w:rsidR="005E738F" w:rsidRDefault="00000000">
            <w:pPr>
              <w:pStyle w:val="TAC6"/>
            </w:pPr>
            <w:r>
              <w:t>50.6</w:t>
            </w:r>
          </w:p>
        </w:tc>
        <w:tc>
          <w:tcPr>
            <w:tcW w:w="689" w:type="auto"/>
          </w:tcPr>
          <w:p w14:paraId="5775FA4B" w14:textId="77777777" w:rsidR="005E738F" w:rsidRDefault="00000000">
            <w:pPr>
              <w:pStyle w:val="TAC6"/>
            </w:pPr>
            <w:r>
              <w:t>30.9</w:t>
            </w:r>
          </w:p>
        </w:tc>
        <w:tc>
          <w:tcPr>
            <w:tcW w:w="689" w:type="auto"/>
          </w:tcPr>
          <w:p w14:paraId="640FF7FF" w14:textId="77777777" w:rsidR="005E738F" w:rsidRDefault="00000000">
            <w:pPr>
              <w:pStyle w:val="TAC6"/>
            </w:pPr>
            <w:r>
              <w:t>10.57</w:t>
            </w:r>
          </w:p>
        </w:tc>
        <w:tc>
          <w:tcPr>
            <w:tcW w:w="689" w:type="auto"/>
          </w:tcPr>
          <w:p w14:paraId="53A9DFEE" w14:textId="77777777" w:rsidR="005E738F" w:rsidRDefault="00000000">
            <w:pPr>
              <w:pStyle w:val="TAC6"/>
            </w:pPr>
            <w:r>
              <w:t>BT</w:t>
            </w:r>
          </w:p>
        </w:tc>
        <w:tc>
          <w:tcPr>
            <w:tcW w:w="689" w:type="auto"/>
          </w:tcPr>
          <w:p w14:paraId="370095B0" w14:textId="77777777" w:rsidR="005E738F" w:rsidRDefault="00000000">
            <w:pPr>
              <w:pStyle w:val="TAC6"/>
            </w:pPr>
            <w:r>
              <w:t>PASS</w:t>
            </w:r>
          </w:p>
        </w:tc>
      </w:tr>
      <w:tr w:rsidR="005E738F" w14:paraId="487C9F5F" w14:textId="77777777">
        <w:trPr>
          <w:jc w:val="center"/>
        </w:trPr>
        <w:tc>
          <w:tcPr>
            <w:tcW w:w="689" w:type="auto"/>
            <w:vMerge/>
          </w:tcPr>
          <w:p w14:paraId="11650C57" w14:textId="77777777" w:rsidR="005E738F" w:rsidRDefault="005E738F"/>
        </w:tc>
        <w:tc>
          <w:tcPr>
            <w:tcW w:w="689" w:type="auto"/>
            <w:vMerge w:val="restart"/>
          </w:tcPr>
          <w:p w14:paraId="6C972F08" w14:textId="77777777" w:rsidR="005E738F" w:rsidRDefault="00000000">
            <w:pPr>
              <w:pStyle w:val="TAC6"/>
            </w:pPr>
            <w:r>
              <w:t>c07</w:t>
            </w:r>
          </w:p>
        </w:tc>
        <w:tc>
          <w:tcPr>
            <w:tcW w:w="689" w:type="auto"/>
          </w:tcPr>
          <w:p w14:paraId="7EF44668" w14:textId="77777777" w:rsidR="005E738F" w:rsidRDefault="00000000">
            <w:pPr>
              <w:pStyle w:val="TAC6"/>
            </w:pPr>
            <w:r>
              <w:t>1</w:t>
            </w:r>
          </w:p>
        </w:tc>
        <w:tc>
          <w:tcPr>
            <w:tcW w:w="689" w:type="auto"/>
          </w:tcPr>
          <w:p w14:paraId="7C3DF166" w14:textId="77777777" w:rsidR="005E738F" w:rsidRDefault="00000000">
            <w:pPr>
              <w:pStyle w:val="TAC6"/>
            </w:pPr>
            <w:r>
              <w:t>96</w:t>
            </w:r>
          </w:p>
        </w:tc>
        <w:tc>
          <w:tcPr>
            <w:tcW w:w="689" w:type="auto"/>
          </w:tcPr>
          <w:p w14:paraId="6F62CC5D" w14:textId="77777777" w:rsidR="005E738F" w:rsidRDefault="00000000">
            <w:pPr>
              <w:pStyle w:val="TAC6"/>
            </w:pPr>
            <w:r>
              <w:t>NWT</w:t>
            </w:r>
          </w:p>
        </w:tc>
        <w:tc>
          <w:tcPr>
            <w:tcW w:w="689" w:type="auto"/>
          </w:tcPr>
          <w:p w14:paraId="3C4704CB" w14:textId="77777777" w:rsidR="005E738F" w:rsidRDefault="00000000">
            <w:pPr>
              <w:pStyle w:val="TAC6"/>
            </w:pPr>
            <w:r>
              <w:t>84.7</w:t>
            </w:r>
          </w:p>
        </w:tc>
        <w:tc>
          <w:tcPr>
            <w:tcW w:w="689" w:type="auto"/>
          </w:tcPr>
          <w:p w14:paraId="0B8FC713" w14:textId="77777777" w:rsidR="005E738F" w:rsidRDefault="00000000">
            <w:pPr>
              <w:pStyle w:val="TAC6"/>
            </w:pPr>
            <w:r>
              <w:t>19.4</w:t>
            </w:r>
          </w:p>
        </w:tc>
        <w:tc>
          <w:tcPr>
            <w:tcW w:w="689" w:type="auto"/>
          </w:tcPr>
          <w:p w14:paraId="25D4E9E3" w14:textId="77777777" w:rsidR="005E738F" w:rsidRDefault="00000000">
            <w:pPr>
              <w:pStyle w:val="TAC6"/>
            </w:pPr>
            <w:r>
              <w:t>c05</w:t>
            </w:r>
          </w:p>
        </w:tc>
        <w:tc>
          <w:tcPr>
            <w:tcW w:w="689" w:type="auto"/>
          </w:tcPr>
          <w:p w14:paraId="741D75F7" w14:textId="77777777" w:rsidR="005E738F" w:rsidRDefault="00000000">
            <w:pPr>
              <w:pStyle w:val="TAC6"/>
            </w:pPr>
            <w:r>
              <w:t>5x24.4</w:t>
            </w:r>
          </w:p>
        </w:tc>
        <w:tc>
          <w:tcPr>
            <w:tcW w:w="689" w:type="auto"/>
          </w:tcPr>
          <w:p w14:paraId="29437008" w14:textId="77777777" w:rsidR="005E738F" w:rsidRDefault="00000000">
            <w:pPr>
              <w:pStyle w:val="TAC6"/>
            </w:pPr>
            <w:r>
              <w:t>75.4</w:t>
            </w:r>
          </w:p>
        </w:tc>
        <w:tc>
          <w:tcPr>
            <w:tcW w:w="689" w:type="auto"/>
          </w:tcPr>
          <w:p w14:paraId="1B2D9A95" w14:textId="77777777" w:rsidR="005E738F" w:rsidRDefault="00000000">
            <w:pPr>
              <w:pStyle w:val="TAC6"/>
            </w:pPr>
            <w:r>
              <w:t>25.3</w:t>
            </w:r>
          </w:p>
        </w:tc>
        <w:tc>
          <w:tcPr>
            <w:tcW w:w="689" w:type="auto"/>
          </w:tcPr>
          <w:p w14:paraId="3F8FF808" w14:textId="77777777" w:rsidR="005E738F" w:rsidRDefault="00000000">
            <w:pPr>
              <w:pStyle w:val="TAC6"/>
            </w:pPr>
            <w:r>
              <w:t>5.36</w:t>
            </w:r>
          </w:p>
        </w:tc>
        <w:tc>
          <w:tcPr>
            <w:tcW w:w="689" w:type="auto"/>
          </w:tcPr>
          <w:p w14:paraId="112B23B3" w14:textId="77777777" w:rsidR="005E738F" w:rsidRDefault="00000000">
            <w:pPr>
              <w:pStyle w:val="TAC6"/>
            </w:pPr>
            <w:r>
              <w:t>BT</w:t>
            </w:r>
          </w:p>
        </w:tc>
        <w:tc>
          <w:tcPr>
            <w:tcW w:w="689" w:type="auto"/>
            <w:shd w:val="clear" w:color="auto" w:fill="ADD8E6"/>
          </w:tcPr>
          <w:p w14:paraId="3F0546DF" w14:textId="77777777" w:rsidR="005E738F" w:rsidRDefault="00000000">
            <w:pPr>
              <w:pStyle w:val="TAC6"/>
            </w:pPr>
            <w:r>
              <w:t>EXCEED</w:t>
            </w:r>
          </w:p>
        </w:tc>
      </w:tr>
      <w:tr w:rsidR="005E738F" w14:paraId="0DC0DB5C" w14:textId="77777777">
        <w:trPr>
          <w:jc w:val="center"/>
        </w:trPr>
        <w:tc>
          <w:tcPr>
            <w:tcW w:w="689" w:type="auto"/>
            <w:vMerge/>
          </w:tcPr>
          <w:p w14:paraId="6FFAC87D" w14:textId="77777777" w:rsidR="005E738F" w:rsidRDefault="005E738F"/>
        </w:tc>
        <w:tc>
          <w:tcPr>
            <w:tcW w:w="689" w:type="auto"/>
            <w:vMerge/>
          </w:tcPr>
          <w:p w14:paraId="02EA6078" w14:textId="77777777" w:rsidR="005E738F" w:rsidRDefault="005E738F"/>
        </w:tc>
        <w:tc>
          <w:tcPr>
            <w:tcW w:w="689" w:type="auto"/>
          </w:tcPr>
          <w:p w14:paraId="74839536" w14:textId="77777777" w:rsidR="005E738F" w:rsidRDefault="00000000">
            <w:pPr>
              <w:pStyle w:val="TAC6"/>
            </w:pPr>
            <w:r>
              <w:t>2</w:t>
            </w:r>
          </w:p>
        </w:tc>
        <w:tc>
          <w:tcPr>
            <w:tcW w:w="689" w:type="auto"/>
          </w:tcPr>
          <w:p w14:paraId="77002C9B" w14:textId="77777777" w:rsidR="005E738F" w:rsidRDefault="00000000">
            <w:pPr>
              <w:pStyle w:val="TAC6"/>
            </w:pPr>
            <w:r>
              <w:t>96</w:t>
            </w:r>
          </w:p>
        </w:tc>
        <w:tc>
          <w:tcPr>
            <w:tcW w:w="689" w:type="auto"/>
          </w:tcPr>
          <w:p w14:paraId="5CBC2E1E" w14:textId="77777777" w:rsidR="005E738F" w:rsidRDefault="00000000">
            <w:pPr>
              <w:pStyle w:val="TAC6"/>
            </w:pPr>
            <w:r>
              <w:t>BT</w:t>
            </w:r>
          </w:p>
        </w:tc>
        <w:tc>
          <w:tcPr>
            <w:tcW w:w="689" w:type="auto"/>
          </w:tcPr>
          <w:p w14:paraId="3A421FD2" w14:textId="77777777" w:rsidR="005E738F" w:rsidRDefault="00000000">
            <w:pPr>
              <w:pStyle w:val="TAC6"/>
            </w:pPr>
            <w:r>
              <w:t>84.7</w:t>
            </w:r>
          </w:p>
        </w:tc>
        <w:tc>
          <w:tcPr>
            <w:tcW w:w="689" w:type="auto"/>
          </w:tcPr>
          <w:p w14:paraId="15CB9CD9" w14:textId="77777777" w:rsidR="005E738F" w:rsidRDefault="00000000">
            <w:pPr>
              <w:pStyle w:val="TAC6"/>
            </w:pPr>
            <w:r>
              <w:t>19.4</w:t>
            </w:r>
          </w:p>
        </w:tc>
        <w:tc>
          <w:tcPr>
            <w:tcW w:w="689" w:type="auto"/>
          </w:tcPr>
          <w:p w14:paraId="3F4CF757" w14:textId="77777777" w:rsidR="005E738F" w:rsidRDefault="00000000">
            <w:pPr>
              <w:pStyle w:val="TAC6"/>
            </w:pPr>
            <w:r>
              <w:t>c04</w:t>
            </w:r>
          </w:p>
        </w:tc>
        <w:tc>
          <w:tcPr>
            <w:tcW w:w="689" w:type="auto"/>
          </w:tcPr>
          <w:p w14:paraId="06B99B87" w14:textId="77777777" w:rsidR="005E738F" w:rsidRDefault="00000000">
            <w:pPr>
              <w:pStyle w:val="TAC6"/>
            </w:pPr>
            <w:r>
              <w:t>5x16.4</w:t>
            </w:r>
          </w:p>
        </w:tc>
        <w:tc>
          <w:tcPr>
            <w:tcW w:w="689" w:type="auto"/>
          </w:tcPr>
          <w:p w14:paraId="19903222" w14:textId="77777777" w:rsidR="005E738F" w:rsidRDefault="00000000">
            <w:pPr>
              <w:pStyle w:val="TAC6"/>
            </w:pPr>
            <w:r>
              <w:t>65.7</w:t>
            </w:r>
          </w:p>
        </w:tc>
        <w:tc>
          <w:tcPr>
            <w:tcW w:w="689" w:type="auto"/>
          </w:tcPr>
          <w:p w14:paraId="4BDFFCA5" w14:textId="77777777" w:rsidR="005E738F" w:rsidRDefault="00000000">
            <w:pPr>
              <w:pStyle w:val="TAC6"/>
            </w:pPr>
            <w:r>
              <w:t>28.7</w:t>
            </w:r>
          </w:p>
        </w:tc>
        <w:tc>
          <w:tcPr>
            <w:tcW w:w="689" w:type="auto"/>
          </w:tcPr>
          <w:p w14:paraId="6AEC2BEB" w14:textId="77777777" w:rsidR="005E738F" w:rsidRDefault="00000000">
            <w:pPr>
              <w:pStyle w:val="TAC6"/>
            </w:pPr>
            <w:r>
              <w:t>10.05</w:t>
            </w:r>
          </w:p>
        </w:tc>
        <w:tc>
          <w:tcPr>
            <w:tcW w:w="689" w:type="auto"/>
          </w:tcPr>
          <w:p w14:paraId="015DB862" w14:textId="77777777" w:rsidR="005E738F" w:rsidRDefault="00000000">
            <w:pPr>
              <w:pStyle w:val="TAC6"/>
            </w:pPr>
            <w:r>
              <w:t>BT</w:t>
            </w:r>
          </w:p>
        </w:tc>
        <w:tc>
          <w:tcPr>
            <w:tcW w:w="689" w:type="auto"/>
          </w:tcPr>
          <w:p w14:paraId="03772B32" w14:textId="77777777" w:rsidR="005E738F" w:rsidRDefault="00000000">
            <w:pPr>
              <w:pStyle w:val="TAC6"/>
            </w:pPr>
            <w:r>
              <w:t>PASS</w:t>
            </w:r>
          </w:p>
        </w:tc>
      </w:tr>
    </w:tbl>
    <w:p w14:paraId="3AAC0E41" w14:textId="77777777" w:rsidR="005E738F" w:rsidRDefault="005E738F"/>
    <w:p w14:paraId="75ABA62A"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55128168" w14:textId="5F33E740" w:rsidR="005E738F" w:rsidRDefault="00000000">
      <w:pPr>
        <w:pStyle w:val="TH"/>
      </w:pPr>
      <w:r>
        <w:t xml:space="preserve">Table </w:t>
      </w:r>
      <w:r>
        <w:fldChar w:fldCharType="begin"/>
      </w:r>
      <w:r>
        <w:instrText>SEQ Table \* ARABIC</w:instrText>
      </w:r>
      <w:r w:rsidR="001216E8">
        <w:fldChar w:fldCharType="separate"/>
      </w:r>
      <w:r w:rsidR="001216E8">
        <w:rPr>
          <w:noProof/>
        </w:rPr>
        <w:t>28</w:t>
      </w:r>
      <w:r>
        <w:fldChar w:fldCharType="end"/>
      </w:r>
      <w:r>
        <w:t>: Summary of the results of BS1534-2a</w:t>
      </w:r>
    </w:p>
    <w:tbl>
      <w:tblPr>
        <w:tblStyle w:val="TableGrid"/>
        <w:tblW w:w="0" w:type="auto"/>
        <w:jc w:val="center"/>
        <w:tblLook w:val="04A0" w:firstRow="1" w:lastRow="0" w:firstColumn="1" w:lastColumn="0" w:noHBand="0" w:noVBand="1"/>
      </w:tblPr>
      <w:tblGrid>
        <w:gridCol w:w="537"/>
        <w:gridCol w:w="726"/>
        <w:gridCol w:w="787"/>
        <w:gridCol w:w="1907"/>
        <w:gridCol w:w="767"/>
      </w:tblGrid>
      <w:tr w:rsidR="005E738F" w14:paraId="15697901" w14:textId="77777777">
        <w:trPr>
          <w:jc w:val="center"/>
        </w:trPr>
        <w:tc>
          <w:tcPr>
            <w:tcW w:w="1928" w:type="auto"/>
          </w:tcPr>
          <w:p w14:paraId="41FB5F34" w14:textId="77777777" w:rsidR="005E738F" w:rsidRDefault="00000000">
            <w:pPr>
              <w:pStyle w:val="TAH"/>
            </w:pPr>
            <w:r>
              <w:t>Lab</w:t>
            </w:r>
          </w:p>
        </w:tc>
        <w:tc>
          <w:tcPr>
            <w:tcW w:w="1928" w:type="auto"/>
          </w:tcPr>
          <w:p w14:paraId="6380215C" w14:textId="77777777" w:rsidR="005E738F" w:rsidRDefault="00000000">
            <w:pPr>
              <w:pStyle w:val="TAH"/>
            </w:pPr>
            <w:r>
              <w:t>Cond.</w:t>
            </w:r>
          </w:p>
        </w:tc>
        <w:tc>
          <w:tcPr>
            <w:tcW w:w="1928" w:type="auto"/>
          </w:tcPr>
          <w:p w14:paraId="458CAD99" w14:textId="77777777" w:rsidR="005E738F" w:rsidRDefault="00000000">
            <w:pPr>
              <w:pStyle w:val="TAH"/>
            </w:pPr>
            <w:r>
              <w:t>Bitrate</w:t>
            </w:r>
          </w:p>
        </w:tc>
        <w:tc>
          <w:tcPr>
            <w:tcW w:w="1928" w:type="auto"/>
          </w:tcPr>
          <w:p w14:paraId="40ECA4FE" w14:textId="77777777" w:rsidR="005E738F" w:rsidRDefault="00000000">
            <w:pPr>
              <w:pStyle w:val="TAH"/>
            </w:pPr>
            <w:r>
              <w:t>ToR</w:t>
            </w:r>
          </w:p>
        </w:tc>
        <w:tc>
          <w:tcPr>
            <w:tcW w:w="1928" w:type="auto"/>
          </w:tcPr>
          <w:p w14:paraId="51827904" w14:textId="77777777" w:rsidR="005E738F" w:rsidRDefault="00000000">
            <w:pPr>
              <w:pStyle w:val="TAH"/>
            </w:pPr>
            <w:r>
              <w:t>Status</w:t>
            </w:r>
          </w:p>
        </w:tc>
      </w:tr>
      <w:tr w:rsidR="005E738F" w14:paraId="11EB49C2" w14:textId="77777777">
        <w:trPr>
          <w:jc w:val="center"/>
        </w:trPr>
        <w:tc>
          <w:tcPr>
            <w:tcW w:w="1928" w:type="auto"/>
            <w:vMerge w:val="restart"/>
          </w:tcPr>
          <w:p w14:paraId="0A53DA15" w14:textId="77777777" w:rsidR="005E738F" w:rsidRDefault="00000000">
            <w:pPr>
              <w:pStyle w:val="TAC"/>
            </w:pPr>
            <w:r>
              <w:t>a</w:t>
            </w:r>
          </w:p>
        </w:tc>
        <w:tc>
          <w:tcPr>
            <w:tcW w:w="1928" w:type="auto"/>
          </w:tcPr>
          <w:p w14:paraId="4DE20C61" w14:textId="77777777" w:rsidR="005E738F" w:rsidRDefault="00000000">
            <w:pPr>
              <w:pStyle w:val="TAC"/>
            </w:pPr>
            <w:r>
              <w:t>c06</w:t>
            </w:r>
          </w:p>
        </w:tc>
        <w:tc>
          <w:tcPr>
            <w:tcW w:w="1928" w:type="auto"/>
          </w:tcPr>
          <w:p w14:paraId="7401BA47" w14:textId="77777777" w:rsidR="005E738F" w:rsidRDefault="00000000">
            <w:pPr>
              <w:pStyle w:val="TAC"/>
            </w:pPr>
            <w:r>
              <w:t>64</w:t>
            </w:r>
          </w:p>
        </w:tc>
        <w:tc>
          <w:tcPr>
            <w:tcW w:w="1928" w:type="auto"/>
          </w:tcPr>
          <w:p w14:paraId="01543C38" w14:textId="77777777" w:rsidR="005E738F" w:rsidRDefault="00000000">
            <w:pPr>
              <w:pStyle w:val="TAC"/>
            </w:pPr>
            <w:r>
              <w:t>NWT c04 OR BT c03</w:t>
            </w:r>
          </w:p>
        </w:tc>
        <w:tc>
          <w:tcPr>
            <w:tcW w:w="1928" w:type="auto"/>
          </w:tcPr>
          <w:p w14:paraId="1796DEBA" w14:textId="77777777" w:rsidR="005E738F" w:rsidRDefault="00000000">
            <w:pPr>
              <w:pStyle w:val="TAC"/>
            </w:pPr>
            <w:r>
              <w:t>PASS</w:t>
            </w:r>
          </w:p>
        </w:tc>
      </w:tr>
      <w:tr w:rsidR="005E738F" w14:paraId="032F79D7" w14:textId="77777777">
        <w:trPr>
          <w:jc w:val="center"/>
        </w:trPr>
        <w:tc>
          <w:tcPr>
            <w:tcW w:w="1928" w:type="auto"/>
            <w:vMerge/>
          </w:tcPr>
          <w:p w14:paraId="0A7961B2" w14:textId="77777777" w:rsidR="005E738F" w:rsidRDefault="005E738F"/>
        </w:tc>
        <w:tc>
          <w:tcPr>
            <w:tcW w:w="1928" w:type="auto"/>
          </w:tcPr>
          <w:p w14:paraId="6DA5AD0F" w14:textId="77777777" w:rsidR="005E738F" w:rsidRDefault="00000000">
            <w:pPr>
              <w:pStyle w:val="TAC"/>
            </w:pPr>
            <w:r>
              <w:t>c07</w:t>
            </w:r>
          </w:p>
        </w:tc>
        <w:tc>
          <w:tcPr>
            <w:tcW w:w="1928" w:type="auto"/>
          </w:tcPr>
          <w:p w14:paraId="07ED1446" w14:textId="77777777" w:rsidR="005E738F" w:rsidRDefault="00000000">
            <w:pPr>
              <w:pStyle w:val="TAC"/>
            </w:pPr>
            <w:r>
              <w:t>96</w:t>
            </w:r>
          </w:p>
        </w:tc>
        <w:tc>
          <w:tcPr>
            <w:tcW w:w="1928" w:type="auto"/>
          </w:tcPr>
          <w:p w14:paraId="2D2F6805" w14:textId="77777777" w:rsidR="005E738F" w:rsidRDefault="00000000">
            <w:pPr>
              <w:pStyle w:val="TAC"/>
            </w:pPr>
            <w:r>
              <w:t>NWT c05 OR BT c04</w:t>
            </w:r>
          </w:p>
        </w:tc>
        <w:tc>
          <w:tcPr>
            <w:tcW w:w="1928" w:type="auto"/>
          </w:tcPr>
          <w:p w14:paraId="0EB65033" w14:textId="77777777" w:rsidR="005E738F" w:rsidRDefault="00000000">
            <w:pPr>
              <w:pStyle w:val="TAC"/>
            </w:pPr>
            <w:r>
              <w:t>PASS</w:t>
            </w:r>
          </w:p>
        </w:tc>
      </w:tr>
      <w:tr w:rsidR="005E738F" w14:paraId="248F3D3F" w14:textId="77777777">
        <w:trPr>
          <w:jc w:val="center"/>
        </w:trPr>
        <w:tc>
          <w:tcPr>
            <w:tcW w:w="1928" w:type="auto"/>
            <w:vMerge w:val="restart"/>
          </w:tcPr>
          <w:p w14:paraId="4F61E141" w14:textId="77777777" w:rsidR="005E738F" w:rsidRDefault="00000000">
            <w:pPr>
              <w:pStyle w:val="TAC"/>
            </w:pPr>
            <w:r>
              <w:t>b</w:t>
            </w:r>
          </w:p>
        </w:tc>
        <w:tc>
          <w:tcPr>
            <w:tcW w:w="1928" w:type="auto"/>
          </w:tcPr>
          <w:p w14:paraId="790B64A3" w14:textId="77777777" w:rsidR="005E738F" w:rsidRDefault="00000000">
            <w:pPr>
              <w:pStyle w:val="TAC"/>
            </w:pPr>
            <w:r>
              <w:t>c06</w:t>
            </w:r>
          </w:p>
        </w:tc>
        <w:tc>
          <w:tcPr>
            <w:tcW w:w="1928" w:type="auto"/>
          </w:tcPr>
          <w:p w14:paraId="4520B2E2" w14:textId="77777777" w:rsidR="005E738F" w:rsidRDefault="00000000">
            <w:pPr>
              <w:pStyle w:val="TAC"/>
            </w:pPr>
            <w:r>
              <w:t>64</w:t>
            </w:r>
          </w:p>
        </w:tc>
        <w:tc>
          <w:tcPr>
            <w:tcW w:w="1928" w:type="auto"/>
          </w:tcPr>
          <w:p w14:paraId="127B50B6" w14:textId="77777777" w:rsidR="005E738F" w:rsidRDefault="00000000">
            <w:pPr>
              <w:pStyle w:val="TAC"/>
            </w:pPr>
            <w:r>
              <w:t>NWT c04 OR BT c03</w:t>
            </w:r>
          </w:p>
        </w:tc>
        <w:tc>
          <w:tcPr>
            <w:tcW w:w="1928" w:type="auto"/>
          </w:tcPr>
          <w:p w14:paraId="1FD409F8" w14:textId="77777777" w:rsidR="005E738F" w:rsidRDefault="00000000">
            <w:pPr>
              <w:pStyle w:val="TAC"/>
            </w:pPr>
            <w:r>
              <w:t>PASS</w:t>
            </w:r>
          </w:p>
        </w:tc>
      </w:tr>
      <w:tr w:rsidR="005E738F" w14:paraId="00993F7F" w14:textId="77777777">
        <w:trPr>
          <w:jc w:val="center"/>
        </w:trPr>
        <w:tc>
          <w:tcPr>
            <w:tcW w:w="1928" w:type="auto"/>
            <w:vMerge/>
          </w:tcPr>
          <w:p w14:paraId="262D5EAC" w14:textId="77777777" w:rsidR="005E738F" w:rsidRDefault="005E738F"/>
        </w:tc>
        <w:tc>
          <w:tcPr>
            <w:tcW w:w="1928" w:type="auto"/>
          </w:tcPr>
          <w:p w14:paraId="3595BC95" w14:textId="77777777" w:rsidR="005E738F" w:rsidRDefault="00000000">
            <w:pPr>
              <w:pStyle w:val="TAC"/>
            </w:pPr>
            <w:r>
              <w:t>c07</w:t>
            </w:r>
          </w:p>
        </w:tc>
        <w:tc>
          <w:tcPr>
            <w:tcW w:w="1928" w:type="auto"/>
          </w:tcPr>
          <w:p w14:paraId="4C7080A3" w14:textId="77777777" w:rsidR="005E738F" w:rsidRDefault="00000000">
            <w:pPr>
              <w:pStyle w:val="TAC"/>
            </w:pPr>
            <w:r>
              <w:t>96</w:t>
            </w:r>
          </w:p>
        </w:tc>
        <w:tc>
          <w:tcPr>
            <w:tcW w:w="1928" w:type="auto"/>
          </w:tcPr>
          <w:p w14:paraId="1303C542" w14:textId="77777777" w:rsidR="005E738F" w:rsidRDefault="00000000">
            <w:pPr>
              <w:pStyle w:val="TAC"/>
            </w:pPr>
            <w:r>
              <w:t>NWT c05 OR BT c04</w:t>
            </w:r>
          </w:p>
        </w:tc>
        <w:tc>
          <w:tcPr>
            <w:tcW w:w="1928" w:type="auto"/>
          </w:tcPr>
          <w:p w14:paraId="12B338DD" w14:textId="77777777" w:rsidR="005E738F" w:rsidRDefault="00000000">
            <w:pPr>
              <w:pStyle w:val="TAC"/>
            </w:pPr>
            <w:r>
              <w:t>PASS</w:t>
            </w:r>
          </w:p>
        </w:tc>
      </w:tr>
      <w:tr w:rsidR="005E738F" w14:paraId="33A61B43" w14:textId="77777777">
        <w:trPr>
          <w:jc w:val="center"/>
        </w:trPr>
        <w:tc>
          <w:tcPr>
            <w:tcW w:w="1928" w:type="auto"/>
            <w:vMerge w:val="restart"/>
          </w:tcPr>
          <w:p w14:paraId="12258A03" w14:textId="77777777" w:rsidR="005E738F" w:rsidRDefault="00000000">
            <w:pPr>
              <w:pStyle w:val="TAC"/>
            </w:pPr>
            <w:r>
              <w:t>b+a</w:t>
            </w:r>
          </w:p>
        </w:tc>
        <w:tc>
          <w:tcPr>
            <w:tcW w:w="1928" w:type="auto"/>
          </w:tcPr>
          <w:p w14:paraId="452C4246" w14:textId="77777777" w:rsidR="005E738F" w:rsidRDefault="00000000">
            <w:pPr>
              <w:pStyle w:val="TAC"/>
            </w:pPr>
            <w:r>
              <w:t>c06</w:t>
            </w:r>
          </w:p>
        </w:tc>
        <w:tc>
          <w:tcPr>
            <w:tcW w:w="1928" w:type="auto"/>
          </w:tcPr>
          <w:p w14:paraId="4DF74AB6" w14:textId="77777777" w:rsidR="005E738F" w:rsidRDefault="00000000">
            <w:pPr>
              <w:pStyle w:val="TAC"/>
            </w:pPr>
            <w:r>
              <w:t>64</w:t>
            </w:r>
          </w:p>
        </w:tc>
        <w:tc>
          <w:tcPr>
            <w:tcW w:w="1928" w:type="auto"/>
          </w:tcPr>
          <w:p w14:paraId="22FA1105" w14:textId="77777777" w:rsidR="005E738F" w:rsidRDefault="00000000">
            <w:pPr>
              <w:pStyle w:val="TAC"/>
            </w:pPr>
            <w:r>
              <w:t>NWT c04 OR BT c03</w:t>
            </w:r>
          </w:p>
        </w:tc>
        <w:tc>
          <w:tcPr>
            <w:tcW w:w="1928" w:type="auto"/>
          </w:tcPr>
          <w:p w14:paraId="6E6BABAE" w14:textId="77777777" w:rsidR="005E738F" w:rsidRDefault="00000000">
            <w:pPr>
              <w:pStyle w:val="TAC"/>
            </w:pPr>
            <w:r>
              <w:t>PASS</w:t>
            </w:r>
          </w:p>
        </w:tc>
      </w:tr>
      <w:tr w:rsidR="005E738F" w14:paraId="69D6AAAE" w14:textId="77777777">
        <w:trPr>
          <w:jc w:val="center"/>
        </w:trPr>
        <w:tc>
          <w:tcPr>
            <w:tcW w:w="1928" w:type="auto"/>
            <w:vMerge/>
          </w:tcPr>
          <w:p w14:paraId="0670A64C" w14:textId="77777777" w:rsidR="005E738F" w:rsidRDefault="005E738F"/>
        </w:tc>
        <w:tc>
          <w:tcPr>
            <w:tcW w:w="1928" w:type="auto"/>
          </w:tcPr>
          <w:p w14:paraId="2AA853A1" w14:textId="77777777" w:rsidR="005E738F" w:rsidRDefault="00000000">
            <w:pPr>
              <w:pStyle w:val="TAC"/>
            </w:pPr>
            <w:r>
              <w:t>c07</w:t>
            </w:r>
          </w:p>
        </w:tc>
        <w:tc>
          <w:tcPr>
            <w:tcW w:w="1928" w:type="auto"/>
          </w:tcPr>
          <w:p w14:paraId="169D0CCD" w14:textId="77777777" w:rsidR="005E738F" w:rsidRDefault="00000000">
            <w:pPr>
              <w:pStyle w:val="TAC"/>
            </w:pPr>
            <w:r>
              <w:t>96</w:t>
            </w:r>
          </w:p>
        </w:tc>
        <w:tc>
          <w:tcPr>
            <w:tcW w:w="1928" w:type="auto"/>
          </w:tcPr>
          <w:p w14:paraId="2200C8A0" w14:textId="77777777" w:rsidR="005E738F" w:rsidRDefault="00000000">
            <w:pPr>
              <w:pStyle w:val="TAC"/>
            </w:pPr>
            <w:r>
              <w:t>NWT c05 OR BT c04</w:t>
            </w:r>
          </w:p>
        </w:tc>
        <w:tc>
          <w:tcPr>
            <w:tcW w:w="1928" w:type="auto"/>
          </w:tcPr>
          <w:p w14:paraId="131D65CA" w14:textId="77777777" w:rsidR="005E738F" w:rsidRDefault="00000000">
            <w:pPr>
              <w:pStyle w:val="TAC"/>
            </w:pPr>
            <w:r>
              <w:t>PASS</w:t>
            </w:r>
          </w:p>
        </w:tc>
      </w:tr>
    </w:tbl>
    <w:p w14:paraId="6B5ECD2B" w14:textId="77777777" w:rsidR="005E738F" w:rsidRDefault="00000000">
      <w:r>
        <w:br w:type="page"/>
      </w:r>
    </w:p>
    <w:p w14:paraId="2EF1E368" w14:textId="77777777" w:rsidR="003F74E7" w:rsidRDefault="003F74E7" w:rsidP="003F74E7">
      <w:pPr>
        <w:pStyle w:val="Heading2"/>
      </w:pPr>
      <w:r>
        <w:lastRenderedPageBreak/>
        <w:t>BS1534-2b (5.1, 5.1)</w:t>
      </w:r>
    </w:p>
    <w:p w14:paraId="10ADDF21" w14:textId="77777777" w:rsidR="005E738F" w:rsidRDefault="00000000">
      <w:r>
        <w:t>The averaged results per condition for experiment BS1534-2b are depicted in the following figure. The three curves show the individual results for the two labs and the results for a joint evaluation, respectively. Condition c01 is the hidden reference while c02 is the 7 kHz lowpass anchor.</w:t>
      </w:r>
    </w:p>
    <w:p w14:paraId="7955C05D" w14:textId="77777777" w:rsidR="005E738F" w:rsidRDefault="00000000">
      <w:pPr>
        <w:pStyle w:val="TH"/>
      </w:pPr>
      <w:r>
        <w:rPr>
          <w:noProof/>
        </w:rPr>
        <w:drawing>
          <wp:inline distT="0" distB="0" distL="0" distR="0" wp14:anchorId="7AA01863" wp14:editId="6AD47AAF">
            <wp:extent cx="5040000"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2b.png"/>
                    <pic:cNvPicPr/>
                  </pic:nvPicPr>
                  <pic:blipFill>
                    <a:blip r:embed="rId21"/>
                    <a:stretch>
                      <a:fillRect/>
                    </a:stretch>
                  </pic:blipFill>
                  <pic:spPr>
                    <a:xfrm>
                      <a:off x="0" y="0"/>
                      <a:ext cx="5040000" cy="2520000"/>
                    </a:xfrm>
                    <a:prstGeom prst="rect">
                      <a:avLst/>
                    </a:prstGeom>
                  </pic:spPr>
                </pic:pic>
              </a:graphicData>
            </a:graphic>
          </wp:inline>
        </w:drawing>
      </w:r>
    </w:p>
    <w:p w14:paraId="69C1A5A5" w14:textId="019D5D3C" w:rsidR="005E738F" w:rsidRDefault="00000000">
      <w:pPr>
        <w:pStyle w:val="TF"/>
      </w:pPr>
      <w:r>
        <w:t xml:space="preserve">Figure </w:t>
      </w:r>
      <w:r>
        <w:fldChar w:fldCharType="begin"/>
      </w:r>
      <w:r>
        <w:instrText>SEQ Figure \* ARABIC</w:instrText>
      </w:r>
      <w:r w:rsidR="001216E8">
        <w:fldChar w:fldCharType="separate"/>
      </w:r>
      <w:r w:rsidR="001216E8">
        <w:rPr>
          <w:noProof/>
        </w:rPr>
        <w:t>13</w:t>
      </w:r>
      <w:r>
        <w:fldChar w:fldCharType="end"/>
      </w:r>
      <w:r>
        <w:t>: Averaged results per condition for experiment BS1534-2b</w:t>
      </w:r>
    </w:p>
    <w:p w14:paraId="44FCA081" w14:textId="77777777" w:rsidR="005E738F" w:rsidRDefault="00000000">
      <w:r>
        <w:t>The complete statistical evaluation of the requirement ToR tests for experiment BS1534-2b is given in the following table. The evaluation is done separately for the data from the two listening laboratories and for a combination of the two data sets.</w:t>
      </w:r>
    </w:p>
    <w:p w14:paraId="2AA64E7B" w14:textId="446DF87B" w:rsidR="005E738F" w:rsidRDefault="00000000">
      <w:pPr>
        <w:pStyle w:val="TH"/>
      </w:pPr>
      <w:r>
        <w:t xml:space="preserve">Table </w:t>
      </w:r>
      <w:r>
        <w:fldChar w:fldCharType="begin"/>
      </w:r>
      <w:r>
        <w:instrText>SEQ Table \* ARABIC</w:instrText>
      </w:r>
      <w:r w:rsidR="001216E8">
        <w:fldChar w:fldCharType="separate"/>
      </w:r>
      <w:r w:rsidR="001216E8">
        <w:rPr>
          <w:noProof/>
        </w:rPr>
        <w:t>29</w:t>
      </w:r>
      <w:r>
        <w:fldChar w:fldCharType="end"/>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5E738F" w14:paraId="5848B75C" w14:textId="77777777">
        <w:trPr>
          <w:jc w:val="center"/>
        </w:trPr>
        <w:tc>
          <w:tcPr>
            <w:tcW w:w="689" w:type="auto"/>
            <w:gridSpan w:val="2"/>
            <w:vMerge w:val="restart"/>
          </w:tcPr>
          <w:p w14:paraId="491D8173" w14:textId="77777777" w:rsidR="005E738F" w:rsidRDefault="005E738F">
            <w:pPr>
              <w:pStyle w:val="TAH6"/>
            </w:pPr>
          </w:p>
        </w:tc>
        <w:tc>
          <w:tcPr>
            <w:tcW w:w="689" w:type="auto"/>
          </w:tcPr>
          <w:p w14:paraId="0BFBFE89" w14:textId="77777777" w:rsidR="005E738F" w:rsidRDefault="00000000">
            <w:pPr>
              <w:pStyle w:val="TAH6"/>
            </w:pPr>
            <w:r>
              <w:t>Type</w:t>
            </w:r>
          </w:p>
        </w:tc>
        <w:tc>
          <w:tcPr>
            <w:tcW w:w="689" w:type="auto"/>
            <w:gridSpan w:val="4"/>
          </w:tcPr>
          <w:p w14:paraId="5D607482" w14:textId="77777777" w:rsidR="005E738F" w:rsidRDefault="00000000">
            <w:pPr>
              <w:pStyle w:val="TAH6"/>
            </w:pPr>
            <w:r>
              <w:t>CuT</w:t>
            </w:r>
          </w:p>
        </w:tc>
        <w:tc>
          <w:tcPr>
            <w:tcW w:w="689" w:type="auto"/>
            <w:gridSpan w:val="4"/>
          </w:tcPr>
          <w:p w14:paraId="5862758B" w14:textId="77777777" w:rsidR="005E738F" w:rsidRDefault="00000000">
            <w:pPr>
              <w:pStyle w:val="TAH6"/>
            </w:pPr>
            <w:r>
              <w:t>EVS Reference</w:t>
            </w:r>
          </w:p>
        </w:tc>
        <w:tc>
          <w:tcPr>
            <w:tcW w:w="689" w:type="auto"/>
            <w:gridSpan w:val="3"/>
          </w:tcPr>
          <w:p w14:paraId="544438ED" w14:textId="77777777" w:rsidR="005E738F" w:rsidRDefault="00000000">
            <w:pPr>
              <w:pStyle w:val="TAH6"/>
            </w:pPr>
            <w:r>
              <w:t>Evaluation</w:t>
            </w:r>
          </w:p>
        </w:tc>
      </w:tr>
      <w:tr w:rsidR="005E738F" w14:paraId="2965E70B" w14:textId="77777777">
        <w:trPr>
          <w:jc w:val="center"/>
        </w:trPr>
        <w:tc>
          <w:tcPr>
            <w:tcW w:w="689" w:type="auto"/>
            <w:gridSpan w:val="2"/>
            <w:vMerge/>
          </w:tcPr>
          <w:p w14:paraId="78AF2766" w14:textId="77777777" w:rsidR="005E738F" w:rsidRDefault="005E738F"/>
        </w:tc>
        <w:tc>
          <w:tcPr>
            <w:tcW w:w="689" w:type="auto"/>
          </w:tcPr>
          <w:p w14:paraId="7287723B" w14:textId="77777777" w:rsidR="005E738F" w:rsidRDefault="00000000">
            <w:pPr>
              <w:pStyle w:val="TAH6"/>
            </w:pPr>
            <w:r>
              <w:t>Value</w:t>
            </w:r>
          </w:p>
        </w:tc>
        <w:tc>
          <w:tcPr>
            <w:tcW w:w="689" w:type="auto"/>
          </w:tcPr>
          <w:p w14:paraId="51363D24" w14:textId="77777777" w:rsidR="005E738F" w:rsidRDefault="00000000">
            <w:pPr>
              <w:pStyle w:val="TAH6"/>
            </w:pPr>
            <w:r>
              <w:t>Bitrate</w:t>
            </w:r>
          </w:p>
        </w:tc>
        <w:tc>
          <w:tcPr>
            <w:tcW w:w="689" w:type="auto"/>
          </w:tcPr>
          <w:p w14:paraId="28D463B9" w14:textId="77777777" w:rsidR="005E738F" w:rsidRDefault="00000000">
            <w:pPr>
              <w:pStyle w:val="TAH6"/>
            </w:pPr>
            <w:r>
              <w:t>Req.</w:t>
            </w:r>
          </w:p>
        </w:tc>
        <w:tc>
          <w:tcPr>
            <w:tcW w:w="689" w:type="auto"/>
          </w:tcPr>
          <w:p w14:paraId="77027B48" w14:textId="77777777" w:rsidR="005E738F" w:rsidRDefault="00000000">
            <w:pPr>
              <w:pStyle w:val="TAH6"/>
            </w:pPr>
            <w:r>
              <w:t>Score</w:t>
            </w:r>
          </w:p>
        </w:tc>
        <w:tc>
          <w:tcPr>
            <w:tcW w:w="689" w:type="auto"/>
          </w:tcPr>
          <w:p w14:paraId="35407982" w14:textId="77777777" w:rsidR="005E738F" w:rsidRDefault="00000000">
            <w:pPr>
              <w:pStyle w:val="TAH6"/>
            </w:pPr>
            <w:r>
              <w:t>Std.</w:t>
            </w:r>
          </w:p>
        </w:tc>
        <w:tc>
          <w:tcPr>
            <w:tcW w:w="689" w:type="auto"/>
          </w:tcPr>
          <w:p w14:paraId="05824FEA" w14:textId="77777777" w:rsidR="005E738F" w:rsidRDefault="00000000">
            <w:pPr>
              <w:pStyle w:val="TAH6"/>
            </w:pPr>
            <w:r>
              <w:t>Cond.</w:t>
            </w:r>
          </w:p>
        </w:tc>
        <w:tc>
          <w:tcPr>
            <w:tcW w:w="689" w:type="auto"/>
          </w:tcPr>
          <w:p w14:paraId="734075C2" w14:textId="77777777" w:rsidR="005E738F" w:rsidRDefault="00000000">
            <w:pPr>
              <w:pStyle w:val="TAH6"/>
            </w:pPr>
            <w:r>
              <w:t>Bitrate</w:t>
            </w:r>
          </w:p>
        </w:tc>
        <w:tc>
          <w:tcPr>
            <w:tcW w:w="689" w:type="auto"/>
          </w:tcPr>
          <w:p w14:paraId="0AF284B2" w14:textId="77777777" w:rsidR="005E738F" w:rsidRDefault="00000000">
            <w:pPr>
              <w:pStyle w:val="TAH6"/>
            </w:pPr>
            <w:r>
              <w:t>Score</w:t>
            </w:r>
          </w:p>
        </w:tc>
        <w:tc>
          <w:tcPr>
            <w:tcW w:w="689" w:type="auto"/>
          </w:tcPr>
          <w:p w14:paraId="14D965D3" w14:textId="77777777" w:rsidR="005E738F" w:rsidRDefault="00000000">
            <w:pPr>
              <w:pStyle w:val="TAH6"/>
            </w:pPr>
            <w:r>
              <w:t>Std.</w:t>
            </w:r>
          </w:p>
        </w:tc>
        <w:tc>
          <w:tcPr>
            <w:tcW w:w="689" w:type="auto"/>
          </w:tcPr>
          <w:p w14:paraId="73241C3A" w14:textId="77777777" w:rsidR="005E738F" w:rsidRDefault="00000000">
            <w:pPr>
              <w:pStyle w:val="TAH6"/>
            </w:pPr>
            <w:r>
              <w:t>T-Stat</w:t>
            </w:r>
          </w:p>
        </w:tc>
        <w:tc>
          <w:tcPr>
            <w:tcW w:w="689" w:type="auto"/>
          </w:tcPr>
          <w:p w14:paraId="4B5BCF56" w14:textId="77777777" w:rsidR="005E738F" w:rsidRDefault="00000000">
            <w:pPr>
              <w:pStyle w:val="TAH6"/>
            </w:pPr>
            <w:r>
              <w:t>Result</w:t>
            </w:r>
          </w:p>
        </w:tc>
        <w:tc>
          <w:tcPr>
            <w:tcW w:w="689" w:type="auto"/>
          </w:tcPr>
          <w:p w14:paraId="1C2DF03C" w14:textId="77777777" w:rsidR="005E738F" w:rsidRDefault="00000000">
            <w:pPr>
              <w:pStyle w:val="TAH6"/>
            </w:pPr>
            <w:r>
              <w:t>State</w:t>
            </w:r>
          </w:p>
        </w:tc>
      </w:tr>
      <w:tr w:rsidR="005E738F" w14:paraId="2C730A9B" w14:textId="77777777">
        <w:trPr>
          <w:jc w:val="center"/>
        </w:trPr>
        <w:tc>
          <w:tcPr>
            <w:tcW w:w="689" w:type="auto"/>
          </w:tcPr>
          <w:p w14:paraId="455D6225" w14:textId="77777777" w:rsidR="005E738F" w:rsidRDefault="00000000">
            <w:pPr>
              <w:pStyle w:val="TAH6"/>
            </w:pPr>
            <w:r>
              <w:t>Lab</w:t>
            </w:r>
          </w:p>
        </w:tc>
        <w:tc>
          <w:tcPr>
            <w:tcW w:w="689" w:type="auto"/>
          </w:tcPr>
          <w:p w14:paraId="2A8AF46B" w14:textId="77777777" w:rsidR="005E738F" w:rsidRDefault="00000000">
            <w:pPr>
              <w:pStyle w:val="TAH6"/>
            </w:pPr>
            <w:r>
              <w:t>Cond.</w:t>
            </w:r>
          </w:p>
        </w:tc>
        <w:tc>
          <w:tcPr>
            <w:tcW w:w="689" w:type="auto"/>
          </w:tcPr>
          <w:p w14:paraId="2FCF7195" w14:textId="77777777" w:rsidR="005E738F" w:rsidRDefault="00000000">
            <w:pPr>
              <w:pStyle w:val="TAH6"/>
            </w:pPr>
            <w:r>
              <w:t>ToR#</w:t>
            </w:r>
          </w:p>
        </w:tc>
        <w:tc>
          <w:tcPr>
            <w:tcW w:w="689" w:type="auto"/>
            <w:gridSpan w:val="11"/>
          </w:tcPr>
          <w:p w14:paraId="44452A42" w14:textId="77777777" w:rsidR="005E738F" w:rsidRDefault="005E738F">
            <w:pPr>
              <w:pStyle w:val="TAH6"/>
            </w:pPr>
          </w:p>
        </w:tc>
      </w:tr>
      <w:tr w:rsidR="005E738F" w14:paraId="62BA2000" w14:textId="77777777">
        <w:trPr>
          <w:jc w:val="center"/>
        </w:trPr>
        <w:tc>
          <w:tcPr>
            <w:tcW w:w="689" w:type="auto"/>
            <w:vMerge w:val="restart"/>
          </w:tcPr>
          <w:p w14:paraId="546AB3F9" w14:textId="77777777" w:rsidR="005E738F" w:rsidRDefault="00000000">
            <w:pPr>
              <w:pStyle w:val="TAC6"/>
            </w:pPr>
            <w:r>
              <w:t>a</w:t>
            </w:r>
          </w:p>
        </w:tc>
        <w:tc>
          <w:tcPr>
            <w:tcW w:w="689" w:type="auto"/>
            <w:vMerge w:val="restart"/>
          </w:tcPr>
          <w:p w14:paraId="1C87453B" w14:textId="77777777" w:rsidR="005E738F" w:rsidRDefault="00000000">
            <w:pPr>
              <w:pStyle w:val="TAC6"/>
            </w:pPr>
            <w:r>
              <w:t>c06</w:t>
            </w:r>
          </w:p>
        </w:tc>
        <w:tc>
          <w:tcPr>
            <w:tcW w:w="689" w:type="auto"/>
          </w:tcPr>
          <w:p w14:paraId="0C779FE2" w14:textId="77777777" w:rsidR="005E738F" w:rsidRDefault="00000000">
            <w:pPr>
              <w:pStyle w:val="TAC6"/>
            </w:pPr>
            <w:r>
              <w:t>1</w:t>
            </w:r>
          </w:p>
        </w:tc>
        <w:tc>
          <w:tcPr>
            <w:tcW w:w="689" w:type="auto"/>
          </w:tcPr>
          <w:p w14:paraId="643D6476" w14:textId="77777777" w:rsidR="005E738F" w:rsidRDefault="00000000">
            <w:pPr>
              <w:pStyle w:val="TAC6"/>
            </w:pPr>
            <w:r>
              <w:t>128</w:t>
            </w:r>
          </w:p>
        </w:tc>
        <w:tc>
          <w:tcPr>
            <w:tcW w:w="689" w:type="auto"/>
          </w:tcPr>
          <w:p w14:paraId="2243E806" w14:textId="77777777" w:rsidR="005E738F" w:rsidRDefault="00000000">
            <w:pPr>
              <w:pStyle w:val="TAC6"/>
            </w:pPr>
            <w:r>
              <w:t>NWT</w:t>
            </w:r>
          </w:p>
        </w:tc>
        <w:tc>
          <w:tcPr>
            <w:tcW w:w="689" w:type="auto"/>
          </w:tcPr>
          <w:p w14:paraId="2228E9E6" w14:textId="77777777" w:rsidR="005E738F" w:rsidRDefault="00000000">
            <w:pPr>
              <w:pStyle w:val="TAC6"/>
            </w:pPr>
            <w:r>
              <w:t>74.9</w:t>
            </w:r>
          </w:p>
        </w:tc>
        <w:tc>
          <w:tcPr>
            <w:tcW w:w="689" w:type="auto"/>
          </w:tcPr>
          <w:p w14:paraId="16A1ED7B" w14:textId="77777777" w:rsidR="005E738F" w:rsidRDefault="00000000">
            <w:pPr>
              <w:pStyle w:val="TAC6"/>
            </w:pPr>
            <w:r>
              <w:t>21.4</w:t>
            </w:r>
          </w:p>
        </w:tc>
        <w:tc>
          <w:tcPr>
            <w:tcW w:w="689" w:type="auto"/>
          </w:tcPr>
          <w:p w14:paraId="5D2041C0" w14:textId="77777777" w:rsidR="005E738F" w:rsidRDefault="00000000">
            <w:pPr>
              <w:pStyle w:val="TAC6"/>
            </w:pPr>
            <w:r>
              <w:t>c04</w:t>
            </w:r>
          </w:p>
        </w:tc>
        <w:tc>
          <w:tcPr>
            <w:tcW w:w="689" w:type="auto"/>
          </w:tcPr>
          <w:p w14:paraId="39875A30" w14:textId="77777777" w:rsidR="005E738F" w:rsidRDefault="00000000">
            <w:pPr>
              <w:pStyle w:val="TAC6"/>
            </w:pPr>
            <w:r>
              <w:t>5x32</w:t>
            </w:r>
          </w:p>
        </w:tc>
        <w:tc>
          <w:tcPr>
            <w:tcW w:w="689" w:type="auto"/>
          </w:tcPr>
          <w:p w14:paraId="189BAB72" w14:textId="77777777" w:rsidR="005E738F" w:rsidRDefault="00000000">
            <w:pPr>
              <w:pStyle w:val="TAC6"/>
            </w:pPr>
            <w:r>
              <w:t>58.9</w:t>
            </w:r>
          </w:p>
        </w:tc>
        <w:tc>
          <w:tcPr>
            <w:tcW w:w="689" w:type="auto"/>
          </w:tcPr>
          <w:p w14:paraId="270CFD3F" w14:textId="77777777" w:rsidR="005E738F" w:rsidRDefault="00000000">
            <w:pPr>
              <w:pStyle w:val="TAC6"/>
            </w:pPr>
            <w:r>
              <w:t>24.6</w:t>
            </w:r>
          </w:p>
        </w:tc>
        <w:tc>
          <w:tcPr>
            <w:tcW w:w="689" w:type="auto"/>
          </w:tcPr>
          <w:p w14:paraId="385C22A5" w14:textId="77777777" w:rsidR="005E738F" w:rsidRDefault="00000000">
            <w:pPr>
              <w:pStyle w:val="TAC6"/>
            </w:pPr>
            <w:r>
              <w:t>6.36</w:t>
            </w:r>
          </w:p>
        </w:tc>
        <w:tc>
          <w:tcPr>
            <w:tcW w:w="689" w:type="auto"/>
          </w:tcPr>
          <w:p w14:paraId="41A9D5BB" w14:textId="77777777" w:rsidR="005E738F" w:rsidRDefault="00000000">
            <w:pPr>
              <w:pStyle w:val="TAC6"/>
            </w:pPr>
            <w:r>
              <w:t>BT</w:t>
            </w:r>
          </w:p>
        </w:tc>
        <w:tc>
          <w:tcPr>
            <w:tcW w:w="689" w:type="auto"/>
            <w:shd w:val="clear" w:color="auto" w:fill="ADD8E6"/>
          </w:tcPr>
          <w:p w14:paraId="2B792CD8" w14:textId="77777777" w:rsidR="005E738F" w:rsidRDefault="00000000">
            <w:pPr>
              <w:pStyle w:val="TAC6"/>
            </w:pPr>
            <w:r>
              <w:t>EXCEED</w:t>
            </w:r>
          </w:p>
        </w:tc>
      </w:tr>
      <w:tr w:rsidR="005E738F" w14:paraId="6FFF7E61" w14:textId="77777777">
        <w:trPr>
          <w:jc w:val="center"/>
        </w:trPr>
        <w:tc>
          <w:tcPr>
            <w:tcW w:w="689" w:type="auto"/>
            <w:vMerge/>
          </w:tcPr>
          <w:p w14:paraId="196A8F6C" w14:textId="77777777" w:rsidR="005E738F" w:rsidRDefault="005E738F"/>
        </w:tc>
        <w:tc>
          <w:tcPr>
            <w:tcW w:w="689" w:type="auto"/>
            <w:vMerge/>
          </w:tcPr>
          <w:p w14:paraId="280CD989" w14:textId="77777777" w:rsidR="005E738F" w:rsidRDefault="005E738F"/>
        </w:tc>
        <w:tc>
          <w:tcPr>
            <w:tcW w:w="689" w:type="auto"/>
          </w:tcPr>
          <w:p w14:paraId="10021232" w14:textId="77777777" w:rsidR="005E738F" w:rsidRDefault="00000000">
            <w:pPr>
              <w:pStyle w:val="TAC6"/>
            </w:pPr>
            <w:r>
              <w:t>2</w:t>
            </w:r>
          </w:p>
        </w:tc>
        <w:tc>
          <w:tcPr>
            <w:tcW w:w="689" w:type="auto"/>
          </w:tcPr>
          <w:p w14:paraId="3A80CF32" w14:textId="77777777" w:rsidR="005E738F" w:rsidRDefault="00000000">
            <w:pPr>
              <w:pStyle w:val="TAC6"/>
            </w:pPr>
            <w:r>
              <w:t>128</w:t>
            </w:r>
          </w:p>
        </w:tc>
        <w:tc>
          <w:tcPr>
            <w:tcW w:w="689" w:type="auto"/>
          </w:tcPr>
          <w:p w14:paraId="7A99927E" w14:textId="77777777" w:rsidR="005E738F" w:rsidRDefault="00000000">
            <w:pPr>
              <w:pStyle w:val="TAC6"/>
            </w:pPr>
            <w:r>
              <w:t>BT</w:t>
            </w:r>
          </w:p>
        </w:tc>
        <w:tc>
          <w:tcPr>
            <w:tcW w:w="689" w:type="auto"/>
          </w:tcPr>
          <w:p w14:paraId="7095EA1A" w14:textId="77777777" w:rsidR="005E738F" w:rsidRDefault="00000000">
            <w:pPr>
              <w:pStyle w:val="TAC6"/>
            </w:pPr>
            <w:r>
              <w:t>74.9</w:t>
            </w:r>
          </w:p>
        </w:tc>
        <w:tc>
          <w:tcPr>
            <w:tcW w:w="689" w:type="auto"/>
          </w:tcPr>
          <w:p w14:paraId="4242CAE0" w14:textId="77777777" w:rsidR="005E738F" w:rsidRDefault="00000000">
            <w:pPr>
              <w:pStyle w:val="TAC6"/>
            </w:pPr>
            <w:r>
              <w:t>21.4</w:t>
            </w:r>
          </w:p>
        </w:tc>
        <w:tc>
          <w:tcPr>
            <w:tcW w:w="689" w:type="auto"/>
          </w:tcPr>
          <w:p w14:paraId="176DCEB7" w14:textId="77777777" w:rsidR="005E738F" w:rsidRDefault="00000000">
            <w:pPr>
              <w:pStyle w:val="TAC6"/>
            </w:pPr>
            <w:r>
              <w:t>c03</w:t>
            </w:r>
          </w:p>
        </w:tc>
        <w:tc>
          <w:tcPr>
            <w:tcW w:w="689" w:type="auto"/>
          </w:tcPr>
          <w:p w14:paraId="6AA00610" w14:textId="77777777" w:rsidR="005E738F" w:rsidRDefault="00000000">
            <w:pPr>
              <w:pStyle w:val="TAC6"/>
            </w:pPr>
            <w:r>
              <w:t>5x24.4</w:t>
            </w:r>
          </w:p>
        </w:tc>
        <w:tc>
          <w:tcPr>
            <w:tcW w:w="689" w:type="auto"/>
          </w:tcPr>
          <w:p w14:paraId="18158DE0" w14:textId="77777777" w:rsidR="005E738F" w:rsidRDefault="00000000">
            <w:pPr>
              <w:pStyle w:val="TAC6"/>
            </w:pPr>
            <w:r>
              <w:t>49.9</w:t>
            </w:r>
          </w:p>
        </w:tc>
        <w:tc>
          <w:tcPr>
            <w:tcW w:w="689" w:type="auto"/>
          </w:tcPr>
          <w:p w14:paraId="0DF079BC" w14:textId="77777777" w:rsidR="005E738F" w:rsidRDefault="00000000">
            <w:pPr>
              <w:pStyle w:val="TAC6"/>
            </w:pPr>
            <w:r>
              <w:t>24.1</w:t>
            </w:r>
          </w:p>
        </w:tc>
        <w:tc>
          <w:tcPr>
            <w:tcW w:w="689" w:type="auto"/>
          </w:tcPr>
          <w:p w14:paraId="5D7ACCFB" w14:textId="77777777" w:rsidR="005E738F" w:rsidRDefault="00000000">
            <w:pPr>
              <w:pStyle w:val="TAC6"/>
            </w:pPr>
            <w:r>
              <w:t>10.07</w:t>
            </w:r>
          </w:p>
        </w:tc>
        <w:tc>
          <w:tcPr>
            <w:tcW w:w="689" w:type="auto"/>
          </w:tcPr>
          <w:p w14:paraId="4B168F0D" w14:textId="77777777" w:rsidR="005E738F" w:rsidRDefault="00000000">
            <w:pPr>
              <w:pStyle w:val="TAC6"/>
            </w:pPr>
            <w:r>
              <w:t>BT</w:t>
            </w:r>
          </w:p>
        </w:tc>
        <w:tc>
          <w:tcPr>
            <w:tcW w:w="689" w:type="auto"/>
          </w:tcPr>
          <w:p w14:paraId="3B7AC5B5" w14:textId="77777777" w:rsidR="005E738F" w:rsidRDefault="00000000">
            <w:pPr>
              <w:pStyle w:val="TAC6"/>
            </w:pPr>
            <w:r>
              <w:t>PASS</w:t>
            </w:r>
          </w:p>
        </w:tc>
      </w:tr>
      <w:tr w:rsidR="005E738F" w14:paraId="3FE3ECA1" w14:textId="77777777">
        <w:trPr>
          <w:jc w:val="center"/>
        </w:trPr>
        <w:tc>
          <w:tcPr>
            <w:tcW w:w="689" w:type="auto"/>
            <w:vMerge/>
          </w:tcPr>
          <w:p w14:paraId="37A02FF9" w14:textId="77777777" w:rsidR="005E738F" w:rsidRDefault="005E738F"/>
        </w:tc>
        <w:tc>
          <w:tcPr>
            <w:tcW w:w="689" w:type="auto"/>
            <w:vMerge w:val="restart"/>
          </w:tcPr>
          <w:p w14:paraId="175D2A1E" w14:textId="77777777" w:rsidR="005E738F" w:rsidRDefault="00000000">
            <w:pPr>
              <w:pStyle w:val="TAC6"/>
            </w:pPr>
            <w:r>
              <w:t>c07</w:t>
            </w:r>
          </w:p>
        </w:tc>
        <w:tc>
          <w:tcPr>
            <w:tcW w:w="689" w:type="auto"/>
          </w:tcPr>
          <w:p w14:paraId="6C257F63" w14:textId="77777777" w:rsidR="005E738F" w:rsidRDefault="00000000">
            <w:pPr>
              <w:pStyle w:val="TAC6"/>
            </w:pPr>
            <w:r>
              <w:t>1</w:t>
            </w:r>
          </w:p>
        </w:tc>
        <w:tc>
          <w:tcPr>
            <w:tcW w:w="689" w:type="auto"/>
          </w:tcPr>
          <w:p w14:paraId="7594E588" w14:textId="77777777" w:rsidR="005E738F" w:rsidRDefault="00000000">
            <w:pPr>
              <w:pStyle w:val="TAC6"/>
            </w:pPr>
            <w:r>
              <w:t>160</w:t>
            </w:r>
          </w:p>
        </w:tc>
        <w:tc>
          <w:tcPr>
            <w:tcW w:w="689" w:type="auto"/>
          </w:tcPr>
          <w:p w14:paraId="6C369A40" w14:textId="77777777" w:rsidR="005E738F" w:rsidRDefault="00000000">
            <w:pPr>
              <w:pStyle w:val="TAC6"/>
            </w:pPr>
            <w:r>
              <w:t>NWT</w:t>
            </w:r>
          </w:p>
        </w:tc>
        <w:tc>
          <w:tcPr>
            <w:tcW w:w="689" w:type="auto"/>
          </w:tcPr>
          <w:p w14:paraId="05C86F3B" w14:textId="77777777" w:rsidR="005E738F" w:rsidRDefault="00000000">
            <w:pPr>
              <w:pStyle w:val="TAC6"/>
            </w:pPr>
            <w:r>
              <w:t>80.2</w:t>
            </w:r>
          </w:p>
        </w:tc>
        <w:tc>
          <w:tcPr>
            <w:tcW w:w="689" w:type="auto"/>
          </w:tcPr>
          <w:p w14:paraId="755FE626" w14:textId="77777777" w:rsidR="005E738F" w:rsidRDefault="00000000">
            <w:pPr>
              <w:pStyle w:val="TAC6"/>
            </w:pPr>
            <w:r>
              <w:t>18.8</w:t>
            </w:r>
          </w:p>
        </w:tc>
        <w:tc>
          <w:tcPr>
            <w:tcW w:w="689" w:type="auto"/>
          </w:tcPr>
          <w:p w14:paraId="7B0D3716" w14:textId="77777777" w:rsidR="005E738F" w:rsidRDefault="00000000">
            <w:pPr>
              <w:pStyle w:val="TAC6"/>
            </w:pPr>
            <w:r>
              <w:t>c05</w:t>
            </w:r>
          </w:p>
        </w:tc>
        <w:tc>
          <w:tcPr>
            <w:tcW w:w="689" w:type="auto"/>
          </w:tcPr>
          <w:p w14:paraId="45074DCA" w14:textId="77777777" w:rsidR="005E738F" w:rsidRDefault="00000000">
            <w:pPr>
              <w:pStyle w:val="TAC6"/>
            </w:pPr>
            <w:r>
              <w:t>5x48</w:t>
            </w:r>
          </w:p>
        </w:tc>
        <w:tc>
          <w:tcPr>
            <w:tcW w:w="689" w:type="auto"/>
          </w:tcPr>
          <w:p w14:paraId="44400F88" w14:textId="77777777" w:rsidR="005E738F" w:rsidRDefault="00000000">
            <w:pPr>
              <w:pStyle w:val="TAC6"/>
            </w:pPr>
            <w:r>
              <w:t>81</w:t>
            </w:r>
          </w:p>
        </w:tc>
        <w:tc>
          <w:tcPr>
            <w:tcW w:w="689" w:type="auto"/>
          </w:tcPr>
          <w:p w14:paraId="68A0A361" w14:textId="77777777" w:rsidR="005E738F" w:rsidRDefault="00000000">
            <w:pPr>
              <w:pStyle w:val="TAC6"/>
            </w:pPr>
            <w:r>
              <w:t>20.2</w:t>
            </w:r>
          </w:p>
        </w:tc>
        <w:tc>
          <w:tcPr>
            <w:tcW w:w="689" w:type="auto"/>
          </w:tcPr>
          <w:p w14:paraId="75A8AB4F" w14:textId="77777777" w:rsidR="005E738F" w:rsidRDefault="00000000">
            <w:pPr>
              <w:pStyle w:val="TAC6"/>
            </w:pPr>
            <w:r>
              <w:t>-0.34</w:t>
            </w:r>
          </w:p>
        </w:tc>
        <w:tc>
          <w:tcPr>
            <w:tcW w:w="689" w:type="auto"/>
          </w:tcPr>
          <w:p w14:paraId="62C0E531" w14:textId="77777777" w:rsidR="005E738F" w:rsidRDefault="00000000">
            <w:pPr>
              <w:pStyle w:val="TAC6"/>
            </w:pPr>
            <w:r>
              <w:t>NWT</w:t>
            </w:r>
          </w:p>
        </w:tc>
        <w:tc>
          <w:tcPr>
            <w:tcW w:w="689" w:type="auto"/>
          </w:tcPr>
          <w:p w14:paraId="1D256D6F" w14:textId="77777777" w:rsidR="005E738F" w:rsidRDefault="00000000">
            <w:pPr>
              <w:pStyle w:val="TAC6"/>
            </w:pPr>
            <w:r>
              <w:t>PASS</w:t>
            </w:r>
          </w:p>
        </w:tc>
      </w:tr>
      <w:tr w:rsidR="005E738F" w14:paraId="45B55EAE" w14:textId="77777777">
        <w:trPr>
          <w:jc w:val="center"/>
        </w:trPr>
        <w:tc>
          <w:tcPr>
            <w:tcW w:w="689" w:type="auto"/>
            <w:vMerge/>
          </w:tcPr>
          <w:p w14:paraId="25F9A3E6" w14:textId="77777777" w:rsidR="005E738F" w:rsidRDefault="005E738F"/>
        </w:tc>
        <w:tc>
          <w:tcPr>
            <w:tcW w:w="689" w:type="auto"/>
            <w:vMerge/>
          </w:tcPr>
          <w:p w14:paraId="75116600" w14:textId="77777777" w:rsidR="005E738F" w:rsidRDefault="005E738F"/>
        </w:tc>
        <w:tc>
          <w:tcPr>
            <w:tcW w:w="689" w:type="auto"/>
          </w:tcPr>
          <w:p w14:paraId="3782F7BA" w14:textId="77777777" w:rsidR="005E738F" w:rsidRDefault="00000000">
            <w:pPr>
              <w:pStyle w:val="TAC6"/>
            </w:pPr>
            <w:r>
              <w:t>2</w:t>
            </w:r>
          </w:p>
        </w:tc>
        <w:tc>
          <w:tcPr>
            <w:tcW w:w="689" w:type="auto"/>
          </w:tcPr>
          <w:p w14:paraId="36665970" w14:textId="77777777" w:rsidR="005E738F" w:rsidRDefault="00000000">
            <w:pPr>
              <w:pStyle w:val="TAC6"/>
            </w:pPr>
            <w:r>
              <w:t>160</w:t>
            </w:r>
          </w:p>
        </w:tc>
        <w:tc>
          <w:tcPr>
            <w:tcW w:w="689" w:type="auto"/>
          </w:tcPr>
          <w:p w14:paraId="0F81E061" w14:textId="77777777" w:rsidR="005E738F" w:rsidRDefault="00000000">
            <w:pPr>
              <w:pStyle w:val="TAC6"/>
            </w:pPr>
            <w:r>
              <w:t>BT</w:t>
            </w:r>
          </w:p>
        </w:tc>
        <w:tc>
          <w:tcPr>
            <w:tcW w:w="689" w:type="auto"/>
          </w:tcPr>
          <w:p w14:paraId="04898FAE" w14:textId="77777777" w:rsidR="005E738F" w:rsidRDefault="00000000">
            <w:pPr>
              <w:pStyle w:val="TAC6"/>
            </w:pPr>
            <w:r>
              <w:t>80.2</w:t>
            </w:r>
          </w:p>
        </w:tc>
        <w:tc>
          <w:tcPr>
            <w:tcW w:w="689" w:type="auto"/>
          </w:tcPr>
          <w:p w14:paraId="2C59C0A8" w14:textId="77777777" w:rsidR="005E738F" w:rsidRDefault="00000000">
            <w:pPr>
              <w:pStyle w:val="TAC6"/>
            </w:pPr>
            <w:r>
              <w:t>18.8</w:t>
            </w:r>
          </w:p>
        </w:tc>
        <w:tc>
          <w:tcPr>
            <w:tcW w:w="689" w:type="auto"/>
          </w:tcPr>
          <w:p w14:paraId="0A40BA96" w14:textId="77777777" w:rsidR="005E738F" w:rsidRDefault="00000000">
            <w:pPr>
              <w:pStyle w:val="TAC6"/>
            </w:pPr>
            <w:r>
              <w:t>c04</w:t>
            </w:r>
          </w:p>
        </w:tc>
        <w:tc>
          <w:tcPr>
            <w:tcW w:w="689" w:type="auto"/>
          </w:tcPr>
          <w:p w14:paraId="7042BFE4" w14:textId="77777777" w:rsidR="005E738F" w:rsidRDefault="00000000">
            <w:pPr>
              <w:pStyle w:val="TAC6"/>
            </w:pPr>
            <w:r>
              <w:t>5x32</w:t>
            </w:r>
          </w:p>
        </w:tc>
        <w:tc>
          <w:tcPr>
            <w:tcW w:w="689" w:type="auto"/>
          </w:tcPr>
          <w:p w14:paraId="4BC87EE5" w14:textId="77777777" w:rsidR="005E738F" w:rsidRDefault="00000000">
            <w:pPr>
              <w:pStyle w:val="TAC6"/>
            </w:pPr>
            <w:r>
              <w:t>58.9</w:t>
            </w:r>
          </w:p>
        </w:tc>
        <w:tc>
          <w:tcPr>
            <w:tcW w:w="689" w:type="auto"/>
          </w:tcPr>
          <w:p w14:paraId="65B8F4C6" w14:textId="77777777" w:rsidR="005E738F" w:rsidRDefault="00000000">
            <w:pPr>
              <w:pStyle w:val="TAC6"/>
            </w:pPr>
            <w:r>
              <w:t>24.6</w:t>
            </w:r>
          </w:p>
        </w:tc>
        <w:tc>
          <w:tcPr>
            <w:tcW w:w="689" w:type="auto"/>
          </w:tcPr>
          <w:p w14:paraId="03934B1E" w14:textId="77777777" w:rsidR="005E738F" w:rsidRDefault="00000000">
            <w:pPr>
              <w:pStyle w:val="TAC6"/>
            </w:pPr>
            <w:r>
              <w:t>8.93</w:t>
            </w:r>
          </w:p>
        </w:tc>
        <w:tc>
          <w:tcPr>
            <w:tcW w:w="689" w:type="auto"/>
          </w:tcPr>
          <w:p w14:paraId="44B562B0" w14:textId="77777777" w:rsidR="005E738F" w:rsidRDefault="00000000">
            <w:pPr>
              <w:pStyle w:val="TAC6"/>
            </w:pPr>
            <w:r>
              <w:t>BT</w:t>
            </w:r>
          </w:p>
        </w:tc>
        <w:tc>
          <w:tcPr>
            <w:tcW w:w="689" w:type="auto"/>
          </w:tcPr>
          <w:p w14:paraId="7D97DAE4" w14:textId="77777777" w:rsidR="005E738F" w:rsidRDefault="00000000">
            <w:pPr>
              <w:pStyle w:val="TAC6"/>
            </w:pPr>
            <w:r>
              <w:t>PASS</w:t>
            </w:r>
          </w:p>
        </w:tc>
      </w:tr>
      <w:tr w:rsidR="005E738F" w14:paraId="6B5A0B77" w14:textId="77777777">
        <w:trPr>
          <w:jc w:val="center"/>
        </w:trPr>
        <w:tc>
          <w:tcPr>
            <w:tcW w:w="689" w:type="auto"/>
            <w:vMerge w:val="restart"/>
          </w:tcPr>
          <w:p w14:paraId="59FE0ACE" w14:textId="77777777" w:rsidR="005E738F" w:rsidRDefault="00000000">
            <w:pPr>
              <w:pStyle w:val="TAC6"/>
            </w:pPr>
            <w:r>
              <w:t>b</w:t>
            </w:r>
          </w:p>
        </w:tc>
        <w:tc>
          <w:tcPr>
            <w:tcW w:w="689" w:type="auto"/>
            <w:vMerge w:val="restart"/>
          </w:tcPr>
          <w:p w14:paraId="01F179A0" w14:textId="77777777" w:rsidR="005E738F" w:rsidRDefault="00000000">
            <w:pPr>
              <w:pStyle w:val="TAC6"/>
            </w:pPr>
            <w:r>
              <w:t>c06</w:t>
            </w:r>
          </w:p>
        </w:tc>
        <w:tc>
          <w:tcPr>
            <w:tcW w:w="689" w:type="auto"/>
          </w:tcPr>
          <w:p w14:paraId="27D39B1C" w14:textId="77777777" w:rsidR="005E738F" w:rsidRDefault="00000000">
            <w:pPr>
              <w:pStyle w:val="TAC6"/>
            </w:pPr>
            <w:r>
              <w:t>1</w:t>
            </w:r>
          </w:p>
        </w:tc>
        <w:tc>
          <w:tcPr>
            <w:tcW w:w="689" w:type="auto"/>
          </w:tcPr>
          <w:p w14:paraId="7BF24C8C" w14:textId="77777777" w:rsidR="005E738F" w:rsidRDefault="00000000">
            <w:pPr>
              <w:pStyle w:val="TAC6"/>
            </w:pPr>
            <w:r>
              <w:t>128</w:t>
            </w:r>
          </w:p>
        </w:tc>
        <w:tc>
          <w:tcPr>
            <w:tcW w:w="689" w:type="auto"/>
          </w:tcPr>
          <w:p w14:paraId="196FA3BA" w14:textId="77777777" w:rsidR="005E738F" w:rsidRDefault="00000000">
            <w:pPr>
              <w:pStyle w:val="TAC6"/>
            </w:pPr>
            <w:r>
              <w:t>NWT</w:t>
            </w:r>
          </w:p>
        </w:tc>
        <w:tc>
          <w:tcPr>
            <w:tcW w:w="689" w:type="auto"/>
          </w:tcPr>
          <w:p w14:paraId="6AE8DCA0" w14:textId="77777777" w:rsidR="005E738F" w:rsidRDefault="00000000">
            <w:pPr>
              <w:pStyle w:val="TAC6"/>
            </w:pPr>
            <w:r>
              <w:t>92.8</w:t>
            </w:r>
          </w:p>
        </w:tc>
        <w:tc>
          <w:tcPr>
            <w:tcW w:w="689" w:type="auto"/>
          </w:tcPr>
          <w:p w14:paraId="0264DFF6" w14:textId="77777777" w:rsidR="005E738F" w:rsidRDefault="00000000">
            <w:pPr>
              <w:pStyle w:val="TAC6"/>
            </w:pPr>
            <w:r>
              <w:t>8.2</w:t>
            </w:r>
          </w:p>
        </w:tc>
        <w:tc>
          <w:tcPr>
            <w:tcW w:w="689" w:type="auto"/>
          </w:tcPr>
          <w:p w14:paraId="72F0A154" w14:textId="77777777" w:rsidR="005E738F" w:rsidRDefault="00000000">
            <w:pPr>
              <w:pStyle w:val="TAC6"/>
            </w:pPr>
            <w:r>
              <w:t>c04</w:t>
            </w:r>
          </w:p>
        </w:tc>
        <w:tc>
          <w:tcPr>
            <w:tcW w:w="689" w:type="auto"/>
          </w:tcPr>
          <w:p w14:paraId="1469FFDE" w14:textId="77777777" w:rsidR="005E738F" w:rsidRDefault="00000000">
            <w:pPr>
              <w:pStyle w:val="TAC6"/>
            </w:pPr>
            <w:r>
              <w:t>5x32</w:t>
            </w:r>
          </w:p>
        </w:tc>
        <w:tc>
          <w:tcPr>
            <w:tcW w:w="689" w:type="auto"/>
          </w:tcPr>
          <w:p w14:paraId="4189A4DD" w14:textId="77777777" w:rsidR="005E738F" w:rsidRDefault="00000000">
            <w:pPr>
              <w:pStyle w:val="TAC6"/>
            </w:pPr>
            <w:r>
              <w:t>88.8</w:t>
            </w:r>
          </w:p>
        </w:tc>
        <w:tc>
          <w:tcPr>
            <w:tcW w:w="689" w:type="auto"/>
          </w:tcPr>
          <w:p w14:paraId="58869B7C" w14:textId="77777777" w:rsidR="005E738F" w:rsidRDefault="00000000">
            <w:pPr>
              <w:pStyle w:val="TAC6"/>
            </w:pPr>
            <w:r>
              <w:t>15.7</w:t>
            </w:r>
          </w:p>
        </w:tc>
        <w:tc>
          <w:tcPr>
            <w:tcW w:w="689" w:type="auto"/>
          </w:tcPr>
          <w:p w14:paraId="3F07BEC9" w14:textId="77777777" w:rsidR="005E738F" w:rsidRDefault="00000000">
            <w:pPr>
              <w:pStyle w:val="TAC6"/>
            </w:pPr>
            <w:r>
              <w:t>2.96</w:t>
            </w:r>
          </w:p>
        </w:tc>
        <w:tc>
          <w:tcPr>
            <w:tcW w:w="689" w:type="auto"/>
          </w:tcPr>
          <w:p w14:paraId="272EFD96" w14:textId="77777777" w:rsidR="005E738F" w:rsidRDefault="00000000">
            <w:pPr>
              <w:pStyle w:val="TAC6"/>
            </w:pPr>
            <w:r>
              <w:t>BT</w:t>
            </w:r>
          </w:p>
        </w:tc>
        <w:tc>
          <w:tcPr>
            <w:tcW w:w="689" w:type="auto"/>
            <w:shd w:val="clear" w:color="auto" w:fill="ADD8E6"/>
          </w:tcPr>
          <w:p w14:paraId="50C331CB" w14:textId="77777777" w:rsidR="005E738F" w:rsidRDefault="00000000">
            <w:pPr>
              <w:pStyle w:val="TAC6"/>
            </w:pPr>
            <w:r>
              <w:t>EXCEED</w:t>
            </w:r>
          </w:p>
        </w:tc>
      </w:tr>
      <w:tr w:rsidR="005E738F" w14:paraId="0AB416CF" w14:textId="77777777">
        <w:trPr>
          <w:jc w:val="center"/>
        </w:trPr>
        <w:tc>
          <w:tcPr>
            <w:tcW w:w="689" w:type="auto"/>
            <w:vMerge/>
          </w:tcPr>
          <w:p w14:paraId="7876C272" w14:textId="77777777" w:rsidR="005E738F" w:rsidRDefault="005E738F"/>
        </w:tc>
        <w:tc>
          <w:tcPr>
            <w:tcW w:w="689" w:type="auto"/>
            <w:vMerge/>
          </w:tcPr>
          <w:p w14:paraId="7F0E971B" w14:textId="77777777" w:rsidR="005E738F" w:rsidRDefault="005E738F"/>
        </w:tc>
        <w:tc>
          <w:tcPr>
            <w:tcW w:w="689" w:type="auto"/>
          </w:tcPr>
          <w:p w14:paraId="6DC7E536" w14:textId="77777777" w:rsidR="005E738F" w:rsidRDefault="00000000">
            <w:pPr>
              <w:pStyle w:val="TAC6"/>
            </w:pPr>
            <w:r>
              <w:t>2</w:t>
            </w:r>
          </w:p>
        </w:tc>
        <w:tc>
          <w:tcPr>
            <w:tcW w:w="689" w:type="auto"/>
          </w:tcPr>
          <w:p w14:paraId="28B132F1" w14:textId="77777777" w:rsidR="005E738F" w:rsidRDefault="00000000">
            <w:pPr>
              <w:pStyle w:val="TAC6"/>
            </w:pPr>
            <w:r>
              <w:t>128</w:t>
            </w:r>
          </w:p>
        </w:tc>
        <w:tc>
          <w:tcPr>
            <w:tcW w:w="689" w:type="auto"/>
          </w:tcPr>
          <w:p w14:paraId="30FC17CD" w14:textId="77777777" w:rsidR="005E738F" w:rsidRDefault="00000000">
            <w:pPr>
              <w:pStyle w:val="TAC6"/>
            </w:pPr>
            <w:r>
              <w:t>BT</w:t>
            </w:r>
          </w:p>
        </w:tc>
        <w:tc>
          <w:tcPr>
            <w:tcW w:w="689" w:type="auto"/>
          </w:tcPr>
          <w:p w14:paraId="5229DB8E" w14:textId="77777777" w:rsidR="005E738F" w:rsidRDefault="00000000">
            <w:pPr>
              <w:pStyle w:val="TAC6"/>
            </w:pPr>
            <w:r>
              <w:t>92.8</w:t>
            </w:r>
          </w:p>
        </w:tc>
        <w:tc>
          <w:tcPr>
            <w:tcW w:w="689" w:type="auto"/>
          </w:tcPr>
          <w:p w14:paraId="2AD8A663" w14:textId="77777777" w:rsidR="005E738F" w:rsidRDefault="00000000">
            <w:pPr>
              <w:pStyle w:val="TAC6"/>
            </w:pPr>
            <w:r>
              <w:t>8.2</w:t>
            </w:r>
          </w:p>
        </w:tc>
        <w:tc>
          <w:tcPr>
            <w:tcW w:w="689" w:type="auto"/>
          </w:tcPr>
          <w:p w14:paraId="5473E899" w14:textId="77777777" w:rsidR="005E738F" w:rsidRDefault="00000000">
            <w:pPr>
              <w:pStyle w:val="TAC6"/>
            </w:pPr>
            <w:r>
              <w:t>c03</w:t>
            </w:r>
          </w:p>
        </w:tc>
        <w:tc>
          <w:tcPr>
            <w:tcW w:w="689" w:type="auto"/>
          </w:tcPr>
          <w:p w14:paraId="7DAF1E1B" w14:textId="77777777" w:rsidR="005E738F" w:rsidRDefault="00000000">
            <w:pPr>
              <w:pStyle w:val="TAC6"/>
            </w:pPr>
            <w:r>
              <w:t>5x24.4</w:t>
            </w:r>
          </w:p>
        </w:tc>
        <w:tc>
          <w:tcPr>
            <w:tcW w:w="689" w:type="auto"/>
          </w:tcPr>
          <w:p w14:paraId="4222DA8F" w14:textId="77777777" w:rsidR="005E738F" w:rsidRDefault="00000000">
            <w:pPr>
              <w:pStyle w:val="TAC6"/>
            </w:pPr>
            <w:r>
              <w:t>81.4</w:t>
            </w:r>
          </w:p>
        </w:tc>
        <w:tc>
          <w:tcPr>
            <w:tcW w:w="689" w:type="auto"/>
          </w:tcPr>
          <w:p w14:paraId="4E277764" w14:textId="77777777" w:rsidR="005E738F" w:rsidRDefault="00000000">
            <w:pPr>
              <w:pStyle w:val="TAC6"/>
            </w:pPr>
            <w:r>
              <w:t>22.3</w:t>
            </w:r>
          </w:p>
        </w:tc>
        <w:tc>
          <w:tcPr>
            <w:tcW w:w="689" w:type="auto"/>
          </w:tcPr>
          <w:p w14:paraId="5B1C1031" w14:textId="77777777" w:rsidR="005E738F" w:rsidRDefault="00000000">
            <w:pPr>
              <w:pStyle w:val="TAC6"/>
            </w:pPr>
            <w:r>
              <w:t>6.23</w:t>
            </w:r>
          </w:p>
        </w:tc>
        <w:tc>
          <w:tcPr>
            <w:tcW w:w="689" w:type="auto"/>
          </w:tcPr>
          <w:p w14:paraId="5EA611F9" w14:textId="77777777" w:rsidR="005E738F" w:rsidRDefault="00000000">
            <w:pPr>
              <w:pStyle w:val="TAC6"/>
            </w:pPr>
            <w:r>
              <w:t>BT</w:t>
            </w:r>
          </w:p>
        </w:tc>
        <w:tc>
          <w:tcPr>
            <w:tcW w:w="689" w:type="auto"/>
          </w:tcPr>
          <w:p w14:paraId="240C660F" w14:textId="77777777" w:rsidR="005E738F" w:rsidRDefault="00000000">
            <w:pPr>
              <w:pStyle w:val="TAC6"/>
            </w:pPr>
            <w:r>
              <w:t>PASS</w:t>
            </w:r>
          </w:p>
        </w:tc>
      </w:tr>
      <w:tr w:rsidR="005E738F" w14:paraId="397524F2" w14:textId="77777777">
        <w:trPr>
          <w:jc w:val="center"/>
        </w:trPr>
        <w:tc>
          <w:tcPr>
            <w:tcW w:w="689" w:type="auto"/>
            <w:vMerge/>
          </w:tcPr>
          <w:p w14:paraId="39DBB002" w14:textId="77777777" w:rsidR="005E738F" w:rsidRDefault="005E738F"/>
        </w:tc>
        <w:tc>
          <w:tcPr>
            <w:tcW w:w="689" w:type="auto"/>
            <w:vMerge w:val="restart"/>
          </w:tcPr>
          <w:p w14:paraId="3BFC0808" w14:textId="77777777" w:rsidR="005E738F" w:rsidRDefault="00000000">
            <w:pPr>
              <w:pStyle w:val="TAC6"/>
            </w:pPr>
            <w:r>
              <w:t>c07</w:t>
            </w:r>
          </w:p>
        </w:tc>
        <w:tc>
          <w:tcPr>
            <w:tcW w:w="689" w:type="auto"/>
          </w:tcPr>
          <w:p w14:paraId="4ECCE370" w14:textId="77777777" w:rsidR="005E738F" w:rsidRDefault="00000000">
            <w:pPr>
              <w:pStyle w:val="TAC6"/>
            </w:pPr>
            <w:r>
              <w:t>1</w:t>
            </w:r>
          </w:p>
        </w:tc>
        <w:tc>
          <w:tcPr>
            <w:tcW w:w="689" w:type="auto"/>
          </w:tcPr>
          <w:p w14:paraId="253E12EF" w14:textId="77777777" w:rsidR="005E738F" w:rsidRDefault="00000000">
            <w:pPr>
              <w:pStyle w:val="TAC6"/>
            </w:pPr>
            <w:r>
              <w:t>160</w:t>
            </w:r>
          </w:p>
        </w:tc>
        <w:tc>
          <w:tcPr>
            <w:tcW w:w="689" w:type="auto"/>
          </w:tcPr>
          <w:p w14:paraId="59692D18" w14:textId="77777777" w:rsidR="005E738F" w:rsidRDefault="00000000">
            <w:pPr>
              <w:pStyle w:val="TAC6"/>
            </w:pPr>
            <w:r>
              <w:t>NWT</w:t>
            </w:r>
          </w:p>
        </w:tc>
        <w:tc>
          <w:tcPr>
            <w:tcW w:w="689" w:type="auto"/>
          </w:tcPr>
          <w:p w14:paraId="32F3DC7E" w14:textId="77777777" w:rsidR="005E738F" w:rsidRDefault="00000000">
            <w:pPr>
              <w:pStyle w:val="TAC6"/>
            </w:pPr>
            <w:r>
              <w:t>93.6</w:t>
            </w:r>
          </w:p>
        </w:tc>
        <w:tc>
          <w:tcPr>
            <w:tcW w:w="689" w:type="auto"/>
          </w:tcPr>
          <w:p w14:paraId="505EA165" w14:textId="77777777" w:rsidR="005E738F" w:rsidRDefault="00000000">
            <w:pPr>
              <w:pStyle w:val="TAC6"/>
            </w:pPr>
            <w:r>
              <w:t>7.4</w:t>
            </w:r>
          </w:p>
        </w:tc>
        <w:tc>
          <w:tcPr>
            <w:tcW w:w="689" w:type="auto"/>
          </w:tcPr>
          <w:p w14:paraId="59626E71" w14:textId="77777777" w:rsidR="005E738F" w:rsidRDefault="00000000">
            <w:pPr>
              <w:pStyle w:val="TAC6"/>
            </w:pPr>
            <w:r>
              <w:t>c05</w:t>
            </w:r>
          </w:p>
        </w:tc>
        <w:tc>
          <w:tcPr>
            <w:tcW w:w="689" w:type="auto"/>
          </w:tcPr>
          <w:p w14:paraId="3033BB38" w14:textId="77777777" w:rsidR="005E738F" w:rsidRDefault="00000000">
            <w:pPr>
              <w:pStyle w:val="TAC6"/>
            </w:pPr>
            <w:r>
              <w:t>5x48</w:t>
            </w:r>
          </w:p>
        </w:tc>
        <w:tc>
          <w:tcPr>
            <w:tcW w:w="689" w:type="auto"/>
          </w:tcPr>
          <w:p w14:paraId="4BA228D6" w14:textId="77777777" w:rsidR="005E738F" w:rsidRDefault="00000000">
            <w:pPr>
              <w:pStyle w:val="TAC6"/>
            </w:pPr>
            <w:r>
              <w:t>93.1</w:t>
            </w:r>
          </w:p>
        </w:tc>
        <w:tc>
          <w:tcPr>
            <w:tcW w:w="689" w:type="auto"/>
          </w:tcPr>
          <w:p w14:paraId="27057D40" w14:textId="77777777" w:rsidR="005E738F" w:rsidRDefault="00000000">
            <w:pPr>
              <w:pStyle w:val="TAC6"/>
            </w:pPr>
            <w:r>
              <w:t>8.6</w:t>
            </w:r>
          </w:p>
        </w:tc>
        <w:tc>
          <w:tcPr>
            <w:tcW w:w="689" w:type="auto"/>
          </w:tcPr>
          <w:p w14:paraId="18A2BC1F" w14:textId="77777777" w:rsidR="005E738F" w:rsidRDefault="00000000">
            <w:pPr>
              <w:pStyle w:val="TAC6"/>
            </w:pPr>
            <w:r>
              <w:t>0.56</w:t>
            </w:r>
          </w:p>
        </w:tc>
        <w:tc>
          <w:tcPr>
            <w:tcW w:w="689" w:type="auto"/>
          </w:tcPr>
          <w:p w14:paraId="3617A9C2" w14:textId="77777777" w:rsidR="005E738F" w:rsidRDefault="00000000">
            <w:pPr>
              <w:pStyle w:val="TAC6"/>
            </w:pPr>
            <w:r>
              <w:t>NWT</w:t>
            </w:r>
          </w:p>
        </w:tc>
        <w:tc>
          <w:tcPr>
            <w:tcW w:w="689" w:type="auto"/>
          </w:tcPr>
          <w:p w14:paraId="44D84FAB" w14:textId="77777777" w:rsidR="005E738F" w:rsidRDefault="00000000">
            <w:pPr>
              <w:pStyle w:val="TAC6"/>
            </w:pPr>
            <w:r>
              <w:t>PASS</w:t>
            </w:r>
          </w:p>
        </w:tc>
      </w:tr>
      <w:tr w:rsidR="005E738F" w14:paraId="68FE042A" w14:textId="77777777">
        <w:trPr>
          <w:jc w:val="center"/>
        </w:trPr>
        <w:tc>
          <w:tcPr>
            <w:tcW w:w="689" w:type="auto"/>
            <w:vMerge/>
          </w:tcPr>
          <w:p w14:paraId="5E1718E0" w14:textId="77777777" w:rsidR="005E738F" w:rsidRDefault="005E738F"/>
        </w:tc>
        <w:tc>
          <w:tcPr>
            <w:tcW w:w="689" w:type="auto"/>
            <w:vMerge/>
          </w:tcPr>
          <w:p w14:paraId="372235B9" w14:textId="77777777" w:rsidR="005E738F" w:rsidRDefault="005E738F"/>
        </w:tc>
        <w:tc>
          <w:tcPr>
            <w:tcW w:w="689" w:type="auto"/>
          </w:tcPr>
          <w:p w14:paraId="3673C6B6" w14:textId="77777777" w:rsidR="005E738F" w:rsidRDefault="00000000">
            <w:pPr>
              <w:pStyle w:val="TAC6"/>
            </w:pPr>
            <w:r>
              <w:t>2</w:t>
            </w:r>
          </w:p>
        </w:tc>
        <w:tc>
          <w:tcPr>
            <w:tcW w:w="689" w:type="auto"/>
          </w:tcPr>
          <w:p w14:paraId="129AF90E" w14:textId="77777777" w:rsidR="005E738F" w:rsidRDefault="00000000">
            <w:pPr>
              <w:pStyle w:val="TAC6"/>
            </w:pPr>
            <w:r>
              <w:t>160</w:t>
            </w:r>
          </w:p>
        </w:tc>
        <w:tc>
          <w:tcPr>
            <w:tcW w:w="689" w:type="auto"/>
          </w:tcPr>
          <w:p w14:paraId="5E5145C2" w14:textId="77777777" w:rsidR="005E738F" w:rsidRDefault="00000000">
            <w:pPr>
              <w:pStyle w:val="TAC6"/>
            </w:pPr>
            <w:r>
              <w:t>BT</w:t>
            </w:r>
          </w:p>
        </w:tc>
        <w:tc>
          <w:tcPr>
            <w:tcW w:w="689" w:type="auto"/>
          </w:tcPr>
          <w:p w14:paraId="6EEDFBBD" w14:textId="77777777" w:rsidR="005E738F" w:rsidRDefault="00000000">
            <w:pPr>
              <w:pStyle w:val="TAC6"/>
            </w:pPr>
            <w:r>
              <w:t>93.6</w:t>
            </w:r>
          </w:p>
        </w:tc>
        <w:tc>
          <w:tcPr>
            <w:tcW w:w="689" w:type="auto"/>
          </w:tcPr>
          <w:p w14:paraId="3ADF80D0" w14:textId="77777777" w:rsidR="005E738F" w:rsidRDefault="00000000">
            <w:pPr>
              <w:pStyle w:val="TAC6"/>
            </w:pPr>
            <w:r>
              <w:t>7.4</w:t>
            </w:r>
          </w:p>
        </w:tc>
        <w:tc>
          <w:tcPr>
            <w:tcW w:w="689" w:type="auto"/>
          </w:tcPr>
          <w:p w14:paraId="2B5D8ED8" w14:textId="77777777" w:rsidR="005E738F" w:rsidRDefault="00000000">
            <w:pPr>
              <w:pStyle w:val="TAC6"/>
            </w:pPr>
            <w:r>
              <w:t>c04</w:t>
            </w:r>
          </w:p>
        </w:tc>
        <w:tc>
          <w:tcPr>
            <w:tcW w:w="689" w:type="auto"/>
          </w:tcPr>
          <w:p w14:paraId="3F3DC1CC" w14:textId="77777777" w:rsidR="005E738F" w:rsidRDefault="00000000">
            <w:pPr>
              <w:pStyle w:val="TAC6"/>
            </w:pPr>
            <w:r>
              <w:t>5x32</w:t>
            </w:r>
          </w:p>
        </w:tc>
        <w:tc>
          <w:tcPr>
            <w:tcW w:w="689" w:type="auto"/>
          </w:tcPr>
          <w:p w14:paraId="3F4073F8" w14:textId="77777777" w:rsidR="005E738F" w:rsidRDefault="00000000">
            <w:pPr>
              <w:pStyle w:val="TAC6"/>
            </w:pPr>
            <w:r>
              <w:t>88.8</w:t>
            </w:r>
          </w:p>
        </w:tc>
        <w:tc>
          <w:tcPr>
            <w:tcW w:w="689" w:type="auto"/>
          </w:tcPr>
          <w:p w14:paraId="26ADC82A" w14:textId="77777777" w:rsidR="005E738F" w:rsidRDefault="00000000">
            <w:pPr>
              <w:pStyle w:val="TAC6"/>
            </w:pPr>
            <w:r>
              <w:t>15.7</w:t>
            </w:r>
          </w:p>
        </w:tc>
        <w:tc>
          <w:tcPr>
            <w:tcW w:w="689" w:type="auto"/>
          </w:tcPr>
          <w:p w14:paraId="73E4A947" w14:textId="77777777" w:rsidR="005E738F" w:rsidRDefault="00000000">
            <w:pPr>
              <w:pStyle w:val="TAC6"/>
            </w:pPr>
            <w:r>
              <w:t>3.59</w:t>
            </w:r>
          </w:p>
        </w:tc>
        <w:tc>
          <w:tcPr>
            <w:tcW w:w="689" w:type="auto"/>
          </w:tcPr>
          <w:p w14:paraId="263F0793" w14:textId="77777777" w:rsidR="005E738F" w:rsidRDefault="00000000">
            <w:pPr>
              <w:pStyle w:val="TAC6"/>
            </w:pPr>
            <w:r>
              <w:t>BT</w:t>
            </w:r>
          </w:p>
        </w:tc>
        <w:tc>
          <w:tcPr>
            <w:tcW w:w="689" w:type="auto"/>
          </w:tcPr>
          <w:p w14:paraId="5B1252C4" w14:textId="77777777" w:rsidR="005E738F" w:rsidRDefault="00000000">
            <w:pPr>
              <w:pStyle w:val="TAC6"/>
            </w:pPr>
            <w:r>
              <w:t>PASS</w:t>
            </w:r>
          </w:p>
        </w:tc>
      </w:tr>
      <w:tr w:rsidR="005E738F" w14:paraId="10E56AD6" w14:textId="77777777">
        <w:trPr>
          <w:jc w:val="center"/>
        </w:trPr>
        <w:tc>
          <w:tcPr>
            <w:tcW w:w="689" w:type="auto"/>
            <w:vMerge w:val="restart"/>
          </w:tcPr>
          <w:p w14:paraId="73F2ACBA" w14:textId="77777777" w:rsidR="005E738F" w:rsidRDefault="00000000">
            <w:pPr>
              <w:pStyle w:val="TAC6"/>
            </w:pPr>
            <w:r>
              <w:t>b+a</w:t>
            </w:r>
          </w:p>
        </w:tc>
        <w:tc>
          <w:tcPr>
            <w:tcW w:w="689" w:type="auto"/>
            <w:vMerge w:val="restart"/>
          </w:tcPr>
          <w:p w14:paraId="3FD943DF" w14:textId="77777777" w:rsidR="005E738F" w:rsidRDefault="00000000">
            <w:pPr>
              <w:pStyle w:val="TAC6"/>
            </w:pPr>
            <w:r>
              <w:t>c06</w:t>
            </w:r>
          </w:p>
        </w:tc>
        <w:tc>
          <w:tcPr>
            <w:tcW w:w="689" w:type="auto"/>
          </w:tcPr>
          <w:p w14:paraId="0D0D95DC" w14:textId="77777777" w:rsidR="005E738F" w:rsidRDefault="00000000">
            <w:pPr>
              <w:pStyle w:val="TAC6"/>
            </w:pPr>
            <w:r>
              <w:t>1</w:t>
            </w:r>
          </w:p>
        </w:tc>
        <w:tc>
          <w:tcPr>
            <w:tcW w:w="689" w:type="auto"/>
          </w:tcPr>
          <w:p w14:paraId="5D3AD636" w14:textId="77777777" w:rsidR="005E738F" w:rsidRDefault="00000000">
            <w:pPr>
              <w:pStyle w:val="TAC6"/>
            </w:pPr>
            <w:r>
              <w:t>128</w:t>
            </w:r>
          </w:p>
        </w:tc>
        <w:tc>
          <w:tcPr>
            <w:tcW w:w="689" w:type="auto"/>
          </w:tcPr>
          <w:p w14:paraId="3538C5C9" w14:textId="77777777" w:rsidR="005E738F" w:rsidRDefault="00000000">
            <w:pPr>
              <w:pStyle w:val="TAC6"/>
            </w:pPr>
            <w:r>
              <w:t>NWT</w:t>
            </w:r>
          </w:p>
        </w:tc>
        <w:tc>
          <w:tcPr>
            <w:tcW w:w="689" w:type="auto"/>
          </w:tcPr>
          <w:p w14:paraId="5E0886A3" w14:textId="77777777" w:rsidR="005E738F" w:rsidRDefault="00000000">
            <w:pPr>
              <w:pStyle w:val="TAC6"/>
            </w:pPr>
            <w:r>
              <w:t>83.9</w:t>
            </w:r>
          </w:p>
        </w:tc>
        <w:tc>
          <w:tcPr>
            <w:tcW w:w="689" w:type="auto"/>
          </w:tcPr>
          <w:p w14:paraId="0821F429" w14:textId="77777777" w:rsidR="005E738F" w:rsidRDefault="00000000">
            <w:pPr>
              <w:pStyle w:val="TAC6"/>
            </w:pPr>
            <w:r>
              <w:t>18.5</w:t>
            </w:r>
          </w:p>
        </w:tc>
        <w:tc>
          <w:tcPr>
            <w:tcW w:w="689" w:type="auto"/>
          </w:tcPr>
          <w:p w14:paraId="19A06D50" w14:textId="77777777" w:rsidR="005E738F" w:rsidRDefault="00000000">
            <w:pPr>
              <w:pStyle w:val="TAC6"/>
            </w:pPr>
            <w:r>
              <w:t>c04</w:t>
            </w:r>
          </w:p>
        </w:tc>
        <w:tc>
          <w:tcPr>
            <w:tcW w:w="689" w:type="auto"/>
          </w:tcPr>
          <w:p w14:paraId="3A8E542E" w14:textId="77777777" w:rsidR="005E738F" w:rsidRDefault="00000000">
            <w:pPr>
              <w:pStyle w:val="TAC6"/>
            </w:pPr>
            <w:r>
              <w:t>5x32</w:t>
            </w:r>
          </w:p>
        </w:tc>
        <w:tc>
          <w:tcPr>
            <w:tcW w:w="689" w:type="auto"/>
          </w:tcPr>
          <w:p w14:paraId="01403272" w14:textId="77777777" w:rsidR="005E738F" w:rsidRDefault="00000000">
            <w:pPr>
              <w:pStyle w:val="TAC6"/>
            </w:pPr>
            <w:r>
              <w:t>73.8</w:t>
            </w:r>
          </w:p>
        </w:tc>
        <w:tc>
          <w:tcPr>
            <w:tcW w:w="689" w:type="auto"/>
          </w:tcPr>
          <w:p w14:paraId="16DBE8B4" w14:textId="77777777" w:rsidR="005E738F" w:rsidRDefault="00000000">
            <w:pPr>
              <w:pStyle w:val="TAC6"/>
            </w:pPr>
            <w:r>
              <w:t>25.5</w:t>
            </w:r>
          </w:p>
        </w:tc>
        <w:tc>
          <w:tcPr>
            <w:tcW w:w="689" w:type="auto"/>
          </w:tcPr>
          <w:p w14:paraId="0D7AF818" w14:textId="77777777" w:rsidR="005E738F" w:rsidRDefault="00000000">
            <w:pPr>
              <w:pStyle w:val="TAC6"/>
            </w:pPr>
            <w:r>
              <w:t>5.84</w:t>
            </w:r>
          </w:p>
        </w:tc>
        <w:tc>
          <w:tcPr>
            <w:tcW w:w="689" w:type="auto"/>
          </w:tcPr>
          <w:p w14:paraId="418C6043" w14:textId="77777777" w:rsidR="005E738F" w:rsidRDefault="00000000">
            <w:pPr>
              <w:pStyle w:val="TAC6"/>
            </w:pPr>
            <w:r>
              <w:t>BT</w:t>
            </w:r>
          </w:p>
        </w:tc>
        <w:tc>
          <w:tcPr>
            <w:tcW w:w="689" w:type="auto"/>
            <w:shd w:val="clear" w:color="auto" w:fill="ADD8E6"/>
          </w:tcPr>
          <w:p w14:paraId="4155BAA0" w14:textId="77777777" w:rsidR="005E738F" w:rsidRDefault="00000000">
            <w:pPr>
              <w:pStyle w:val="TAC6"/>
            </w:pPr>
            <w:r>
              <w:t>EXCEED</w:t>
            </w:r>
          </w:p>
        </w:tc>
      </w:tr>
      <w:tr w:rsidR="005E738F" w14:paraId="7E5ACBBD" w14:textId="77777777">
        <w:trPr>
          <w:jc w:val="center"/>
        </w:trPr>
        <w:tc>
          <w:tcPr>
            <w:tcW w:w="689" w:type="auto"/>
            <w:vMerge/>
          </w:tcPr>
          <w:p w14:paraId="4C405DFF" w14:textId="77777777" w:rsidR="005E738F" w:rsidRDefault="005E738F"/>
        </w:tc>
        <w:tc>
          <w:tcPr>
            <w:tcW w:w="689" w:type="auto"/>
            <w:vMerge/>
          </w:tcPr>
          <w:p w14:paraId="5C62D9B3" w14:textId="77777777" w:rsidR="005E738F" w:rsidRDefault="005E738F"/>
        </w:tc>
        <w:tc>
          <w:tcPr>
            <w:tcW w:w="689" w:type="auto"/>
          </w:tcPr>
          <w:p w14:paraId="57468E9A" w14:textId="77777777" w:rsidR="005E738F" w:rsidRDefault="00000000">
            <w:pPr>
              <w:pStyle w:val="TAC6"/>
            </w:pPr>
            <w:r>
              <w:t>2</w:t>
            </w:r>
          </w:p>
        </w:tc>
        <w:tc>
          <w:tcPr>
            <w:tcW w:w="689" w:type="auto"/>
          </w:tcPr>
          <w:p w14:paraId="48D99D56" w14:textId="77777777" w:rsidR="005E738F" w:rsidRDefault="00000000">
            <w:pPr>
              <w:pStyle w:val="TAC6"/>
            </w:pPr>
            <w:r>
              <w:t>128</w:t>
            </w:r>
          </w:p>
        </w:tc>
        <w:tc>
          <w:tcPr>
            <w:tcW w:w="689" w:type="auto"/>
          </w:tcPr>
          <w:p w14:paraId="5F75BB97" w14:textId="77777777" w:rsidR="005E738F" w:rsidRDefault="00000000">
            <w:pPr>
              <w:pStyle w:val="TAC6"/>
            </w:pPr>
            <w:r>
              <w:t>BT</w:t>
            </w:r>
          </w:p>
        </w:tc>
        <w:tc>
          <w:tcPr>
            <w:tcW w:w="689" w:type="auto"/>
          </w:tcPr>
          <w:p w14:paraId="42AA7768" w14:textId="77777777" w:rsidR="005E738F" w:rsidRDefault="00000000">
            <w:pPr>
              <w:pStyle w:val="TAC6"/>
            </w:pPr>
            <w:r>
              <w:t>83.9</w:t>
            </w:r>
          </w:p>
        </w:tc>
        <w:tc>
          <w:tcPr>
            <w:tcW w:w="689" w:type="auto"/>
          </w:tcPr>
          <w:p w14:paraId="20B3ABAC" w14:textId="77777777" w:rsidR="005E738F" w:rsidRDefault="00000000">
            <w:pPr>
              <w:pStyle w:val="TAC6"/>
            </w:pPr>
            <w:r>
              <w:t>18.5</w:t>
            </w:r>
          </w:p>
        </w:tc>
        <w:tc>
          <w:tcPr>
            <w:tcW w:w="689" w:type="auto"/>
          </w:tcPr>
          <w:p w14:paraId="27CDA5A0" w14:textId="77777777" w:rsidR="005E738F" w:rsidRDefault="00000000">
            <w:pPr>
              <w:pStyle w:val="TAC6"/>
            </w:pPr>
            <w:r>
              <w:t>c03</w:t>
            </w:r>
          </w:p>
        </w:tc>
        <w:tc>
          <w:tcPr>
            <w:tcW w:w="689" w:type="auto"/>
          </w:tcPr>
          <w:p w14:paraId="1757B130" w14:textId="77777777" w:rsidR="005E738F" w:rsidRDefault="00000000">
            <w:pPr>
              <w:pStyle w:val="TAC6"/>
            </w:pPr>
            <w:r>
              <w:t>5x24.4</w:t>
            </w:r>
          </w:p>
        </w:tc>
        <w:tc>
          <w:tcPr>
            <w:tcW w:w="689" w:type="auto"/>
          </w:tcPr>
          <w:p w14:paraId="1A352B8C" w14:textId="77777777" w:rsidR="005E738F" w:rsidRDefault="00000000">
            <w:pPr>
              <w:pStyle w:val="TAC6"/>
            </w:pPr>
            <w:r>
              <w:t>65.6</w:t>
            </w:r>
          </w:p>
        </w:tc>
        <w:tc>
          <w:tcPr>
            <w:tcW w:w="689" w:type="auto"/>
          </w:tcPr>
          <w:p w14:paraId="04D45AAD" w14:textId="77777777" w:rsidR="005E738F" w:rsidRDefault="00000000">
            <w:pPr>
              <w:pStyle w:val="TAC6"/>
            </w:pPr>
            <w:r>
              <w:t>28</w:t>
            </w:r>
          </w:p>
        </w:tc>
        <w:tc>
          <w:tcPr>
            <w:tcW w:w="689" w:type="auto"/>
          </w:tcPr>
          <w:p w14:paraId="61A756E4" w14:textId="77777777" w:rsidR="005E738F" w:rsidRDefault="00000000">
            <w:pPr>
              <w:pStyle w:val="TAC6"/>
            </w:pPr>
            <w:r>
              <w:t>9.94</w:t>
            </w:r>
          </w:p>
        </w:tc>
        <w:tc>
          <w:tcPr>
            <w:tcW w:w="689" w:type="auto"/>
          </w:tcPr>
          <w:p w14:paraId="6BBD63EF" w14:textId="77777777" w:rsidR="005E738F" w:rsidRDefault="00000000">
            <w:pPr>
              <w:pStyle w:val="TAC6"/>
            </w:pPr>
            <w:r>
              <w:t>BT</w:t>
            </w:r>
          </w:p>
        </w:tc>
        <w:tc>
          <w:tcPr>
            <w:tcW w:w="689" w:type="auto"/>
          </w:tcPr>
          <w:p w14:paraId="5BAFB25F" w14:textId="77777777" w:rsidR="005E738F" w:rsidRDefault="00000000">
            <w:pPr>
              <w:pStyle w:val="TAC6"/>
            </w:pPr>
            <w:r>
              <w:t>PASS</w:t>
            </w:r>
          </w:p>
        </w:tc>
      </w:tr>
      <w:tr w:rsidR="005E738F" w14:paraId="2E84547A" w14:textId="77777777">
        <w:trPr>
          <w:jc w:val="center"/>
        </w:trPr>
        <w:tc>
          <w:tcPr>
            <w:tcW w:w="689" w:type="auto"/>
            <w:vMerge/>
          </w:tcPr>
          <w:p w14:paraId="7C46FAB5" w14:textId="77777777" w:rsidR="005E738F" w:rsidRDefault="005E738F"/>
        </w:tc>
        <w:tc>
          <w:tcPr>
            <w:tcW w:w="689" w:type="auto"/>
            <w:vMerge w:val="restart"/>
          </w:tcPr>
          <w:p w14:paraId="4A0CE511" w14:textId="77777777" w:rsidR="005E738F" w:rsidRDefault="00000000">
            <w:pPr>
              <w:pStyle w:val="TAC6"/>
            </w:pPr>
            <w:r>
              <w:t>c07</w:t>
            </w:r>
          </w:p>
        </w:tc>
        <w:tc>
          <w:tcPr>
            <w:tcW w:w="689" w:type="auto"/>
          </w:tcPr>
          <w:p w14:paraId="6BBCABFE" w14:textId="77777777" w:rsidR="005E738F" w:rsidRDefault="00000000">
            <w:pPr>
              <w:pStyle w:val="TAC6"/>
            </w:pPr>
            <w:r>
              <w:t>1</w:t>
            </w:r>
          </w:p>
        </w:tc>
        <w:tc>
          <w:tcPr>
            <w:tcW w:w="689" w:type="auto"/>
          </w:tcPr>
          <w:p w14:paraId="401F21EA" w14:textId="77777777" w:rsidR="005E738F" w:rsidRDefault="00000000">
            <w:pPr>
              <w:pStyle w:val="TAC6"/>
            </w:pPr>
            <w:r>
              <w:t>160</w:t>
            </w:r>
          </w:p>
        </w:tc>
        <w:tc>
          <w:tcPr>
            <w:tcW w:w="689" w:type="auto"/>
          </w:tcPr>
          <w:p w14:paraId="0564E48E" w14:textId="77777777" w:rsidR="005E738F" w:rsidRDefault="00000000">
            <w:pPr>
              <w:pStyle w:val="TAC6"/>
            </w:pPr>
            <w:r>
              <w:t>NWT</w:t>
            </w:r>
          </w:p>
        </w:tc>
        <w:tc>
          <w:tcPr>
            <w:tcW w:w="689" w:type="auto"/>
          </w:tcPr>
          <w:p w14:paraId="0AA0C733" w14:textId="77777777" w:rsidR="005E738F" w:rsidRDefault="00000000">
            <w:pPr>
              <w:pStyle w:val="TAC6"/>
            </w:pPr>
            <w:r>
              <w:t>86.9</w:t>
            </w:r>
          </w:p>
        </w:tc>
        <w:tc>
          <w:tcPr>
            <w:tcW w:w="689" w:type="auto"/>
          </w:tcPr>
          <w:p w14:paraId="55069810" w14:textId="77777777" w:rsidR="005E738F" w:rsidRDefault="00000000">
            <w:pPr>
              <w:pStyle w:val="TAC6"/>
            </w:pPr>
            <w:r>
              <w:t>15.7</w:t>
            </w:r>
          </w:p>
        </w:tc>
        <w:tc>
          <w:tcPr>
            <w:tcW w:w="689" w:type="auto"/>
          </w:tcPr>
          <w:p w14:paraId="790481EA" w14:textId="77777777" w:rsidR="005E738F" w:rsidRDefault="00000000">
            <w:pPr>
              <w:pStyle w:val="TAC6"/>
            </w:pPr>
            <w:r>
              <w:t>c05</w:t>
            </w:r>
          </w:p>
        </w:tc>
        <w:tc>
          <w:tcPr>
            <w:tcW w:w="689" w:type="auto"/>
          </w:tcPr>
          <w:p w14:paraId="3CF8E19F" w14:textId="77777777" w:rsidR="005E738F" w:rsidRDefault="00000000">
            <w:pPr>
              <w:pStyle w:val="TAC6"/>
            </w:pPr>
            <w:r>
              <w:t>5x48</w:t>
            </w:r>
          </w:p>
        </w:tc>
        <w:tc>
          <w:tcPr>
            <w:tcW w:w="689" w:type="auto"/>
          </w:tcPr>
          <w:p w14:paraId="32F47518" w14:textId="77777777" w:rsidR="005E738F" w:rsidRDefault="00000000">
            <w:pPr>
              <w:pStyle w:val="TAC6"/>
            </w:pPr>
            <w:r>
              <w:t>87</w:t>
            </w:r>
          </w:p>
        </w:tc>
        <w:tc>
          <w:tcPr>
            <w:tcW w:w="689" w:type="auto"/>
          </w:tcPr>
          <w:p w14:paraId="673CD582" w14:textId="77777777" w:rsidR="005E738F" w:rsidRDefault="00000000">
            <w:pPr>
              <w:pStyle w:val="TAC6"/>
            </w:pPr>
            <w:r>
              <w:t>16.7</w:t>
            </w:r>
          </w:p>
        </w:tc>
        <w:tc>
          <w:tcPr>
            <w:tcW w:w="689" w:type="auto"/>
          </w:tcPr>
          <w:p w14:paraId="23D7DA7C" w14:textId="77777777" w:rsidR="005E738F" w:rsidRDefault="00000000">
            <w:pPr>
              <w:pStyle w:val="TAC6"/>
            </w:pPr>
            <w:r>
              <w:t>-0.09</w:t>
            </w:r>
          </w:p>
        </w:tc>
        <w:tc>
          <w:tcPr>
            <w:tcW w:w="689" w:type="auto"/>
          </w:tcPr>
          <w:p w14:paraId="2AE57CFF" w14:textId="77777777" w:rsidR="005E738F" w:rsidRDefault="00000000">
            <w:pPr>
              <w:pStyle w:val="TAC6"/>
            </w:pPr>
            <w:r>
              <w:t>NWT</w:t>
            </w:r>
          </w:p>
        </w:tc>
        <w:tc>
          <w:tcPr>
            <w:tcW w:w="689" w:type="auto"/>
          </w:tcPr>
          <w:p w14:paraId="40F91416" w14:textId="77777777" w:rsidR="005E738F" w:rsidRDefault="00000000">
            <w:pPr>
              <w:pStyle w:val="TAC6"/>
            </w:pPr>
            <w:r>
              <w:t>PASS</w:t>
            </w:r>
          </w:p>
        </w:tc>
      </w:tr>
      <w:tr w:rsidR="005E738F" w14:paraId="1BCED19E" w14:textId="77777777">
        <w:trPr>
          <w:jc w:val="center"/>
        </w:trPr>
        <w:tc>
          <w:tcPr>
            <w:tcW w:w="689" w:type="auto"/>
            <w:vMerge/>
          </w:tcPr>
          <w:p w14:paraId="25A9A6E9" w14:textId="77777777" w:rsidR="005E738F" w:rsidRDefault="005E738F"/>
        </w:tc>
        <w:tc>
          <w:tcPr>
            <w:tcW w:w="689" w:type="auto"/>
            <w:vMerge/>
          </w:tcPr>
          <w:p w14:paraId="78750345" w14:textId="77777777" w:rsidR="005E738F" w:rsidRDefault="005E738F"/>
        </w:tc>
        <w:tc>
          <w:tcPr>
            <w:tcW w:w="689" w:type="auto"/>
          </w:tcPr>
          <w:p w14:paraId="3C0B6AF9" w14:textId="77777777" w:rsidR="005E738F" w:rsidRDefault="00000000">
            <w:pPr>
              <w:pStyle w:val="TAC6"/>
            </w:pPr>
            <w:r>
              <w:t>2</w:t>
            </w:r>
          </w:p>
        </w:tc>
        <w:tc>
          <w:tcPr>
            <w:tcW w:w="689" w:type="auto"/>
          </w:tcPr>
          <w:p w14:paraId="1D13A482" w14:textId="77777777" w:rsidR="005E738F" w:rsidRDefault="00000000">
            <w:pPr>
              <w:pStyle w:val="TAC6"/>
            </w:pPr>
            <w:r>
              <w:t>160</w:t>
            </w:r>
          </w:p>
        </w:tc>
        <w:tc>
          <w:tcPr>
            <w:tcW w:w="689" w:type="auto"/>
          </w:tcPr>
          <w:p w14:paraId="159ABEBC" w14:textId="77777777" w:rsidR="005E738F" w:rsidRDefault="00000000">
            <w:pPr>
              <w:pStyle w:val="TAC6"/>
            </w:pPr>
            <w:r>
              <w:t>BT</w:t>
            </w:r>
          </w:p>
        </w:tc>
        <w:tc>
          <w:tcPr>
            <w:tcW w:w="689" w:type="auto"/>
          </w:tcPr>
          <w:p w14:paraId="6C93EBEA" w14:textId="77777777" w:rsidR="005E738F" w:rsidRDefault="00000000">
            <w:pPr>
              <w:pStyle w:val="TAC6"/>
            </w:pPr>
            <w:r>
              <w:t>86.9</w:t>
            </w:r>
          </w:p>
        </w:tc>
        <w:tc>
          <w:tcPr>
            <w:tcW w:w="689" w:type="auto"/>
          </w:tcPr>
          <w:p w14:paraId="01CE6400" w14:textId="77777777" w:rsidR="005E738F" w:rsidRDefault="00000000">
            <w:pPr>
              <w:pStyle w:val="TAC6"/>
            </w:pPr>
            <w:r>
              <w:t>15.7</w:t>
            </w:r>
          </w:p>
        </w:tc>
        <w:tc>
          <w:tcPr>
            <w:tcW w:w="689" w:type="auto"/>
          </w:tcPr>
          <w:p w14:paraId="65DF0E5E" w14:textId="77777777" w:rsidR="005E738F" w:rsidRDefault="00000000">
            <w:pPr>
              <w:pStyle w:val="TAC6"/>
            </w:pPr>
            <w:r>
              <w:t>c04</w:t>
            </w:r>
          </w:p>
        </w:tc>
        <w:tc>
          <w:tcPr>
            <w:tcW w:w="689" w:type="auto"/>
          </w:tcPr>
          <w:p w14:paraId="39371919" w14:textId="77777777" w:rsidR="005E738F" w:rsidRDefault="00000000">
            <w:pPr>
              <w:pStyle w:val="TAC6"/>
            </w:pPr>
            <w:r>
              <w:t>5x32</w:t>
            </w:r>
          </w:p>
        </w:tc>
        <w:tc>
          <w:tcPr>
            <w:tcW w:w="689" w:type="auto"/>
          </w:tcPr>
          <w:p w14:paraId="11CAA29C" w14:textId="77777777" w:rsidR="005E738F" w:rsidRDefault="00000000">
            <w:pPr>
              <w:pStyle w:val="TAC6"/>
            </w:pPr>
            <w:r>
              <w:t>73.8</w:t>
            </w:r>
          </w:p>
        </w:tc>
        <w:tc>
          <w:tcPr>
            <w:tcW w:w="689" w:type="auto"/>
          </w:tcPr>
          <w:p w14:paraId="25CCFBF0" w14:textId="77777777" w:rsidR="005E738F" w:rsidRDefault="00000000">
            <w:pPr>
              <w:pStyle w:val="TAC6"/>
            </w:pPr>
            <w:r>
              <w:t>25.5</w:t>
            </w:r>
          </w:p>
        </w:tc>
        <w:tc>
          <w:tcPr>
            <w:tcW w:w="689" w:type="auto"/>
          </w:tcPr>
          <w:p w14:paraId="43E9E1AE" w14:textId="77777777" w:rsidR="005E738F" w:rsidRDefault="00000000">
            <w:pPr>
              <w:pStyle w:val="TAC6"/>
            </w:pPr>
            <w:r>
              <w:t>8.01</w:t>
            </w:r>
          </w:p>
        </w:tc>
        <w:tc>
          <w:tcPr>
            <w:tcW w:w="689" w:type="auto"/>
          </w:tcPr>
          <w:p w14:paraId="7E83B297" w14:textId="77777777" w:rsidR="005E738F" w:rsidRDefault="00000000">
            <w:pPr>
              <w:pStyle w:val="TAC6"/>
            </w:pPr>
            <w:r>
              <w:t>BT</w:t>
            </w:r>
          </w:p>
        </w:tc>
        <w:tc>
          <w:tcPr>
            <w:tcW w:w="689" w:type="auto"/>
          </w:tcPr>
          <w:p w14:paraId="1D6737A7" w14:textId="77777777" w:rsidR="005E738F" w:rsidRDefault="00000000">
            <w:pPr>
              <w:pStyle w:val="TAC6"/>
            </w:pPr>
            <w:r>
              <w:t>PASS</w:t>
            </w:r>
          </w:p>
        </w:tc>
      </w:tr>
    </w:tbl>
    <w:p w14:paraId="684C6CF8" w14:textId="77777777" w:rsidR="005E738F" w:rsidRDefault="005E738F"/>
    <w:p w14:paraId="56FD4660"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4D81BA60" w14:textId="0604D720" w:rsidR="005E738F" w:rsidRDefault="00000000">
      <w:pPr>
        <w:pStyle w:val="TH"/>
      </w:pPr>
      <w:r>
        <w:t xml:space="preserve">Table </w:t>
      </w:r>
      <w:r>
        <w:fldChar w:fldCharType="begin"/>
      </w:r>
      <w:r>
        <w:instrText>SEQ Table \* ARABIC</w:instrText>
      </w:r>
      <w:r w:rsidR="001216E8">
        <w:fldChar w:fldCharType="separate"/>
      </w:r>
      <w:r w:rsidR="001216E8">
        <w:rPr>
          <w:noProof/>
        </w:rPr>
        <w:t>30</w:t>
      </w:r>
      <w:r>
        <w:fldChar w:fldCharType="end"/>
      </w:r>
      <w:r>
        <w:t>: Summary of the results of BS1534-2b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5E738F" w14:paraId="19354467" w14:textId="77777777">
        <w:trPr>
          <w:jc w:val="center"/>
        </w:trPr>
        <w:tc>
          <w:tcPr>
            <w:tcW w:w="1928" w:type="auto"/>
          </w:tcPr>
          <w:p w14:paraId="04D7C521" w14:textId="77777777" w:rsidR="005E738F" w:rsidRDefault="00000000">
            <w:pPr>
              <w:pStyle w:val="TAH"/>
            </w:pPr>
            <w:r>
              <w:t>Lab</w:t>
            </w:r>
          </w:p>
        </w:tc>
        <w:tc>
          <w:tcPr>
            <w:tcW w:w="1928" w:type="auto"/>
          </w:tcPr>
          <w:p w14:paraId="64B224B4" w14:textId="77777777" w:rsidR="005E738F" w:rsidRDefault="00000000">
            <w:pPr>
              <w:pStyle w:val="TAH"/>
            </w:pPr>
            <w:r>
              <w:t>Cond.</w:t>
            </w:r>
          </w:p>
        </w:tc>
        <w:tc>
          <w:tcPr>
            <w:tcW w:w="1928" w:type="auto"/>
          </w:tcPr>
          <w:p w14:paraId="2137038E" w14:textId="77777777" w:rsidR="005E738F" w:rsidRDefault="00000000">
            <w:pPr>
              <w:pStyle w:val="TAH"/>
            </w:pPr>
            <w:r>
              <w:t>Bitrate</w:t>
            </w:r>
          </w:p>
        </w:tc>
        <w:tc>
          <w:tcPr>
            <w:tcW w:w="1928" w:type="auto"/>
          </w:tcPr>
          <w:p w14:paraId="56902338" w14:textId="77777777" w:rsidR="005E738F" w:rsidRDefault="00000000">
            <w:pPr>
              <w:pStyle w:val="TAH"/>
            </w:pPr>
            <w:r>
              <w:t>ToR</w:t>
            </w:r>
          </w:p>
        </w:tc>
        <w:tc>
          <w:tcPr>
            <w:tcW w:w="1928" w:type="auto"/>
          </w:tcPr>
          <w:p w14:paraId="72A403DE" w14:textId="77777777" w:rsidR="005E738F" w:rsidRDefault="00000000">
            <w:pPr>
              <w:pStyle w:val="TAH"/>
            </w:pPr>
            <w:r>
              <w:t>Status</w:t>
            </w:r>
          </w:p>
        </w:tc>
      </w:tr>
      <w:tr w:rsidR="005E738F" w14:paraId="6FA01FE4" w14:textId="77777777">
        <w:trPr>
          <w:jc w:val="center"/>
        </w:trPr>
        <w:tc>
          <w:tcPr>
            <w:tcW w:w="1928" w:type="auto"/>
            <w:vMerge w:val="restart"/>
          </w:tcPr>
          <w:p w14:paraId="2B8DD47F" w14:textId="77777777" w:rsidR="005E738F" w:rsidRDefault="00000000">
            <w:pPr>
              <w:pStyle w:val="TAC"/>
            </w:pPr>
            <w:r>
              <w:t>a</w:t>
            </w:r>
          </w:p>
        </w:tc>
        <w:tc>
          <w:tcPr>
            <w:tcW w:w="1928" w:type="auto"/>
          </w:tcPr>
          <w:p w14:paraId="7B1DE500" w14:textId="77777777" w:rsidR="005E738F" w:rsidRDefault="00000000">
            <w:pPr>
              <w:pStyle w:val="TAC"/>
            </w:pPr>
            <w:r>
              <w:t>c06</w:t>
            </w:r>
          </w:p>
        </w:tc>
        <w:tc>
          <w:tcPr>
            <w:tcW w:w="1928" w:type="auto"/>
          </w:tcPr>
          <w:p w14:paraId="44E71B2C" w14:textId="77777777" w:rsidR="005E738F" w:rsidRDefault="00000000">
            <w:pPr>
              <w:pStyle w:val="TAC"/>
            </w:pPr>
            <w:r>
              <w:t>128</w:t>
            </w:r>
          </w:p>
        </w:tc>
        <w:tc>
          <w:tcPr>
            <w:tcW w:w="1928" w:type="auto"/>
          </w:tcPr>
          <w:p w14:paraId="710A4FA8" w14:textId="77777777" w:rsidR="005E738F" w:rsidRDefault="00000000">
            <w:pPr>
              <w:pStyle w:val="TAC"/>
            </w:pPr>
            <w:r>
              <w:t>NWT c04 OR BT c03</w:t>
            </w:r>
          </w:p>
        </w:tc>
        <w:tc>
          <w:tcPr>
            <w:tcW w:w="1928" w:type="auto"/>
          </w:tcPr>
          <w:p w14:paraId="339ED6B8" w14:textId="77777777" w:rsidR="005E738F" w:rsidRDefault="00000000">
            <w:pPr>
              <w:pStyle w:val="TAC"/>
            </w:pPr>
            <w:r>
              <w:t>PASS</w:t>
            </w:r>
          </w:p>
        </w:tc>
      </w:tr>
      <w:tr w:rsidR="005E738F" w14:paraId="1938B5ED" w14:textId="77777777">
        <w:trPr>
          <w:jc w:val="center"/>
        </w:trPr>
        <w:tc>
          <w:tcPr>
            <w:tcW w:w="1928" w:type="auto"/>
            <w:vMerge/>
          </w:tcPr>
          <w:p w14:paraId="6CF45FDE" w14:textId="77777777" w:rsidR="005E738F" w:rsidRDefault="005E738F"/>
        </w:tc>
        <w:tc>
          <w:tcPr>
            <w:tcW w:w="1928" w:type="auto"/>
          </w:tcPr>
          <w:p w14:paraId="760EB32B" w14:textId="77777777" w:rsidR="005E738F" w:rsidRDefault="00000000">
            <w:pPr>
              <w:pStyle w:val="TAC"/>
            </w:pPr>
            <w:r>
              <w:t>c07</w:t>
            </w:r>
          </w:p>
        </w:tc>
        <w:tc>
          <w:tcPr>
            <w:tcW w:w="1928" w:type="auto"/>
          </w:tcPr>
          <w:p w14:paraId="2CFC6BA3" w14:textId="77777777" w:rsidR="005E738F" w:rsidRDefault="00000000">
            <w:pPr>
              <w:pStyle w:val="TAC"/>
            </w:pPr>
            <w:r>
              <w:t>160</w:t>
            </w:r>
          </w:p>
        </w:tc>
        <w:tc>
          <w:tcPr>
            <w:tcW w:w="1928" w:type="auto"/>
          </w:tcPr>
          <w:p w14:paraId="6ABA1F28" w14:textId="77777777" w:rsidR="005E738F" w:rsidRDefault="00000000">
            <w:pPr>
              <w:pStyle w:val="TAC"/>
            </w:pPr>
            <w:r>
              <w:t>NWT c05 OR BT c04</w:t>
            </w:r>
          </w:p>
        </w:tc>
        <w:tc>
          <w:tcPr>
            <w:tcW w:w="1928" w:type="auto"/>
          </w:tcPr>
          <w:p w14:paraId="014A44A9" w14:textId="77777777" w:rsidR="005E738F" w:rsidRDefault="00000000">
            <w:pPr>
              <w:pStyle w:val="TAC"/>
            </w:pPr>
            <w:r>
              <w:t>PASS</w:t>
            </w:r>
          </w:p>
        </w:tc>
      </w:tr>
      <w:tr w:rsidR="005E738F" w14:paraId="0B01DC07" w14:textId="77777777">
        <w:trPr>
          <w:jc w:val="center"/>
        </w:trPr>
        <w:tc>
          <w:tcPr>
            <w:tcW w:w="1928" w:type="auto"/>
            <w:vMerge w:val="restart"/>
          </w:tcPr>
          <w:p w14:paraId="2FA81739" w14:textId="77777777" w:rsidR="005E738F" w:rsidRDefault="00000000">
            <w:pPr>
              <w:pStyle w:val="TAC"/>
            </w:pPr>
            <w:r>
              <w:t>b</w:t>
            </w:r>
          </w:p>
        </w:tc>
        <w:tc>
          <w:tcPr>
            <w:tcW w:w="1928" w:type="auto"/>
          </w:tcPr>
          <w:p w14:paraId="5E8FA7AE" w14:textId="77777777" w:rsidR="005E738F" w:rsidRDefault="00000000">
            <w:pPr>
              <w:pStyle w:val="TAC"/>
            </w:pPr>
            <w:r>
              <w:t>c06</w:t>
            </w:r>
          </w:p>
        </w:tc>
        <w:tc>
          <w:tcPr>
            <w:tcW w:w="1928" w:type="auto"/>
          </w:tcPr>
          <w:p w14:paraId="4820A8B9" w14:textId="77777777" w:rsidR="005E738F" w:rsidRDefault="00000000">
            <w:pPr>
              <w:pStyle w:val="TAC"/>
            </w:pPr>
            <w:r>
              <w:t>128</w:t>
            </w:r>
          </w:p>
        </w:tc>
        <w:tc>
          <w:tcPr>
            <w:tcW w:w="1928" w:type="auto"/>
          </w:tcPr>
          <w:p w14:paraId="27F58F95" w14:textId="77777777" w:rsidR="005E738F" w:rsidRDefault="00000000">
            <w:pPr>
              <w:pStyle w:val="TAC"/>
            </w:pPr>
            <w:r>
              <w:t>NWT c04 OR BT c03</w:t>
            </w:r>
          </w:p>
        </w:tc>
        <w:tc>
          <w:tcPr>
            <w:tcW w:w="1928" w:type="auto"/>
          </w:tcPr>
          <w:p w14:paraId="129220D2" w14:textId="77777777" w:rsidR="005E738F" w:rsidRDefault="00000000">
            <w:pPr>
              <w:pStyle w:val="TAC"/>
            </w:pPr>
            <w:r>
              <w:t>PASS</w:t>
            </w:r>
          </w:p>
        </w:tc>
      </w:tr>
      <w:tr w:rsidR="005E738F" w14:paraId="15FA0FE8" w14:textId="77777777">
        <w:trPr>
          <w:jc w:val="center"/>
        </w:trPr>
        <w:tc>
          <w:tcPr>
            <w:tcW w:w="1928" w:type="auto"/>
            <w:vMerge/>
          </w:tcPr>
          <w:p w14:paraId="6162B3CF" w14:textId="77777777" w:rsidR="005E738F" w:rsidRDefault="005E738F"/>
        </w:tc>
        <w:tc>
          <w:tcPr>
            <w:tcW w:w="1928" w:type="auto"/>
          </w:tcPr>
          <w:p w14:paraId="2299000A" w14:textId="77777777" w:rsidR="005E738F" w:rsidRDefault="00000000">
            <w:pPr>
              <w:pStyle w:val="TAC"/>
            </w:pPr>
            <w:r>
              <w:t>c07</w:t>
            </w:r>
          </w:p>
        </w:tc>
        <w:tc>
          <w:tcPr>
            <w:tcW w:w="1928" w:type="auto"/>
          </w:tcPr>
          <w:p w14:paraId="62A3526D" w14:textId="77777777" w:rsidR="005E738F" w:rsidRDefault="00000000">
            <w:pPr>
              <w:pStyle w:val="TAC"/>
            </w:pPr>
            <w:r>
              <w:t>160</w:t>
            </w:r>
          </w:p>
        </w:tc>
        <w:tc>
          <w:tcPr>
            <w:tcW w:w="1928" w:type="auto"/>
          </w:tcPr>
          <w:p w14:paraId="2E9E14C9" w14:textId="77777777" w:rsidR="005E738F" w:rsidRDefault="00000000">
            <w:pPr>
              <w:pStyle w:val="TAC"/>
            </w:pPr>
            <w:r>
              <w:t>NWT c05 OR BT c04</w:t>
            </w:r>
          </w:p>
        </w:tc>
        <w:tc>
          <w:tcPr>
            <w:tcW w:w="1928" w:type="auto"/>
          </w:tcPr>
          <w:p w14:paraId="01904029" w14:textId="77777777" w:rsidR="005E738F" w:rsidRDefault="00000000">
            <w:pPr>
              <w:pStyle w:val="TAC"/>
            </w:pPr>
            <w:r>
              <w:t>PASS</w:t>
            </w:r>
          </w:p>
        </w:tc>
      </w:tr>
      <w:tr w:rsidR="005E738F" w14:paraId="07AE7B47" w14:textId="77777777">
        <w:trPr>
          <w:jc w:val="center"/>
        </w:trPr>
        <w:tc>
          <w:tcPr>
            <w:tcW w:w="1928" w:type="auto"/>
            <w:vMerge w:val="restart"/>
          </w:tcPr>
          <w:p w14:paraId="3540F4CD" w14:textId="77777777" w:rsidR="005E738F" w:rsidRDefault="00000000">
            <w:pPr>
              <w:pStyle w:val="TAC"/>
            </w:pPr>
            <w:r>
              <w:t>b+a</w:t>
            </w:r>
          </w:p>
        </w:tc>
        <w:tc>
          <w:tcPr>
            <w:tcW w:w="1928" w:type="auto"/>
          </w:tcPr>
          <w:p w14:paraId="17FC2053" w14:textId="77777777" w:rsidR="005E738F" w:rsidRDefault="00000000">
            <w:pPr>
              <w:pStyle w:val="TAC"/>
            </w:pPr>
            <w:r>
              <w:t>c06</w:t>
            </w:r>
          </w:p>
        </w:tc>
        <w:tc>
          <w:tcPr>
            <w:tcW w:w="1928" w:type="auto"/>
          </w:tcPr>
          <w:p w14:paraId="3E70C2B1" w14:textId="77777777" w:rsidR="005E738F" w:rsidRDefault="00000000">
            <w:pPr>
              <w:pStyle w:val="TAC"/>
            </w:pPr>
            <w:r>
              <w:t>128</w:t>
            </w:r>
          </w:p>
        </w:tc>
        <w:tc>
          <w:tcPr>
            <w:tcW w:w="1928" w:type="auto"/>
          </w:tcPr>
          <w:p w14:paraId="06E9DAC8" w14:textId="77777777" w:rsidR="005E738F" w:rsidRDefault="00000000">
            <w:pPr>
              <w:pStyle w:val="TAC"/>
            </w:pPr>
            <w:r>
              <w:t>NWT c04 OR BT c03</w:t>
            </w:r>
          </w:p>
        </w:tc>
        <w:tc>
          <w:tcPr>
            <w:tcW w:w="1928" w:type="auto"/>
          </w:tcPr>
          <w:p w14:paraId="547AD79D" w14:textId="77777777" w:rsidR="005E738F" w:rsidRDefault="00000000">
            <w:pPr>
              <w:pStyle w:val="TAC"/>
            </w:pPr>
            <w:r>
              <w:t>PASS</w:t>
            </w:r>
          </w:p>
        </w:tc>
      </w:tr>
      <w:tr w:rsidR="005E738F" w14:paraId="333D1FE3" w14:textId="77777777">
        <w:trPr>
          <w:jc w:val="center"/>
        </w:trPr>
        <w:tc>
          <w:tcPr>
            <w:tcW w:w="1928" w:type="auto"/>
            <w:vMerge/>
          </w:tcPr>
          <w:p w14:paraId="4BBC1315" w14:textId="77777777" w:rsidR="005E738F" w:rsidRDefault="005E738F"/>
        </w:tc>
        <w:tc>
          <w:tcPr>
            <w:tcW w:w="1928" w:type="auto"/>
          </w:tcPr>
          <w:p w14:paraId="0934E0A1" w14:textId="77777777" w:rsidR="005E738F" w:rsidRDefault="00000000">
            <w:pPr>
              <w:pStyle w:val="TAC"/>
            </w:pPr>
            <w:r>
              <w:t>c07</w:t>
            </w:r>
          </w:p>
        </w:tc>
        <w:tc>
          <w:tcPr>
            <w:tcW w:w="1928" w:type="auto"/>
          </w:tcPr>
          <w:p w14:paraId="4C9A255A" w14:textId="77777777" w:rsidR="005E738F" w:rsidRDefault="00000000">
            <w:pPr>
              <w:pStyle w:val="TAC"/>
            </w:pPr>
            <w:r>
              <w:t>160</w:t>
            </w:r>
          </w:p>
        </w:tc>
        <w:tc>
          <w:tcPr>
            <w:tcW w:w="1928" w:type="auto"/>
          </w:tcPr>
          <w:p w14:paraId="5097D59F" w14:textId="77777777" w:rsidR="005E738F" w:rsidRDefault="00000000">
            <w:pPr>
              <w:pStyle w:val="TAC"/>
            </w:pPr>
            <w:r>
              <w:t>NWT c05 OR BT c04</w:t>
            </w:r>
          </w:p>
        </w:tc>
        <w:tc>
          <w:tcPr>
            <w:tcW w:w="1928" w:type="auto"/>
          </w:tcPr>
          <w:p w14:paraId="6BEB0C20" w14:textId="77777777" w:rsidR="005E738F" w:rsidRDefault="00000000">
            <w:pPr>
              <w:pStyle w:val="TAC"/>
            </w:pPr>
            <w:r>
              <w:t>PASS</w:t>
            </w:r>
          </w:p>
        </w:tc>
      </w:tr>
    </w:tbl>
    <w:p w14:paraId="4AFD0F78" w14:textId="77777777" w:rsidR="005E738F" w:rsidRDefault="00000000">
      <w:r>
        <w:br w:type="page"/>
      </w:r>
    </w:p>
    <w:p w14:paraId="69475DC9" w14:textId="77777777" w:rsidR="003F74E7" w:rsidRDefault="003F74E7" w:rsidP="003F74E7">
      <w:pPr>
        <w:pStyle w:val="Heading2"/>
      </w:pPr>
      <w:r>
        <w:lastRenderedPageBreak/>
        <w:t>BS1534-3a (7.1.4, 7.1.4)</w:t>
      </w:r>
    </w:p>
    <w:p w14:paraId="71E5D723" w14:textId="77777777" w:rsidR="005E738F" w:rsidRDefault="00000000">
      <w:r>
        <w:t>The averaged results per condition for experiment BS1534-3a are depicted in the following figure. The three curves show the individual results for the two labs and the results for a joint evaluation, respectively. Condition c01 is the hidden reference while c02 is the 7 kHz lowpass anchor.</w:t>
      </w:r>
    </w:p>
    <w:p w14:paraId="197B41DE" w14:textId="77777777" w:rsidR="005E738F" w:rsidRDefault="00000000">
      <w:pPr>
        <w:pStyle w:val="TH"/>
      </w:pPr>
      <w:r>
        <w:rPr>
          <w:noProof/>
        </w:rPr>
        <w:drawing>
          <wp:inline distT="0" distB="0" distL="0" distR="0" wp14:anchorId="74737AFD" wp14:editId="0D424003">
            <wp:extent cx="5040000" cy="252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3a.png"/>
                    <pic:cNvPicPr/>
                  </pic:nvPicPr>
                  <pic:blipFill>
                    <a:blip r:embed="rId22"/>
                    <a:stretch>
                      <a:fillRect/>
                    </a:stretch>
                  </pic:blipFill>
                  <pic:spPr>
                    <a:xfrm>
                      <a:off x="0" y="0"/>
                      <a:ext cx="5040000" cy="2520000"/>
                    </a:xfrm>
                    <a:prstGeom prst="rect">
                      <a:avLst/>
                    </a:prstGeom>
                  </pic:spPr>
                </pic:pic>
              </a:graphicData>
            </a:graphic>
          </wp:inline>
        </w:drawing>
      </w:r>
    </w:p>
    <w:p w14:paraId="289AA7B5" w14:textId="3B26E518" w:rsidR="005E738F" w:rsidRDefault="00000000">
      <w:pPr>
        <w:pStyle w:val="TF"/>
      </w:pPr>
      <w:r>
        <w:t xml:space="preserve">Figure </w:t>
      </w:r>
      <w:r>
        <w:fldChar w:fldCharType="begin"/>
      </w:r>
      <w:r>
        <w:instrText>SEQ Figure \* ARABIC</w:instrText>
      </w:r>
      <w:r w:rsidR="001216E8">
        <w:fldChar w:fldCharType="separate"/>
      </w:r>
      <w:r w:rsidR="001216E8">
        <w:rPr>
          <w:noProof/>
        </w:rPr>
        <w:t>14</w:t>
      </w:r>
      <w:r>
        <w:fldChar w:fldCharType="end"/>
      </w:r>
      <w:r>
        <w:t>: Averaged results per condition for experiment BS1534-3a</w:t>
      </w:r>
    </w:p>
    <w:p w14:paraId="50209E39" w14:textId="77777777" w:rsidR="005E738F" w:rsidRDefault="00000000">
      <w:r>
        <w:t>The complete statistical evaluation of the requirement ToR tests for experiment BS1534-3a is given in the following table. The evaluation is done separately for the data from the two listening laboratories and for a combination of the two data sets.</w:t>
      </w:r>
    </w:p>
    <w:p w14:paraId="0E62D7E3" w14:textId="1617C0E6" w:rsidR="005E738F" w:rsidRDefault="00000000">
      <w:pPr>
        <w:pStyle w:val="TH"/>
      </w:pPr>
      <w:r>
        <w:t xml:space="preserve">Table </w:t>
      </w:r>
      <w:r>
        <w:fldChar w:fldCharType="begin"/>
      </w:r>
      <w:r>
        <w:instrText>SEQ Table \* ARABIC</w:instrText>
      </w:r>
      <w:r w:rsidR="001216E8">
        <w:fldChar w:fldCharType="separate"/>
      </w:r>
      <w:r w:rsidR="001216E8">
        <w:rPr>
          <w:noProof/>
        </w:rPr>
        <w:t>31</w:t>
      </w:r>
      <w:r>
        <w:fldChar w:fldCharType="end"/>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5E738F" w14:paraId="566CA9AA" w14:textId="77777777">
        <w:trPr>
          <w:jc w:val="center"/>
        </w:trPr>
        <w:tc>
          <w:tcPr>
            <w:tcW w:w="689" w:type="auto"/>
            <w:gridSpan w:val="2"/>
            <w:vMerge w:val="restart"/>
          </w:tcPr>
          <w:p w14:paraId="0100D784" w14:textId="77777777" w:rsidR="005E738F" w:rsidRDefault="005E738F">
            <w:pPr>
              <w:pStyle w:val="TAH6"/>
            </w:pPr>
          </w:p>
        </w:tc>
        <w:tc>
          <w:tcPr>
            <w:tcW w:w="689" w:type="auto"/>
          </w:tcPr>
          <w:p w14:paraId="18589156" w14:textId="77777777" w:rsidR="005E738F" w:rsidRDefault="00000000">
            <w:pPr>
              <w:pStyle w:val="TAH6"/>
            </w:pPr>
            <w:r>
              <w:t>Type</w:t>
            </w:r>
          </w:p>
        </w:tc>
        <w:tc>
          <w:tcPr>
            <w:tcW w:w="689" w:type="auto"/>
            <w:gridSpan w:val="4"/>
          </w:tcPr>
          <w:p w14:paraId="18CC546E" w14:textId="77777777" w:rsidR="005E738F" w:rsidRDefault="00000000">
            <w:pPr>
              <w:pStyle w:val="TAH6"/>
            </w:pPr>
            <w:r>
              <w:t>CuT</w:t>
            </w:r>
          </w:p>
        </w:tc>
        <w:tc>
          <w:tcPr>
            <w:tcW w:w="689" w:type="auto"/>
            <w:gridSpan w:val="4"/>
          </w:tcPr>
          <w:p w14:paraId="71CFCA2D" w14:textId="77777777" w:rsidR="005E738F" w:rsidRDefault="00000000">
            <w:pPr>
              <w:pStyle w:val="TAH6"/>
            </w:pPr>
            <w:r>
              <w:t>EVS Reference</w:t>
            </w:r>
          </w:p>
        </w:tc>
        <w:tc>
          <w:tcPr>
            <w:tcW w:w="689" w:type="auto"/>
            <w:gridSpan w:val="3"/>
          </w:tcPr>
          <w:p w14:paraId="4B8C0A1C" w14:textId="77777777" w:rsidR="005E738F" w:rsidRDefault="00000000">
            <w:pPr>
              <w:pStyle w:val="TAH6"/>
            </w:pPr>
            <w:r>
              <w:t>Evaluation</w:t>
            </w:r>
          </w:p>
        </w:tc>
      </w:tr>
      <w:tr w:rsidR="005E738F" w14:paraId="5C88CA08" w14:textId="77777777">
        <w:trPr>
          <w:jc w:val="center"/>
        </w:trPr>
        <w:tc>
          <w:tcPr>
            <w:tcW w:w="689" w:type="auto"/>
            <w:gridSpan w:val="2"/>
            <w:vMerge/>
          </w:tcPr>
          <w:p w14:paraId="21B5C244" w14:textId="77777777" w:rsidR="005E738F" w:rsidRDefault="005E738F"/>
        </w:tc>
        <w:tc>
          <w:tcPr>
            <w:tcW w:w="689" w:type="auto"/>
          </w:tcPr>
          <w:p w14:paraId="54EA6692" w14:textId="77777777" w:rsidR="005E738F" w:rsidRDefault="00000000">
            <w:pPr>
              <w:pStyle w:val="TAH6"/>
            </w:pPr>
            <w:r>
              <w:t>Value</w:t>
            </w:r>
          </w:p>
        </w:tc>
        <w:tc>
          <w:tcPr>
            <w:tcW w:w="689" w:type="auto"/>
          </w:tcPr>
          <w:p w14:paraId="3F6DCDE6" w14:textId="77777777" w:rsidR="005E738F" w:rsidRDefault="00000000">
            <w:pPr>
              <w:pStyle w:val="TAH6"/>
            </w:pPr>
            <w:r>
              <w:t>Bitrate</w:t>
            </w:r>
          </w:p>
        </w:tc>
        <w:tc>
          <w:tcPr>
            <w:tcW w:w="689" w:type="auto"/>
          </w:tcPr>
          <w:p w14:paraId="7280C8BE" w14:textId="77777777" w:rsidR="005E738F" w:rsidRDefault="00000000">
            <w:pPr>
              <w:pStyle w:val="TAH6"/>
            </w:pPr>
            <w:r>
              <w:t>Req.</w:t>
            </w:r>
          </w:p>
        </w:tc>
        <w:tc>
          <w:tcPr>
            <w:tcW w:w="689" w:type="auto"/>
          </w:tcPr>
          <w:p w14:paraId="51A21935" w14:textId="77777777" w:rsidR="005E738F" w:rsidRDefault="00000000">
            <w:pPr>
              <w:pStyle w:val="TAH6"/>
            </w:pPr>
            <w:r>
              <w:t>Score</w:t>
            </w:r>
          </w:p>
        </w:tc>
        <w:tc>
          <w:tcPr>
            <w:tcW w:w="689" w:type="auto"/>
          </w:tcPr>
          <w:p w14:paraId="52ADED94" w14:textId="77777777" w:rsidR="005E738F" w:rsidRDefault="00000000">
            <w:pPr>
              <w:pStyle w:val="TAH6"/>
            </w:pPr>
            <w:r>
              <w:t>Std.</w:t>
            </w:r>
          </w:p>
        </w:tc>
        <w:tc>
          <w:tcPr>
            <w:tcW w:w="689" w:type="auto"/>
          </w:tcPr>
          <w:p w14:paraId="7580331C" w14:textId="77777777" w:rsidR="005E738F" w:rsidRDefault="00000000">
            <w:pPr>
              <w:pStyle w:val="TAH6"/>
            </w:pPr>
            <w:r>
              <w:t>Cond.</w:t>
            </w:r>
          </w:p>
        </w:tc>
        <w:tc>
          <w:tcPr>
            <w:tcW w:w="689" w:type="auto"/>
          </w:tcPr>
          <w:p w14:paraId="5235AC09" w14:textId="77777777" w:rsidR="005E738F" w:rsidRDefault="00000000">
            <w:pPr>
              <w:pStyle w:val="TAH6"/>
            </w:pPr>
            <w:r>
              <w:t>Bitrate</w:t>
            </w:r>
          </w:p>
        </w:tc>
        <w:tc>
          <w:tcPr>
            <w:tcW w:w="689" w:type="auto"/>
          </w:tcPr>
          <w:p w14:paraId="7015C0A4" w14:textId="77777777" w:rsidR="005E738F" w:rsidRDefault="00000000">
            <w:pPr>
              <w:pStyle w:val="TAH6"/>
            </w:pPr>
            <w:r>
              <w:t>Score</w:t>
            </w:r>
          </w:p>
        </w:tc>
        <w:tc>
          <w:tcPr>
            <w:tcW w:w="689" w:type="auto"/>
          </w:tcPr>
          <w:p w14:paraId="0D8C3896" w14:textId="77777777" w:rsidR="005E738F" w:rsidRDefault="00000000">
            <w:pPr>
              <w:pStyle w:val="TAH6"/>
            </w:pPr>
            <w:r>
              <w:t>Std.</w:t>
            </w:r>
          </w:p>
        </w:tc>
        <w:tc>
          <w:tcPr>
            <w:tcW w:w="689" w:type="auto"/>
          </w:tcPr>
          <w:p w14:paraId="57638046" w14:textId="77777777" w:rsidR="005E738F" w:rsidRDefault="00000000">
            <w:pPr>
              <w:pStyle w:val="TAH6"/>
            </w:pPr>
            <w:r>
              <w:t>T-Stat</w:t>
            </w:r>
          </w:p>
        </w:tc>
        <w:tc>
          <w:tcPr>
            <w:tcW w:w="689" w:type="auto"/>
          </w:tcPr>
          <w:p w14:paraId="1F3CD699" w14:textId="77777777" w:rsidR="005E738F" w:rsidRDefault="00000000">
            <w:pPr>
              <w:pStyle w:val="TAH6"/>
            </w:pPr>
            <w:r>
              <w:t>Result</w:t>
            </w:r>
          </w:p>
        </w:tc>
        <w:tc>
          <w:tcPr>
            <w:tcW w:w="689" w:type="auto"/>
          </w:tcPr>
          <w:p w14:paraId="7C0164E6" w14:textId="77777777" w:rsidR="005E738F" w:rsidRDefault="00000000">
            <w:pPr>
              <w:pStyle w:val="TAH6"/>
            </w:pPr>
            <w:r>
              <w:t>State</w:t>
            </w:r>
          </w:p>
        </w:tc>
      </w:tr>
      <w:tr w:rsidR="005E738F" w14:paraId="3C4F0CC2" w14:textId="77777777">
        <w:trPr>
          <w:jc w:val="center"/>
        </w:trPr>
        <w:tc>
          <w:tcPr>
            <w:tcW w:w="689" w:type="auto"/>
          </w:tcPr>
          <w:p w14:paraId="06BB8620" w14:textId="77777777" w:rsidR="005E738F" w:rsidRDefault="00000000">
            <w:pPr>
              <w:pStyle w:val="TAH6"/>
            </w:pPr>
            <w:r>
              <w:t>Lab</w:t>
            </w:r>
          </w:p>
        </w:tc>
        <w:tc>
          <w:tcPr>
            <w:tcW w:w="689" w:type="auto"/>
          </w:tcPr>
          <w:p w14:paraId="63153EB5" w14:textId="77777777" w:rsidR="005E738F" w:rsidRDefault="00000000">
            <w:pPr>
              <w:pStyle w:val="TAH6"/>
            </w:pPr>
            <w:r>
              <w:t>Cond.</w:t>
            </w:r>
          </w:p>
        </w:tc>
        <w:tc>
          <w:tcPr>
            <w:tcW w:w="689" w:type="auto"/>
          </w:tcPr>
          <w:p w14:paraId="411391BA" w14:textId="77777777" w:rsidR="005E738F" w:rsidRDefault="00000000">
            <w:pPr>
              <w:pStyle w:val="TAH6"/>
            </w:pPr>
            <w:r>
              <w:t>ToR#</w:t>
            </w:r>
          </w:p>
        </w:tc>
        <w:tc>
          <w:tcPr>
            <w:tcW w:w="689" w:type="auto"/>
            <w:gridSpan w:val="11"/>
          </w:tcPr>
          <w:p w14:paraId="26CA5C98" w14:textId="77777777" w:rsidR="005E738F" w:rsidRDefault="005E738F">
            <w:pPr>
              <w:pStyle w:val="TAH6"/>
            </w:pPr>
          </w:p>
        </w:tc>
      </w:tr>
      <w:tr w:rsidR="005E738F" w14:paraId="5394EC0D" w14:textId="77777777">
        <w:trPr>
          <w:jc w:val="center"/>
        </w:trPr>
        <w:tc>
          <w:tcPr>
            <w:tcW w:w="689" w:type="auto"/>
            <w:vMerge w:val="restart"/>
          </w:tcPr>
          <w:p w14:paraId="3FA94AA4" w14:textId="77777777" w:rsidR="005E738F" w:rsidRDefault="00000000">
            <w:pPr>
              <w:pStyle w:val="TAC6"/>
            </w:pPr>
            <w:r>
              <w:t>a</w:t>
            </w:r>
          </w:p>
        </w:tc>
        <w:tc>
          <w:tcPr>
            <w:tcW w:w="689" w:type="auto"/>
            <w:vMerge w:val="restart"/>
          </w:tcPr>
          <w:p w14:paraId="5CA13916" w14:textId="77777777" w:rsidR="005E738F" w:rsidRDefault="00000000">
            <w:pPr>
              <w:pStyle w:val="TAC6"/>
            </w:pPr>
            <w:r>
              <w:t>c06</w:t>
            </w:r>
          </w:p>
        </w:tc>
        <w:tc>
          <w:tcPr>
            <w:tcW w:w="689" w:type="auto"/>
          </w:tcPr>
          <w:p w14:paraId="3017F415" w14:textId="77777777" w:rsidR="005E738F" w:rsidRDefault="00000000">
            <w:pPr>
              <w:pStyle w:val="TAC6"/>
            </w:pPr>
            <w:r>
              <w:t>1</w:t>
            </w:r>
          </w:p>
        </w:tc>
        <w:tc>
          <w:tcPr>
            <w:tcW w:w="689" w:type="auto"/>
          </w:tcPr>
          <w:p w14:paraId="21FBA378" w14:textId="77777777" w:rsidR="005E738F" w:rsidRDefault="00000000">
            <w:pPr>
              <w:pStyle w:val="TAC6"/>
            </w:pPr>
            <w:r>
              <w:t>128</w:t>
            </w:r>
          </w:p>
        </w:tc>
        <w:tc>
          <w:tcPr>
            <w:tcW w:w="689" w:type="auto"/>
          </w:tcPr>
          <w:p w14:paraId="4DBB0444" w14:textId="77777777" w:rsidR="005E738F" w:rsidRDefault="00000000">
            <w:pPr>
              <w:pStyle w:val="TAC6"/>
            </w:pPr>
            <w:r>
              <w:t>NWT</w:t>
            </w:r>
          </w:p>
        </w:tc>
        <w:tc>
          <w:tcPr>
            <w:tcW w:w="689" w:type="auto"/>
          </w:tcPr>
          <w:p w14:paraId="1A9F7E18" w14:textId="77777777" w:rsidR="005E738F" w:rsidRDefault="00000000">
            <w:pPr>
              <w:pStyle w:val="TAC6"/>
            </w:pPr>
            <w:r>
              <w:t>51.5</w:t>
            </w:r>
          </w:p>
        </w:tc>
        <w:tc>
          <w:tcPr>
            <w:tcW w:w="689" w:type="auto"/>
          </w:tcPr>
          <w:p w14:paraId="73B52CF1" w14:textId="77777777" w:rsidR="005E738F" w:rsidRDefault="00000000">
            <w:pPr>
              <w:pStyle w:val="TAC6"/>
            </w:pPr>
            <w:r>
              <w:t>26.3</w:t>
            </w:r>
          </w:p>
        </w:tc>
        <w:tc>
          <w:tcPr>
            <w:tcW w:w="689" w:type="auto"/>
          </w:tcPr>
          <w:p w14:paraId="088A0BAC" w14:textId="77777777" w:rsidR="005E738F" w:rsidRDefault="00000000">
            <w:pPr>
              <w:pStyle w:val="TAC6"/>
            </w:pPr>
            <w:r>
              <w:t>c04</w:t>
            </w:r>
          </w:p>
        </w:tc>
        <w:tc>
          <w:tcPr>
            <w:tcW w:w="689" w:type="auto"/>
          </w:tcPr>
          <w:p w14:paraId="32EE6B2D" w14:textId="77777777" w:rsidR="005E738F" w:rsidRDefault="00000000">
            <w:pPr>
              <w:pStyle w:val="TAC6"/>
            </w:pPr>
            <w:r>
              <w:t>11x13.2</w:t>
            </w:r>
          </w:p>
        </w:tc>
        <w:tc>
          <w:tcPr>
            <w:tcW w:w="689" w:type="auto"/>
          </w:tcPr>
          <w:p w14:paraId="7F925ED5" w14:textId="77777777" w:rsidR="005E738F" w:rsidRDefault="00000000">
            <w:pPr>
              <w:pStyle w:val="TAC6"/>
            </w:pPr>
            <w:r>
              <w:t>46.8</w:t>
            </w:r>
          </w:p>
        </w:tc>
        <w:tc>
          <w:tcPr>
            <w:tcW w:w="689" w:type="auto"/>
          </w:tcPr>
          <w:p w14:paraId="2D4D0824" w14:textId="77777777" w:rsidR="005E738F" w:rsidRDefault="00000000">
            <w:pPr>
              <w:pStyle w:val="TAC6"/>
            </w:pPr>
            <w:r>
              <w:t>26.7</w:t>
            </w:r>
          </w:p>
        </w:tc>
        <w:tc>
          <w:tcPr>
            <w:tcW w:w="689" w:type="auto"/>
          </w:tcPr>
          <w:p w14:paraId="7F3E232B" w14:textId="77777777" w:rsidR="005E738F" w:rsidRDefault="00000000">
            <w:pPr>
              <w:pStyle w:val="TAC6"/>
            </w:pPr>
            <w:r>
              <w:t>1.61</w:t>
            </w:r>
          </w:p>
        </w:tc>
        <w:tc>
          <w:tcPr>
            <w:tcW w:w="689" w:type="auto"/>
          </w:tcPr>
          <w:p w14:paraId="0DD81D83" w14:textId="77777777" w:rsidR="005E738F" w:rsidRDefault="00000000">
            <w:pPr>
              <w:pStyle w:val="TAC6"/>
            </w:pPr>
            <w:r>
              <w:t>NWT</w:t>
            </w:r>
          </w:p>
        </w:tc>
        <w:tc>
          <w:tcPr>
            <w:tcW w:w="689" w:type="auto"/>
          </w:tcPr>
          <w:p w14:paraId="36F0EBDA" w14:textId="77777777" w:rsidR="005E738F" w:rsidRDefault="00000000">
            <w:pPr>
              <w:pStyle w:val="TAC6"/>
            </w:pPr>
            <w:r>
              <w:t>PASS</w:t>
            </w:r>
          </w:p>
        </w:tc>
      </w:tr>
      <w:tr w:rsidR="005E738F" w14:paraId="0CE7F986" w14:textId="77777777">
        <w:trPr>
          <w:jc w:val="center"/>
        </w:trPr>
        <w:tc>
          <w:tcPr>
            <w:tcW w:w="689" w:type="auto"/>
            <w:vMerge/>
          </w:tcPr>
          <w:p w14:paraId="1330911B" w14:textId="77777777" w:rsidR="005E738F" w:rsidRDefault="005E738F"/>
        </w:tc>
        <w:tc>
          <w:tcPr>
            <w:tcW w:w="689" w:type="auto"/>
            <w:vMerge/>
          </w:tcPr>
          <w:p w14:paraId="493B7F3E" w14:textId="77777777" w:rsidR="005E738F" w:rsidRDefault="005E738F"/>
        </w:tc>
        <w:tc>
          <w:tcPr>
            <w:tcW w:w="689" w:type="auto"/>
          </w:tcPr>
          <w:p w14:paraId="0A8D3D7A" w14:textId="77777777" w:rsidR="005E738F" w:rsidRDefault="00000000">
            <w:pPr>
              <w:pStyle w:val="TAC6"/>
            </w:pPr>
            <w:r>
              <w:t>2</w:t>
            </w:r>
          </w:p>
        </w:tc>
        <w:tc>
          <w:tcPr>
            <w:tcW w:w="689" w:type="auto"/>
          </w:tcPr>
          <w:p w14:paraId="677C1D87" w14:textId="77777777" w:rsidR="005E738F" w:rsidRDefault="00000000">
            <w:pPr>
              <w:pStyle w:val="TAC6"/>
            </w:pPr>
            <w:r>
              <w:t>128</w:t>
            </w:r>
          </w:p>
        </w:tc>
        <w:tc>
          <w:tcPr>
            <w:tcW w:w="689" w:type="auto"/>
          </w:tcPr>
          <w:p w14:paraId="1F85A454" w14:textId="77777777" w:rsidR="005E738F" w:rsidRDefault="00000000">
            <w:pPr>
              <w:pStyle w:val="TAC6"/>
            </w:pPr>
            <w:r>
              <w:t>BT</w:t>
            </w:r>
          </w:p>
        </w:tc>
        <w:tc>
          <w:tcPr>
            <w:tcW w:w="689" w:type="auto"/>
          </w:tcPr>
          <w:p w14:paraId="64FDEDA6" w14:textId="77777777" w:rsidR="005E738F" w:rsidRDefault="00000000">
            <w:pPr>
              <w:pStyle w:val="TAC6"/>
            </w:pPr>
            <w:r>
              <w:t>51.5</w:t>
            </w:r>
          </w:p>
        </w:tc>
        <w:tc>
          <w:tcPr>
            <w:tcW w:w="689" w:type="auto"/>
          </w:tcPr>
          <w:p w14:paraId="7C92EFEA" w14:textId="77777777" w:rsidR="005E738F" w:rsidRDefault="00000000">
            <w:pPr>
              <w:pStyle w:val="TAC6"/>
            </w:pPr>
            <w:r>
              <w:t>26.3</w:t>
            </w:r>
          </w:p>
        </w:tc>
        <w:tc>
          <w:tcPr>
            <w:tcW w:w="689" w:type="auto"/>
          </w:tcPr>
          <w:p w14:paraId="2C0AD274" w14:textId="77777777" w:rsidR="005E738F" w:rsidRDefault="00000000">
            <w:pPr>
              <w:pStyle w:val="TAC6"/>
            </w:pPr>
            <w:r>
              <w:t>c03</w:t>
            </w:r>
          </w:p>
        </w:tc>
        <w:tc>
          <w:tcPr>
            <w:tcW w:w="689" w:type="auto"/>
          </w:tcPr>
          <w:p w14:paraId="36387C17" w14:textId="77777777" w:rsidR="005E738F" w:rsidRDefault="00000000">
            <w:pPr>
              <w:pStyle w:val="TAC6"/>
            </w:pPr>
            <w:r>
              <w:t>11x9.6</w:t>
            </w:r>
          </w:p>
        </w:tc>
        <w:tc>
          <w:tcPr>
            <w:tcW w:w="689" w:type="auto"/>
          </w:tcPr>
          <w:p w14:paraId="2FFD50EE" w14:textId="77777777" w:rsidR="005E738F" w:rsidRDefault="00000000">
            <w:pPr>
              <w:pStyle w:val="TAC6"/>
            </w:pPr>
            <w:r>
              <w:t>39.8</w:t>
            </w:r>
          </w:p>
        </w:tc>
        <w:tc>
          <w:tcPr>
            <w:tcW w:w="689" w:type="auto"/>
          </w:tcPr>
          <w:p w14:paraId="24167462" w14:textId="77777777" w:rsidR="005E738F" w:rsidRDefault="00000000">
            <w:pPr>
              <w:pStyle w:val="TAC6"/>
            </w:pPr>
            <w:r>
              <w:t>23.9</w:t>
            </w:r>
          </w:p>
        </w:tc>
        <w:tc>
          <w:tcPr>
            <w:tcW w:w="689" w:type="auto"/>
          </w:tcPr>
          <w:p w14:paraId="0C7B96BE" w14:textId="77777777" w:rsidR="005E738F" w:rsidRDefault="00000000">
            <w:pPr>
              <w:pStyle w:val="TAC6"/>
            </w:pPr>
            <w:r>
              <w:t>4.25</w:t>
            </w:r>
          </w:p>
        </w:tc>
        <w:tc>
          <w:tcPr>
            <w:tcW w:w="689" w:type="auto"/>
          </w:tcPr>
          <w:p w14:paraId="7C52A0E8" w14:textId="77777777" w:rsidR="005E738F" w:rsidRDefault="00000000">
            <w:pPr>
              <w:pStyle w:val="TAC6"/>
            </w:pPr>
            <w:r>
              <w:t>BT</w:t>
            </w:r>
          </w:p>
        </w:tc>
        <w:tc>
          <w:tcPr>
            <w:tcW w:w="689" w:type="auto"/>
          </w:tcPr>
          <w:p w14:paraId="08F3D2BB" w14:textId="77777777" w:rsidR="005E738F" w:rsidRDefault="00000000">
            <w:pPr>
              <w:pStyle w:val="TAC6"/>
            </w:pPr>
            <w:r>
              <w:t>PASS</w:t>
            </w:r>
          </w:p>
        </w:tc>
      </w:tr>
      <w:tr w:rsidR="005E738F" w14:paraId="11DF1F18" w14:textId="77777777">
        <w:trPr>
          <w:jc w:val="center"/>
        </w:trPr>
        <w:tc>
          <w:tcPr>
            <w:tcW w:w="689" w:type="auto"/>
            <w:vMerge/>
          </w:tcPr>
          <w:p w14:paraId="3A5C35E3" w14:textId="77777777" w:rsidR="005E738F" w:rsidRDefault="005E738F"/>
        </w:tc>
        <w:tc>
          <w:tcPr>
            <w:tcW w:w="689" w:type="auto"/>
            <w:vMerge w:val="restart"/>
          </w:tcPr>
          <w:p w14:paraId="7E8C25BF" w14:textId="77777777" w:rsidR="005E738F" w:rsidRDefault="00000000">
            <w:pPr>
              <w:pStyle w:val="TAC6"/>
            </w:pPr>
            <w:r>
              <w:t>c07</w:t>
            </w:r>
          </w:p>
        </w:tc>
        <w:tc>
          <w:tcPr>
            <w:tcW w:w="689" w:type="auto"/>
          </w:tcPr>
          <w:p w14:paraId="6190F9E2" w14:textId="77777777" w:rsidR="005E738F" w:rsidRDefault="00000000">
            <w:pPr>
              <w:pStyle w:val="TAC6"/>
            </w:pPr>
            <w:r>
              <w:t>1</w:t>
            </w:r>
          </w:p>
        </w:tc>
        <w:tc>
          <w:tcPr>
            <w:tcW w:w="689" w:type="auto"/>
          </w:tcPr>
          <w:p w14:paraId="11CF49B7" w14:textId="77777777" w:rsidR="005E738F" w:rsidRDefault="00000000">
            <w:pPr>
              <w:pStyle w:val="TAC6"/>
            </w:pPr>
            <w:r>
              <w:t>160</w:t>
            </w:r>
          </w:p>
        </w:tc>
        <w:tc>
          <w:tcPr>
            <w:tcW w:w="689" w:type="auto"/>
          </w:tcPr>
          <w:p w14:paraId="584BB98F" w14:textId="77777777" w:rsidR="005E738F" w:rsidRDefault="00000000">
            <w:pPr>
              <w:pStyle w:val="TAC6"/>
            </w:pPr>
            <w:r>
              <w:t>NWT</w:t>
            </w:r>
          </w:p>
        </w:tc>
        <w:tc>
          <w:tcPr>
            <w:tcW w:w="689" w:type="auto"/>
          </w:tcPr>
          <w:p w14:paraId="6C1A991C" w14:textId="77777777" w:rsidR="005E738F" w:rsidRDefault="00000000">
            <w:pPr>
              <w:pStyle w:val="TAC6"/>
            </w:pPr>
            <w:r>
              <w:t>77.5</w:t>
            </w:r>
          </w:p>
        </w:tc>
        <w:tc>
          <w:tcPr>
            <w:tcW w:w="689" w:type="auto"/>
          </w:tcPr>
          <w:p w14:paraId="5370B22B" w14:textId="77777777" w:rsidR="005E738F" w:rsidRDefault="00000000">
            <w:pPr>
              <w:pStyle w:val="TAC6"/>
            </w:pPr>
            <w:r>
              <w:t>17.7</w:t>
            </w:r>
          </w:p>
        </w:tc>
        <w:tc>
          <w:tcPr>
            <w:tcW w:w="689" w:type="auto"/>
          </w:tcPr>
          <w:p w14:paraId="25700426" w14:textId="77777777" w:rsidR="005E738F" w:rsidRDefault="00000000">
            <w:pPr>
              <w:pStyle w:val="TAC6"/>
            </w:pPr>
            <w:r>
              <w:t>c05</w:t>
            </w:r>
          </w:p>
        </w:tc>
        <w:tc>
          <w:tcPr>
            <w:tcW w:w="689" w:type="auto"/>
          </w:tcPr>
          <w:p w14:paraId="555BE831" w14:textId="77777777" w:rsidR="005E738F" w:rsidRDefault="00000000">
            <w:pPr>
              <w:pStyle w:val="TAC6"/>
            </w:pPr>
            <w:r>
              <w:t>11x16.4</w:t>
            </w:r>
          </w:p>
        </w:tc>
        <w:tc>
          <w:tcPr>
            <w:tcW w:w="689" w:type="auto"/>
          </w:tcPr>
          <w:p w14:paraId="41E77718" w14:textId="77777777" w:rsidR="005E738F" w:rsidRDefault="00000000">
            <w:pPr>
              <w:pStyle w:val="TAC6"/>
            </w:pPr>
            <w:r>
              <w:t>61.1</w:t>
            </w:r>
          </w:p>
        </w:tc>
        <w:tc>
          <w:tcPr>
            <w:tcW w:w="689" w:type="auto"/>
          </w:tcPr>
          <w:p w14:paraId="67D09EA5" w14:textId="77777777" w:rsidR="005E738F" w:rsidRDefault="00000000">
            <w:pPr>
              <w:pStyle w:val="TAC6"/>
            </w:pPr>
            <w:r>
              <w:t>24.6</w:t>
            </w:r>
          </w:p>
        </w:tc>
        <w:tc>
          <w:tcPr>
            <w:tcW w:w="689" w:type="auto"/>
          </w:tcPr>
          <w:p w14:paraId="4963125B" w14:textId="77777777" w:rsidR="005E738F" w:rsidRDefault="00000000">
            <w:pPr>
              <w:pStyle w:val="TAC6"/>
            </w:pPr>
            <w:r>
              <w:t>7.01</w:t>
            </w:r>
          </w:p>
        </w:tc>
        <w:tc>
          <w:tcPr>
            <w:tcW w:w="689" w:type="auto"/>
          </w:tcPr>
          <w:p w14:paraId="78C414E8" w14:textId="77777777" w:rsidR="005E738F" w:rsidRDefault="00000000">
            <w:pPr>
              <w:pStyle w:val="TAC6"/>
            </w:pPr>
            <w:r>
              <w:t>BT</w:t>
            </w:r>
          </w:p>
        </w:tc>
        <w:tc>
          <w:tcPr>
            <w:tcW w:w="689" w:type="auto"/>
            <w:shd w:val="clear" w:color="auto" w:fill="ADD8E6"/>
          </w:tcPr>
          <w:p w14:paraId="1562FF0C" w14:textId="77777777" w:rsidR="005E738F" w:rsidRDefault="00000000">
            <w:pPr>
              <w:pStyle w:val="TAC6"/>
            </w:pPr>
            <w:r>
              <w:t>EXCEED</w:t>
            </w:r>
          </w:p>
        </w:tc>
      </w:tr>
      <w:tr w:rsidR="005E738F" w14:paraId="4250E38C" w14:textId="77777777">
        <w:trPr>
          <w:jc w:val="center"/>
        </w:trPr>
        <w:tc>
          <w:tcPr>
            <w:tcW w:w="689" w:type="auto"/>
            <w:vMerge/>
          </w:tcPr>
          <w:p w14:paraId="37B883E2" w14:textId="77777777" w:rsidR="005E738F" w:rsidRDefault="005E738F"/>
        </w:tc>
        <w:tc>
          <w:tcPr>
            <w:tcW w:w="689" w:type="auto"/>
            <w:vMerge/>
          </w:tcPr>
          <w:p w14:paraId="3CA8365D" w14:textId="77777777" w:rsidR="005E738F" w:rsidRDefault="005E738F"/>
        </w:tc>
        <w:tc>
          <w:tcPr>
            <w:tcW w:w="689" w:type="auto"/>
          </w:tcPr>
          <w:p w14:paraId="1C3A6FA5" w14:textId="77777777" w:rsidR="005E738F" w:rsidRDefault="00000000">
            <w:pPr>
              <w:pStyle w:val="TAC6"/>
            </w:pPr>
            <w:r>
              <w:t>2</w:t>
            </w:r>
          </w:p>
        </w:tc>
        <w:tc>
          <w:tcPr>
            <w:tcW w:w="689" w:type="auto"/>
          </w:tcPr>
          <w:p w14:paraId="08D9C8F6" w14:textId="77777777" w:rsidR="005E738F" w:rsidRDefault="00000000">
            <w:pPr>
              <w:pStyle w:val="TAC6"/>
            </w:pPr>
            <w:r>
              <w:t>160</w:t>
            </w:r>
          </w:p>
        </w:tc>
        <w:tc>
          <w:tcPr>
            <w:tcW w:w="689" w:type="auto"/>
          </w:tcPr>
          <w:p w14:paraId="25FF4BCD" w14:textId="77777777" w:rsidR="005E738F" w:rsidRDefault="00000000">
            <w:pPr>
              <w:pStyle w:val="TAC6"/>
            </w:pPr>
            <w:r>
              <w:t>BT</w:t>
            </w:r>
          </w:p>
        </w:tc>
        <w:tc>
          <w:tcPr>
            <w:tcW w:w="689" w:type="auto"/>
          </w:tcPr>
          <w:p w14:paraId="4E0BC76C" w14:textId="77777777" w:rsidR="005E738F" w:rsidRDefault="00000000">
            <w:pPr>
              <w:pStyle w:val="TAC6"/>
            </w:pPr>
            <w:r>
              <w:t>77.5</w:t>
            </w:r>
          </w:p>
        </w:tc>
        <w:tc>
          <w:tcPr>
            <w:tcW w:w="689" w:type="auto"/>
          </w:tcPr>
          <w:p w14:paraId="34EE4CCE" w14:textId="77777777" w:rsidR="005E738F" w:rsidRDefault="00000000">
            <w:pPr>
              <w:pStyle w:val="TAC6"/>
            </w:pPr>
            <w:r>
              <w:t>17.7</w:t>
            </w:r>
          </w:p>
        </w:tc>
        <w:tc>
          <w:tcPr>
            <w:tcW w:w="689" w:type="auto"/>
          </w:tcPr>
          <w:p w14:paraId="35055B1F" w14:textId="77777777" w:rsidR="005E738F" w:rsidRDefault="00000000">
            <w:pPr>
              <w:pStyle w:val="TAC6"/>
            </w:pPr>
            <w:r>
              <w:t>c04</w:t>
            </w:r>
          </w:p>
        </w:tc>
        <w:tc>
          <w:tcPr>
            <w:tcW w:w="689" w:type="auto"/>
          </w:tcPr>
          <w:p w14:paraId="29857766" w14:textId="77777777" w:rsidR="005E738F" w:rsidRDefault="00000000">
            <w:pPr>
              <w:pStyle w:val="TAC6"/>
            </w:pPr>
            <w:r>
              <w:t>11x13.2</w:t>
            </w:r>
          </w:p>
        </w:tc>
        <w:tc>
          <w:tcPr>
            <w:tcW w:w="689" w:type="auto"/>
          </w:tcPr>
          <w:p w14:paraId="0042544F" w14:textId="77777777" w:rsidR="005E738F" w:rsidRDefault="00000000">
            <w:pPr>
              <w:pStyle w:val="TAC6"/>
            </w:pPr>
            <w:r>
              <w:t>46.8</w:t>
            </w:r>
          </w:p>
        </w:tc>
        <w:tc>
          <w:tcPr>
            <w:tcW w:w="689" w:type="auto"/>
          </w:tcPr>
          <w:p w14:paraId="0BA8FC6C" w14:textId="77777777" w:rsidR="005E738F" w:rsidRDefault="00000000">
            <w:pPr>
              <w:pStyle w:val="TAC6"/>
            </w:pPr>
            <w:r>
              <w:t>26.7</w:t>
            </w:r>
          </w:p>
        </w:tc>
        <w:tc>
          <w:tcPr>
            <w:tcW w:w="689" w:type="auto"/>
          </w:tcPr>
          <w:p w14:paraId="6CE864AB" w14:textId="77777777" w:rsidR="005E738F" w:rsidRDefault="00000000">
            <w:pPr>
              <w:pStyle w:val="TAC6"/>
            </w:pPr>
            <w:r>
              <w:t>12.42</w:t>
            </w:r>
          </w:p>
        </w:tc>
        <w:tc>
          <w:tcPr>
            <w:tcW w:w="689" w:type="auto"/>
          </w:tcPr>
          <w:p w14:paraId="2A6AED7F" w14:textId="77777777" w:rsidR="005E738F" w:rsidRDefault="00000000">
            <w:pPr>
              <w:pStyle w:val="TAC6"/>
            </w:pPr>
            <w:r>
              <w:t>BT</w:t>
            </w:r>
          </w:p>
        </w:tc>
        <w:tc>
          <w:tcPr>
            <w:tcW w:w="689" w:type="auto"/>
          </w:tcPr>
          <w:p w14:paraId="6325F5BB" w14:textId="77777777" w:rsidR="005E738F" w:rsidRDefault="00000000">
            <w:pPr>
              <w:pStyle w:val="TAC6"/>
            </w:pPr>
            <w:r>
              <w:t>PASS</w:t>
            </w:r>
          </w:p>
        </w:tc>
      </w:tr>
      <w:tr w:rsidR="005E738F" w14:paraId="01ABB77D" w14:textId="77777777">
        <w:trPr>
          <w:jc w:val="center"/>
        </w:trPr>
        <w:tc>
          <w:tcPr>
            <w:tcW w:w="689" w:type="auto"/>
            <w:vMerge w:val="restart"/>
          </w:tcPr>
          <w:p w14:paraId="343638D1" w14:textId="77777777" w:rsidR="005E738F" w:rsidRDefault="00000000">
            <w:pPr>
              <w:pStyle w:val="TAC6"/>
            </w:pPr>
            <w:r>
              <w:t>b</w:t>
            </w:r>
          </w:p>
        </w:tc>
        <w:tc>
          <w:tcPr>
            <w:tcW w:w="689" w:type="auto"/>
            <w:vMerge w:val="restart"/>
          </w:tcPr>
          <w:p w14:paraId="1F2E844B" w14:textId="77777777" w:rsidR="005E738F" w:rsidRDefault="00000000">
            <w:pPr>
              <w:pStyle w:val="TAC6"/>
            </w:pPr>
            <w:r>
              <w:t>c06</w:t>
            </w:r>
          </w:p>
        </w:tc>
        <w:tc>
          <w:tcPr>
            <w:tcW w:w="689" w:type="auto"/>
          </w:tcPr>
          <w:p w14:paraId="5695E6F8" w14:textId="77777777" w:rsidR="005E738F" w:rsidRDefault="00000000">
            <w:pPr>
              <w:pStyle w:val="TAC6"/>
            </w:pPr>
            <w:r>
              <w:t>1</w:t>
            </w:r>
          </w:p>
        </w:tc>
        <w:tc>
          <w:tcPr>
            <w:tcW w:w="689" w:type="auto"/>
          </w:tcPr>
          <w:p w14:paraId="4FCA9B00" w14:textId="77777777" w:rsidR="005E738F" w:rsidRDefault="00000000">
            <w:pPr>
              <w:pStyle w:val="TAC6"/>
            </w:pPr>
            <w:r>
              <w:t>128</w:t>
            </w:r>
          </w:p>
        </w:tc>
        <w:tc>
          <w:tcPr>
            <w:tcW w:w="689" w:type="auto"/>
          </w:tcPr>
          <w:p w14:paraId="2AA91FD9" w14:textId="77777777" w:rsidR="005E738F" w:rsidRDefault="00000000">
            <w:pPr>
              <w:pStyle w:val="TAC6"/>
            </w:pPr>
            <w:r>
              <w:t>NWT</w:t>
            </w:r>
          </w:p>
        </w:tc>
        <w:tc>
          <w:tcPr>
            <w:tcW w:w="689" w:type="auto"/>
          </w:tcPr>
          <w:p w14:paraId="3537A14C" w14:textId="77777777" w:rsidR="005E738F" w:rsidRDefault="00000000">
            <w:pPr>
              <w:pStyle w:val="TAC6"/>
            </w:pPr>
            <w:r>
              <w:t>85.2</w:t>
            </w:r>
          </w:p>
        </w:tc>
        <w:tc>
          <w:tcPr>
            <w:tcW w:w="689" w:type="auto"/>
          </w:tcPr>
          <w:p w14:paraId="3233B5CE" w14:textId="77777777" w:rsidR="005E738F" w:rsidRDefault="00000000">
            <w:pPr>
              <w:pStyle w:val="TAC6"/>
            </w:pPr>
            <w:r>
              <w:t>19.8</w:t>
            </w:r>
          </w:p>
        </w:tc>
        <w:tc>
          <w:tcPr>
            <w:tcW w:w="689" w:type="auto"/>
          </w:tcPr>
          <w:p w14:paraId="04D26779" w14:textId="77777777" w:rsidR="005E738F" w:rsidRDefault="00000000">
            <w:pPr>
              <w:pStyle w:val="TAC6"/>
            </w:pPr>
            <w:r>
              <w:t>c04</w:t>
            </w:r>
          </w:p>
        </w:tc>
        <w:tc>
          <w:tcPr>
            <w:tcW w:w="689" w:type="auto"/>
          </w:tcPr>
          <w:p w14:paraId="16D832F3" w14:textId="77777777" w:rsidR="005E738F" w:rsidRDefault="00000000">
            <w:pPr>
              <w:pStyle w:val="TAC6"/>
            </w:pPr>
            <w:r>
              <w:t>11x13.2</w:t>
            </w:r>
          </w:p>
        </w:tc>
        <w:tc>
          <w:tcPr>
            <w:tcW w:w="689" w:type="auto"/>
          </w:tcPr>
          <w:p w14:paraId="7F274B45" w14:textId="77777777" w:rsidR="005E738F" w:rsidRDefault="00000000">
            <w:pPr>
              <w:pStyle w:val="TAC6"/>
            </w:pPr>
            <w:r>
              <w:t>72.2</w:t>
            </w:r>
          </w:p>
        </w:tc>
        <w:tc>
          <w:tcPr>
            <w:tcW w:w="689" w:type="auto"/>
          </w:tcPr>
          <w:p w14:paraId="217FA2B6" w14:textId="77777777" w:rsidR="005E738F" w:rsidRDefault="00000000">
            <w:pPr>
              <w:pStyle w:val="TAC6"/>
            </w:pPr>
            <w:r>
              <w:t>27.3</w:t>
            </w:r>
          </w:p>
        </w:tc>
        <w:tc>
          <w:tcPr>
            <w:tcW w:w="689" w:type="auto"/>
          </w:tcPr>
          <w:p w14:paraId="3891D159" w14:textId="77777777" w:rsidR="005E738F" w:rsidRDefault="00000000">
            <w:pPr>
              <w:pStyle w:val="TAC6"/>
            </w:pPr>
            <w:r>
              <w:t>4.99</w:t>
            </w:r>
          </w:p>
        </w:tc>
        <w:tc>
          <w:tcPr>
            <w:tcW w:w="689" w:type="auto"/>
          </w:tcPr>
          <w:p w14:paraId="4D1903C5" w14:textId="77777777" w:rsidR="005E738F" w:rsidRDefault="00000000">
            <w:pPr>
              <w:pStyle w:val="TAC6"/>
            </w:pPr>
            <w:r>
              <w:t>BT</w:t>
            </w:r>
          </w:p>
        </w:tc>
        <w:tc>
          <w:tcPr>
            <w:tcW w:w="689" w:type="auto"/>
            <w:shd w:val="clear" w:color="auto" w:fill="ADD8E6"/>
          </w:tcPr>
          <w:p w14:paraId="53B27E7F" w14:textId="77777777" w:rsidR="005E738F" w:rsidRDefault="00000000">
            <w:pPr>
              <w:pStyle w:val="TAC6"/>
            </w:pPr>
            <w:r>
              <w:t>EXCEED</w:t>
            </w:r>
          </w:p>
        </w:tc>
      </w:tr>
      <w:tr w:rsidR="005E738F" w14:paraId="39008671" w14:textId="77777777">
        <w:trPr>
          <w:jc w:val="center"/>
        </w:trPr>
        <w:tc>
          <w:tcPr>
            <w:tcW w:w="689" w:type="auto"/>
            <w:vMerge/>
          </w:tcPr>
          <w:p w14:paraId="33AAF8B9" w14:textId="77777777" w:rsidR="005E738F" w:rsidRDefault="005E738F"/>
        </w:tc>
        <w:tc>
          <w:tcPr>
            <w:tcW w:w="689" w:type="auto"/>
            <w:vMerge/>
          </w:tcPr>
          <w:p w14:paraId="4114A188" w14:textId="77777777" w:rsidR="005E738F" w:rsidRDefault="005E738F"/>
        </w:tc>
        <w:tc>
          <w:tcPr>
            <w:tcW w:w="689" w:type="auto"/>
          </w:tcPr>
          <w:p w14:paraId="4F85C475" w14:textId="77777777" w:rsidR="005E738F" w:rsidRDefault="00000000">
            <w:pPr>
              <w:pStyle w:val="TAC6"/>
            </w:pPr>
            <w:r>
              <w:t>2</w:t>
            </w:r>
          </w:p>
        </w:tc>
        <w:tc>
          <w:tcPr>
            <w:tcW w:w="689" w:type="auto"/>
          </w:tcPr>
          <w:p w14:paraId="59CEA57A" w14:textId="77777777" w:rsidR="005E738F" w:rsidRDefault="00000000">
            <w:pPr>
              <w:pStyle w:val="TAC6"/>
            </w:pPr>
            <w:r>
              <w:t>128</w:t>
            </w:r>
          </w:p>
        </w:tc>
        <w:tc>
          <w:tcPr>
            <w:tcW w:w="689" w:type="auto"/>
          </w:tcPr>
          <w:p w14:paraId="67AF2584" w14:textId="77777777" w:rsidR="005E738F" w:rsidRDefault="00000000">
            <w:pPr>
              <w:pStyle w:val="TAC6"/>
            </w:pPr>
            <w:r>
              <w:t>BT</w:t>
            </w:r>
          </w:p>
        </w:tc>
        <w:tc>
          <w:tcPr>
            <w:tcW w:w="689" w:type="auto"/>
          </w:tcPr>
          <w:p w14:paraId="453F1DE2" w14:textId="77777777" w:rsidR="005E738F" w:rsidRDefault="00000000">
            <w:pPr>
              <w:pStyle w:val="TAC6"/>
            </w:pPr>
            <w:r>
              <w:t>85.2</w:t>
            </w:r>
          </w:p>
        </w:tc>
        <w:tc>
          <w:tcPr>
            <w:tcW w:w="689" w:type="auto"/>
          </w:tcPr>
          <w:p w14:paraId="216A3448" w14:textId="77777777" w:rsidR="005E738F" w:rsidRDefault="00000000">
            <w:pPr>
              <w:pStyle w:val="TAC6"/>
            </w:pPr>
            <w:r>
              <w:t>19.8</w:t>
            </w:r>
          </w:p>
        </w:tc>
        <w:tc>
          <w:tcPr>
            <w:tcW w:w="689" w:type="auto"/>
          </w:tcPr>
          <w:p w14:paraId="02646515" w14:textId="77777777" w:rsidR="005E738F" w:rsidRDefault="00000000">
            <w:pPr>
              <w:pStyle w:val="TAC6"/>
            </w:pPr>
            <w:r>
              <w:t>c03</w:t>
            </w:r>
          </w:p>
        </w:tc>
        <w:tc>
          <w:tcPr>
            <w:tcW w:w="689" w:type="auto"/>
          </w:tcPr>
          <w:p w14:paraId="60868F93" w14:textId="77777777" w:rsidR="005E738F" w:rsidRDefault="00000000">
            <w:pPr>
              <w:pStyle w:val="TAC6"/>
            </w:pPr>
            <w:r>
              <w:t>11x9.6</w:t>
            </w:r>
          </w:p>
        </w:tc>
        <w:tc>
          <w:tcPr>
            <w:tcW w:w="689" w:type="auto"/>
          </w:tcPr>
          <w:p w14:paraId="253ED60B" w14:textId="77777777" w:rsidR="005E738F" w:rsidRDefault="00000000">
            <w:pPr>
              <w:pStyle w:val="TAC6"/>
            </w:pPr>
            <w:r>
              <w:t>64.9</w:t>
            </w:r>
          </w:p>
        </w:tc>
        <w:tc>
          <w:tcPr>
            <w:tcW w:w="689" w:type="auto"/>
          </w:tcPr>
          <w:p w14:paraId="76A63417" w14:textId="77777777" w:rsidR="005E738F" w:rsidRDefault="00000000">
            <w:pPr>
              <w:pStyle w:val="TAC6"/>
            </w:pPr>
            <w:r>
              <w:t>28.2</w:t>
            </w:r>
          </w:p>
        </w:tc>
        <w:tc>
          <w:tcPr>
            <w:tcW w:w="689" w:type="auto"/>
          </w:tcPr>
          <w:p w14:paraId="61295D3A" w14:textId="77777777" w:rsidR="005E738F" w:rsidRDefault="00000000">
            <w:pPr>
              <w:pStyle w:val="TAC6"/>
            </w:pPr>
            <w:r>
              <w:t>7.64</w:t>
            </w:r>
          </w:p>
        </w:tc>
        <w:tc>
          <w:tcPr>
            <w:tcW w:w="689" w:type="auto"/>
          </w:tcPr>
          <w:p w14:paraId="0AEA521D" w14:textId="77777777" w:rsidR="005E738F" w:rsidRDefault="00000000">
            <w:pPr>
              <w:pStyle w:val="TAC6"/>
            </w:pPr>
            <w:r>
              <w:t>BT</w:t>
            </w:r>
          </w:p>
        </w:tc>
        <w:tc>
          <w:tcPr>
            <w:tcW w:w="689" w:type="auto"/>
          </w:tcPr>
          <w:p w14:paraId="5A5CE66B" w14:textId="77777777" w:rsidR="005E738F" w:rsidRDefault="00000000">
            <w:pPr>
              <w:pStyle w:val="TAC6"/>
            </w:pPr>
            <w:r>
              <w:t>PASS</w:t>
            </w:r>
          </w:p>
        </w:tc>
      </w:tr>
      <w:tr w:rsidR="005E738F" w14:paraId="1810440A" w14:textId="77777777">
        <w:trPr>
          <w:jc w:val="center"/>
        </w:trPr>
        <w:tc>
          <w:tcPr>
            <w:tcW w:w="689" w:type="auto"/>
            <w:vMerge/>
          </w:tcPr>
          <w:p w14:paraId="64326248" w14:textId="77777777" w:rsidR="005E738F" w:rsidRDefault="005E738F"/>
        </w:tc>
        <w:tc>
          <w:tcPr>
            <w:tcW w:w="689" w:type="auto"/>
            <w:vMerge w:val="restart"/>
          </w:tcPr>
          <w:p w14:paraId="7BF15E10" w14:textId="77777777" w:rsidR="005E738F" w:rsidRDefault="00000000">
            <w:pPr>
              <w:pStyle w:val="TAC6"/>
            </w:pPr>
            <w:r>
              <w:t>c07</w:t>
            </w:r>
          </w:p>
        </w:tc>
        <w:tc>
          <w:tcPr>
            <w:tcW w:w="689" w:type="auto"/>
          </w:tcPr>
          <w:p w14:paraId="75B279F4" w14:textId="77777777" w:rsidR="005E738F" w:rsidRDefault="00000000">
            <w:pPr>
              <w:pStyle w:val="TAC6"/>
            </w:pPr>
            <w:r>
              <w:t>1</w:t>
            </w:r>
          </w:p>
        </w:tc>
        <w:tc>
          <w:tcPr>
            <w:tcW w:w="689" w:type="auto"/>
          </w:tcPr>
          <w:p w14:paraId="5AFD8671" w14:textId="77777777" w:rsidR="005E738F" w:rsidRDefault="00000000">
            <w:pPr>
              <w:pStyle w:val="TAC6"/>
            </w:pPr>
            <w:r>
              <w:t>160</w:t>
            </w:r>
          </w:p>
        </w:tc>
        <w:tc>
          <w:tcPr>
            <w:tcW w:w="689" w:type="auto"/>
          </w:tcPr>
          <w:p w14:paraId="4B1B802E" w14:textId="77777777" w:rsidR="005E738F" w:rsidRDefault="00000000">
            <w:pPr>
              <w:pStyle w:val="TAC6"/>
            </w:pPr>
            <w:r>
              <w:t>NWT</w:t>
            </w:r>
          </w:p>
        </w:tc>
        <w:tc>
          <w:tcPr>
            <w:tcW w:w="689" w:type="auto"/>
          </w:tcPr>
          <w:p w14:paraId="79114A76" w14:textId="77777777" w:rsidR="005E738F" w:rsidRDefault="00000000">
            <w:pPr>
              <w:pStyle w:val="TAC6"/>
            </w:pPr>
            <w:r>
              <w:t>90.6</w:t>
            </w:r>
          </w:p>
        </w:tc>
        <w:tc>
          <w:tcPr>
            <w:tcW w:w="689" w:type="auto"/>
          </w:tcPr>
          <w:p w14:paraId="27628455" w14:textId="77777777" w:rsidR="005E738F" w:rsidRDefault="00000000">
            <w:pPr>
              <w:pStyle w:val="TAC6"/>
            </w:pPr>
            <w:r>
              <w:t>12.3</w:t>
            </w:r>
          </w:p>
        </w:tc>
        <w:tc>
          <w:tcPr>
            <w:tcW w:w="689" w:type="auto"/>
          </w:tcPr>
          <w:p w14:paraId="097B8746" w14:textId="77777777" w:rsidR="005E738F" w:rsidRDefault="00000000">
            <w:pPr>
              <w:pStyle w:val="TAC6"/>
            </w:pPr>
            <w:r>
              <w:t>c05</w:t>
            </w:r>
          </w:p>
        </w:tc>
        <w:tc>
          <w:tcPr>
            <w:tcW w:w="689" w:type="auto"/>
          </w:tcPr>
          <w:p w14:paraId="63014C76" w14:textId="77777777" w:rsidR="005E738F" w:rsidRDefault="00000000">
            <w:pPr>
              <w:pStyle w:val="TAC6"/>
            </w:pPr>
            <w:r>
              <w:t>11x16.4</w:t>
            </w:r>
          </w:p>
        </w:tc>
        <w:tc>
          <w:tcPr>
            <w:tcW w:w="689" w:type="auto"/>
          </w:tcPr>
          <w:p w14:paraId="43DF485F" w14:textId="77777777" w:rsidR="005E738F" w:rsidRDefault="00000000">
            <w:pPr>
              <w:pStyle w:val="TAC6"/>
            </w:pPr>
            <w:r>
              <w:t>84.7</w:t>
            </w:r>
          </w:p>
        </w:tc>
        <w:tc>
          <w:tcPr>
            <w:tcW w:w="689" w:type="auto"/>
          </w:tcPr>
          <w:p w14:paraId="67E847DD" w14:textId="77777777" w:rsidR="005E738F" w:rsidRDefault="00000000">
            <w:pPr>
              <w:pStyle w:val="TAC6"/>
            </w:pPr>
            <w:r>
              <w:t>18.9</w:t>
            </w:r>
          </w:p>
        </w:tc>
        <w:tc>
          <w:tcPr>
            <w:tcW w:w="689" w:type="auto"/>
          </w:tcPr>
          <w:p w14:paraId="5519E3F1" w14:textId="77777777" w:rsidR="005E738F" w:rsidRDefault="00000000">
            <w:pPr>
              <w:pStyle w:val="TAC6"/>
            </w:pPr>
            <w:r>
              <w:t>3.41</w:t>
            </w:r>
          </w:p>
        </w:tc>
        <w:tc>
          <w:tcPr>
            <w:tcW w:w="689" w:type="auto"/>
          </w:tcPr>
          <w:p w14:paraId="5D4A7BA7" w14:textId="77777777" w:rsidR="005E738F" w:rsidRDefault="00000000">
            <w:pPr>
              <w:pStyle w:val="TAC6"/>
            </w:pPr>
            <w:r>
              <w:t>BT</w:t>
            </w:r>
          </w:p>
        </w:tc>
        <w:tc>
          <w:tcPr>
            <w:tcW w:w="689" w:type="auto"/>
            <w:shd w:val="clear" w:color="auto" w:fill="ADD8E6"/>
          </w:tcPr>
          <w:p w14:paraId="0D768D1D" w14:textId="77777777" w:rsidR="005E738F" w:rsidRDefault="00000000">
            <w:pPr>
              <w:pStyle w:val="TAC6"/>
            </w:pPr>
            <w:r>
              <w:t>EXCEED</w:t>
            </w:r>
          </w:p>
        </w:tc>
      </w:tr>
      <w:tr w:rsidR="005E738F" w14:paraId="59EF57D6" w14:textId="77777777">
        <w:trPr>
          <w:jc w:val="center"/>
        </w:trPr>
        <w:tc>
          <w:tcPr>
            <w:tcW w:w="689" w:type="auto"/>
            <w:vMerge/>
          </w:tcPr>
          <w:p w14:paraId="430EF771" w14:textId="77777777" w:rsidR="005E738F" w:rsidRDefault="005E738F"/>
        </w:tc>
        <w:tc>
          <w:tcPr>
            <w:tcW w:w="689" w:type="auto"/>
            <w:vMerge/>
          </w:tcPr>
          <w:p w14:paraId="303792A7" w14:textId="77777777" w:rsidR="005E738F" w:rsidRDefault="005E738F"/>
        </w:tc>
        <w:tc>
          <w:tcPr>
            <w:tcW w:w="689" w:type="auto"/>
          </w:tcPr>
          <w:p w14:paraId="5F01DA05" w14:textId="77777777" w:rsidR="005E738F" w:rsidRDefault="00000000">
            <w:pPr>
              <w:pStyle w:val="TAC6"/>
            </w:pPr>
            <w:r>
              <w:t>2</w:t>
            </w:r>
          </w:p>
        </w:tc>
        <w:tc>
          <w:tcPr>
            <w:tcW w:w="689" w:type="auto"/>
          </w:tcPr>
          <w:p w14:paraId="6515EB59" w14:textId="77777777" w:rsidR="005E738F" w:rsidRDefault="00000000">
            <w:pPr>
              <w:pStyle w:val="TAC6"/>
            </w:pPr>
            <w:r>
              <w:t>160</w:t>
            </w:r>
          </w:p>
        </w:tc>
        <w:tc>
          <w:tcPr>
            <w:tcW w:w="689" w:type="auto"/>
          </w:tcPr>
          <w:p w14:paraId="14F2A700" w14:textId="77777777" w:rsidR="005E738F" w:rsidRDefault="00000000">
            <w:pPr>
              <w:pStyle w:val="TAC6"/>
            </w:pPr>
            <w:r>
              <w:t>BT</w:t>
            </w:r>
          </w:p>
        </w:tc>
        <w:tc>
          <w:tcPr>
            <w:tcW w:w="689" w:type="auto"/>
          </w:tcPr>
          <w:p w14:paraId="3BFD7388" w14:textId="77777777" w:rsidR="005E738F" w:rsidRDefault="00000000">
            <w:pPr>
              <w:pStyle w:val="TAC6"/>
            </w:pPr>
            <w:r>
              <w:t>90.6</w:t>
            </w:r>
          </w:p>
        </w:tc>
        <w:tc>
          <w:tcPr>
            <w:tcW w:w="689" w:type="auto"/>
          </w:tcPr>
          <w:p w14:paraId="0545FBA8" w14:textId="77777777" w:rsidR="005E738F" w:rsidRDefault="00000000">
            <w:pPr>
              <w:pStyle w:val="TAC6"/>
            </w:pPr>
            <w:r>
              <w:t>12.3</w:t>
            </w:r>
          </w:p>
        </w:tc>
        <w:tc>
          <w:tcPr>
            <w:tcW w:w="689" w:type="auto"/>
          </w:tcPr>
          <w:p w14:paraId="68D407F0" w14:textId="77777777" w:rsidR="005E738F" w:rsidRDefault="00000000">
            <w:pPr>
              <w:pStyle w:val="TAC6"/>
            </w:pPr>
            <w:r>
              <w:t>c04</w:t>
            </w:r>
          </w:p>
        </w:tc>
        <w:tc>
          <w:tcPr>
            <w:tcW w:w="689" w:type="auto"/>
          </w:tcPr>
          <w:p w14:paraId="29416CF6" w14:textId="77777777" w:rsidR="005E738F" w:rsidRDefault="00000000">
            <w:pPr>
              <w:pStyle w:val="TAC6"/>
            </w:pPr>
            <w:r>
              <w:t>11x13.2</w:t>
            </w:r>
          </w:p>
        </w:tc>
        <w:tc>
          <w:tcPr>
            <w:tcW w:w="689" w:type="auto"/>
          </w:tcPr>
          <w:p w14:paraId="4DFDECFD" w14:textId="77777777" w:rsidR="005E738F" w:rsidRDefault="00000000">
            <w:pPr>
              <w:pStyle w:val="TAC6"/>
            </w:pPr>
            <w:r>
              <w:t>72.2</w:t>
            </w:r>
          </w:p>
        </w:tc>
        <w:tc>
          <w:tcPr>
            <w:tcW w:w="689" w:type="auto"/>
          </w:tcPr>
          <w:p w14:paraId="217974A9" w14:textId="77777777" w:rsidR="005E738F" w:rsidRDefault="00000000">
            <w:pPr>
              <w:pStyle w:val="TAC6"/>
            </w:pPr>
            <w:r>
              <w:t>27.3</w:t>
            </w:r>
          </w:p>
        </w:tc>
        <w:tc>
          <w:tcPr>
            <w:tcW w:w="689" w:type="auto"/>
          </w:tcPr>
          <w:p w14:paraId="4B7D4D90" w14:textId="77777777" w:rsidR="005E738F" w:rsidRDefault="00000000">
            <w:pPr>
              <w:pStyle w:val="TAC6"/>
            </w:pPr>
            <w:r>
              <w:t>7.95</w:t>
            </w:r>
          </w:p>
        </w:tc>
        <w:tc>
          <w:tcPr>
            <w:tcW w:w="689" w:type="auto"/>
          </w:tcPr>
          <w:p w14:paraId="211562CF" w14:textId="77777777" w:rsidR="005E738F" w:rsidRDefault="00000000">
            <w:pPr>
              <w:pStyle w:val="TAC6"/>
            </w:pPr>
            <w:r>
              <w:t>BT</w:t>
            </w:r>
          </w:p>
        </w:tc>
        <w:tc>
          <w:tcPr>
            <w:tcW w:w="689" w:type="auto"/>
          </w:tcPr>
          <w:p w14:paraId="4C7C5C57" w14:textId="77777777" w:rsidR="005E738F" w:rsidRDefault="00000000">
            <w:pPr>
              <w:pStyle w:val="TAC6"/>
            </w:pPr>
            <w:r>
              <w:t>PASS</w:t>
            </w:r>
          </w:p>
        </w:tc>
      </w:tr>
      <w:tr w:rsidR="005E738F" w14:paraId="0DB297B7" w14:textId="77777777">
        <w:trPr>
          <w:jc w:val="center"/>
        </w:trPr>
        <w:tc>
          <w:tcPr>
            <w:tcW w:w="689" w:type="auto"/>
            <w:vMerge w:val="restart"/>
          </w:tcPr>
          <w:p w14:paraId="4E098B9A" w14:textId="77777777" w:rsidR="005E738F" w:rsidRDefault="00000000">
            <w:pPr>
              <w:pStyle w:val="TAC6"/>
            </w:pPr>
            <w:r>
              <w:t>b+a</w:t>
            </w:r>
          </w:p>
        </w:tc>
        <w:tc>
          <w:tcPr>
            <w:tcW w:w="689" w:type="auto"/>
            <w:vMerge w:val="restart"/>
          </w:tcPr>
          <w:p w14:paraId="5F3D6B22" w14:textId="77777777" w:rsidR="005E738F" w:rsidRDefault="00000000">
            <w:pPr>
              <w:pStyle w:val="TAC6"/>
            </w:pPr>
            <w:r>
              <w:t>c06</w:t>
            </w:r>
          </w:p>
        </w:tc>
        <w:tc>
          <w:tcPr>
            <w:tcW w:w="689" w:type="auto"/>
          </w:tcPr>
          <w:p w14:paraId="5243EF89" w14:textId="77777777" w:rsidR="005E738F" w:rsidRDefault="00000000">
            <w:pPr>
              <w:pStyle w:val="TAC6"/>
            </w:pPr>
            <w:r>
              <w:t>1</w:t>
            </w:r>
          </w:p>
        </w:tc>
        <w:tc>
          <w:tcPr>
            <w:tcW w:w="689" w:type="auto"/>
          </w:tcPr>
          <w:p w14:paraId="13494219" w14:textId="77777777" w:rsidR="005E738F" w:rsidRDefault="00000000">
            <w:pPr>
              <w:pStyle w:val="TAC6"/>
            </w:pPr>
            <w:r>
              <w:t>128</w:t>
            </w:r>
          </w:p>
        </w:tc>
        <w:tc>
          <w:tcPr>
            <w:tcW w:w="689" w:type="auto"/>
          </w:tcPr>
          <w:p w14:paraId="7C797F10" w14:textId="77777777" w:rsidR="005E738F" w:rsidRDefault="00000000">
            <w:pPr>
              <w:pStyle w:val="TAC6"/>
            </w:pPr>
            <w:r>
              <w:t>NWT</w:t>
            </w:r>
          </w:p>
        </w:tc>
        <w:tc>
          <w:tcPr>
            <w:tcW w:w="689" w:type="auto"/>
          </w:tcPr>
          <w:p w14:paraId="5C0C7BAD" w14:textId="77777777" w:rsidR="005E738F" w:rsidRDefault="00000000">
            <w:pPr>
              <w:pStyle w:val="TAC6"/>
            </w:pPr>
            <w:r>
              <w:t>68.4</w:t>
            </w:r>
          </w:p>
        </w:tc>
        <w:tc>
          <w:tcPr>
            <w:tcW w:w="689" w:type="auto"/>
          </w:tcPr>
          <w:p w14:paraId="65F18738" w14:textId="77777777" w:rsidR="005E738F" w:rsidRDefault="00000000">
            <w:pPr>
              <w:pStyle w:val="TAC6"/>
            </w:pPr>
            <w:r>
              <w:t>28.8</w:t>
            </w:r>
          </w:p>
        </w:tc>
        <w:tc>
          <w:tcPr>
            <w:tcW w:w="689" w:type="auto"/>
          </w:tcPr>
          <w:p w14:paraId="7DDD5458" w14:textId="77777777" w:rsidR="005E738F" w:rsidRDefault="00000000">
            <w:pPr>
              <w:pStyle w:val="TAC6"/>
            </w:pPr>
            <w:r>
              <w:t>c04</w:t>
            </w:r>
          </w:p>
        </w:tc>
        <w:tc>
          <w:tcPr>
            <w:tcW w:w="689" w:type="auto"/>
          </w:tcPr>
          <w:p w14:paraId="2EF9AE7A" w14:textId="77777777" w:rsidR="005E738F" w:rsidRDefault="00000000">
            <w:pPr>
              <w:pStyle w:val="TAC6"/>
            </w:pPr>
            <w:r>
              <w:t>11x13.2</w:t>
            </w:r>
          </w:p>
        </w:tc>
        <w:tc>
          <w:tcPr>
            <w:tcW w:w="689" w:type="auto"/>
          </w:tcPr>
          <w:p w14:paraId="3BA7578F" w14:textId="77777777" w:rsidR="005E738F" w:rsidRDefault="00000000">
            <w:pPr>
              <w:pStyle w:val="TAC6"/>
            </w:pPr>
            <w:r>
              <w:t>59.5</w:t>
            </w:r>
          </w:p>
        </w:tc>
        <w:tc>
          <w:tcPr>
            <w:tcW w:w="689" w:type="auto"/>
          </w:tcPr>
          <w:p w14:paraId="1DD6EF9A" w14:textId="77777777" w:rsidR="005E738F" w:rsidRDefault="00000000">
            <w:pPr>
              <w:pStyle w:val="TAC6"/>
            </w:pPr>
            <w:r>
              <w:t>29.8</w:t>
            </w:r>
          </w:p>
        </w:tc>
        <w:tc>
          <w:tcPr>
            <w:tcW w:w="689" w:type="auto"/>
          </w:tcPr>
          <w:p w14:paraId="59B2BAF0" w14:textId="77777777" w:rsidR="005E738F" w:rsidRDefault="00000000">
            <w:pPr>
              <w:pStyle w:val="TAC6"/>
            </w:pPr>
            <w:r>
              <w:t>3.91</w:t>
            </w:r>
          </w:p>
        </w:tc>
        <w:tc>
          <w:tcPr>
            <w:tcW w:w="689" w:type="auto"/>
          </w:tcPr>
          <w:p w14:paraId="38BA7AC8" w14:textId="77777777" w:rsidR="005E738F" w:rsidRDefault="00000000">
            <w:pPr>
              <w:pStyle w:val="TAC6"/>
            </w:pPr>
            <w:r>
              <w:t>BT</w:t>
            </w:r>
          </w:p>
        </w:tc>
        <w:tc>
          <w:tcPr>
            <w:tcW w:w="689" w:type="auto"/>
            <w:shd w:val="clear" w:color="auto" w:fill="ADD8E6"/>
          </w:tcPr>
          <w:p w14:paraId="65050C37" w14:textId="77777777" w:rsidR="005E738F" w:rsidRDefault="00000000">
            <w:pPr>
              <w:pStyle w:val="TAC6"/>
            </w:pPr>
            <w:r>
              <w:t>EXCEED</w:t>
            </w:r>
          </w:p>
        </w:tc>
      </w:tr>
      <w:tr w:rsidR="005E738F" w14:paraId="2A81B3ED" w14:textId="77777777">
        <w:trPr>
          <w:jc w:val="center"/>
        </w:trPr>
        <w:tc>
          <w:tcPr>
            <w:tcW w:w="689" w:type="auto"/>
            <w:vMerge/>
          </w:tcPr>
          <w:p w14:paraId="1772F304" w14:textId="77777777" w:rsidR="005E738F" w:rsidRDefault="005E738F"/>
        </w:tc>
        <w:tc>
          <w:tcPr>
            <w:tcW w:w="689" w:type="auto"/>
            <w:vMerge/>
          </w:tcPr>
          <w:p w14:paraId="2FE1A863" w14:textId="77777777" w:rsidR="005E738F" w:rsidRDefault="005E738F"/>
        </w:tc>
        <w:tc>
          <w:tcPr>
            <w:tcW w:w="689" w:type="auto"/>
          </w:tcPr>
          <w:p w14:paraId="7F059FD3" w14:textId="77777777" w:rsidR="005E738F" w:rsidRDefault="00000000">
            <w:pPr>
              <w:pStyle w:val="TAC6"/>
            </w:pPr>
            <w:r>
              <w:t>2</w:t>
            </w:r>
          </w:p>
        </w:tc>
        <w:tc>
          <w:tcPr>
            <w:tcW w:w="689" w:type="auto"/>
          </w:tcPr>
          <w:p w14:paraId="15D154E5" w14:textId="77777777" w:rsidR="005E738F" w:rsidRDefault="00000000">
            <w:pPr>
              <w:pStyle w:val="TAC6"/>
            </w:pPr>
            <w:r>
              <w:t>128</w:t>
            </w:r>
          </w:p>
        </w:tc>
        <w:tc>
          <w:tcPr>
            <w:tcW w:w="689" w:type="auto"/>
          </w:tcPr>
          <w:p w14:paraId="1AB296C2" w14:textId="77777777" w:rsidR="005E738F" w:rsidRDefault="00000000">
            <w:pPr>
              <w:pStyle w:val="TAC6"/>
            </w:pPr>
            <w:r>
              <w:t>BT</w:t>
            </w:r>
          </w:p>
        </w:tc>
        <w:tc>
          <w:tcPr>
            <w:tcW w:w="689" w:type="auto"/>
          </w:tcPr>
          <w:p w14:paraId="504E417B" w14:textId="77777777" w:rsidR="005E738F" w:rsidRDefault="00000000">
            <w:pPr>
              <w:pStyle w:val="TAC6"/>
            </w:pPr>
            <w:r>
              <w:t>68.4</w:t>
            </w:r>
          </w:p>
        </w:tc>
        <w:tc>
          <w:tcPr>
            <w:tcW w:w="689" w:type="auto"/>
          </w:tcPr>
          <w:p w14:paraId="6532DD94" w14:textId="77777777" w:rsidR="005E738F" w:rsidRDefault="00000000">
            <w:pPr>
              <w:pStyle w:val="TAC6"/>
            </w:pPr>
            <w:r>
              <w:t>28.8</w:t>
            </w:r>
          </w:p>
        </w:tc>
        <w:tc>
          <w:tcPr>
            <w:tcW w:w="689" w:type="auto"/>
          </w:tcPr>
          <w:p w14:paraId="6B6B650F" w14:textId="77777777" w:rsidR="005E738F" w:rsidRDefault="00000000">
            <w:pPr>
              <w:pStyle w:val="TAC6"/>
            </w:pPr>
            <w:r>
              <w:t>c03</w:t>
            </w:r>
          </w:p>
        </w:tc>
        <w:tc>
          <w:tcPr>
            <w:tcW w:w="689" w:type="auto"/>
          </w:tcPr>
          <w:p w14:paraId="1210D8AD" w14:textId="77777777" w:rsidR="005E738F" w:rsidRDefault="00000000">
            <w:pPr>
              <w:pStyle w:val="TAC6"/>
            </w:pPr>
            <w:r>
              <w:t>11x9.6</w:t>
            </w:r>
          </w:p>
        </w:tc>
        <w:tc>
          <w:tcPr>
            <w:tcW w:w="689" w:type="auto"/>
          </w:tcPr>
          <w:p w14:paraId="2B5531CD" w14:textId="77777777" w:rsidR="005E738F" w:rsidRDefault="00000000">
            <w:pPr>
              <w:pStyle w:val="TAC6"/>
            </w:pPr>
            <w:r>
              <w:t>52.4</w:t>
            </w:r>
          </w:p>
        </w:tc>
        <w:tc>
          <w:tcPr>
            <w:tcW w:w="689" w:type="auto"/>
          </w:tcPr>
          <w:p w14:paraId="7E644DDA" w14:textId="77777777" w:rsidR="005E738F" w:rsidRDefault="00000000">
            <w:pPr>
              <w:pStyle w:val="TAC6"/>
            </w:pPr>
            <w:r>
              <w:t>29</w:t>
            </w:r>
          </w:p>
        </w:tc>
        <w:tc>
          <w:tcPr>
            <w:tcW w:w="689" w:type="auto"/>
          </w:tcPr>
          <w:p w14:paraId="690B8FDD" w14:textId="77777777" w:rsidR="005E738F" w:rsidRDefault="00000000">
            <w:pPr>
              <w:pStyle w:val="TAC6"/>
            </w:pPr>
            <w:r>
              <w:t>7.18</w:t>
            </w:r>
          </w:p>
        </w:tc>
        <w:tc>
          <w:tcPr>
            <w:tcW w:w="689" w:type="auto"/>
          </w:tcPr>
          <w:p w14:paraId="7B9B123C" w14:textId="77777777" w:rsidR="005E738F" w:rsidRDefault="00000000">
            <w:pPr>
              <w:pStyle w:val="TAC6"/>
            </w:pPr>
            <w:r>
              <w:t>BT</w:t>
            </w:r>
          </w:p>
        </w:tc>
        <w:tc>
          <w:tcPr>
            <w:tcW w:w="689" w:type="auto"/>
          </w:tcPr>
          <w:p w14:paraId="071778CB" w14:textId="77777777" w:rsidR="005E738F" w:rsidRDefault="00000000">
            <w:pPr>
              <w:pStyle w:val="TAC6"/>
            </w:pPr>
            <w:r>
              <w:t>PASS</w:t>
            </w:r>
          </w:p>
        </w:tc>
      </w:tr>
      <w:tr w:rsidR="005E738F" w14:paraId="1858B479" w14:textId="77777777">
        <w:trPr>
          <w:jc w:val="center"/>
        </w:trPr>
        <w:tc>
          <w:tcPr>
            <w:tcW w:w="689" w:type="auto"/>
            <w:vMerge/>
          </w:tcPr>
          <w:p w14:paraId="4CE05D12" w14:textId="77777777" w:rsidR="005E738F" w:rsidRDefault="005E738F"/>
        </w:tc>
        <w:tc>
          <w:tcPr>
            <w:tcW w:w="689" w:type="auto"/>
            <w:vMerge w:val="restart"/>
          </w:tcPr>
          <w:p w14:paraId="565F4A70" w14:textId="77777777" w:rsidR="005E738F" w:rsidRDefault="00000000">
            <w:pPr>
              <w:pStyle w:val="TAC6"/>
            </w:pPr>
            <w:r>
              <w:t>c07</w:t>
            </w:r>
          </w:p>
        </w:tc>
        <w:tc>
          <w:tcPr>
            <w:tcW w:w="689" w:type="auto"/>
          </w:tcPr>
          <w:p w14:paraId="20B78ECB" w14:textId="77777777" w:rsidR="005E738F" w:rsidRDefault="00000000">
            <w:pPr>
              <w:pStyle w:val="TAC6"/>
            </w:pPr>
            <w:r>
              <w:t>1</w:t>
            </w:r>
          </w:p>
        </w:tc>
        <w:tc>
          <w:tcPr>
            <w:tcW w:w="689" w:type="auto"/>
          </w:tcPr>
          <w:p w14:paraId="3CEDCEFF" w14:textId="77777777" w:rsidR="005E738F" w:rsidRDefault="00000000">
            <w:pPr>
              <w:pStyle w:val="TAC6"/>
            </w:pPr>
            <w:r>
              <w:t>160</w:t>
            </w:r>
          </w:p>
        </w:tc>
        <w:tc>
          <w:tcPr>
            <w:tcW w:w="689" w:type="auto"/>
          </w:tcPr>
          <w:p w14:paraId="0A2AF0E5" w14:textId="77777777" w:rsidR="005E738F" w:rsidRDefault="00000000">
            <w:pPr>
              <w:pStyle w:val="TAC6"/>
            </w:pPr>
            <w:r>
              <w:t>NWT</w:t>
            </w:r>
          </w:p>
        </w:tc>
        <w:tc>
          <w:tcPr>
            <w:tcW w:w="689" w:type="auto"/>
          </w:tcPr>
          <w:p w14:paraId="2C683604" w14:textId="77777777" w:rsidR="005E738F" w:rsidRDefault="00000000">
            <w:pPr>
              <w:pStyle w:val="TAC6"/>
            </w:pPr>
            <w:r>
              <w:t>84.1</w:t>
            </w:r>
          </w:p>
        </w:tc>
        <w:tc>
          <w:tcPr>
            <w:tcW w:w="689" w:type="auto"/>
          </w:tcPr>
          <w:p w14:paraId="34ED1377" w14:textId="77777777" w:rsidR="005E738F" w:rsidRDefault="00000000">
            <w:pPr>
              <w:pStyle w:val="TAC6"/>
            </w:pPr>
            <w:r>
              <w:t>16.6</w:t>
            </w:r>
          </w:p>
        </w:tc>
        <w:tc>
          <w:tcPr>
            <w:tcW w:w="689" w:type="auto"/>
          </w:tcPr>
          <w:p w14:paraId="0610982C" w14:textId="77777777" w:rsidR="005E738F" w:rsidRDefault="00000000">
            <w:pPr>
              <w:pStyle w:val="TAC6"/>
            </w:pPr>
            <w:r>
              <w:t>c05</w:t>
            </w:r>
          </w:p>
        </w:tc>
        <w:tc>
          <w:tcPr>
            <w:tcW w:w="689" w:type="auto"/>
          </w:tcPr>
          <w:p w14:paraId="45AA7E97" w14:textId="77777777" w:rsidR="005E738F" w:rsidRDefault="00000000">
            <w:pPr>
              <w:pStyle w:val="TAC6"/>
            </w:pPr>
            <w:r>
              <w:t>11x16.4</w:t>
            </w:r>
          </w:p>
        </w:tc>
        <w:tc>
          <w:tcPr>
            <w:tcW w:w="689" w:type="auto"/>
          </w:tcPr>
          <w:p w14:paraId="38C73FF2" w14:textId="77777777" w:rsidR="005E738F" w:rsidRDefault="00000000">
            <w:pPr>
              <w:pStyle w:val="TAC6"/>
            </w:pPr>
            <w:r>
              <w:t>72.9</w:t>
            </w:r>
          </w:p>
        </w:tc>
        <w:tc>
          <w:tcPr>
            <w:tcW w:w="689" w:type="auto"/>
          </w:tcPr>
          <w:p w14:paraId="4EECFFA1" w14:textId="77777777" w:rsidR="005E738F" w:rsidRDefault="00000000">
            <w:pPr>
              <w:pStyle w:val="TAC6"/>
            </w:pPr>
            <w:r>
              <w:t>24.9</w:t>
            </w:r>
          </w:p>
        </w:tc>
        <w:tc>
          <w:tcPr>
            <w:tcW w:w="689" w:type="auto"/>
          </w:tcPr>
          <w:p w14:paraId="75179FB9" w14:textId="77777777" w:rsidR="005E738F" w:rsidRDefault="00000000">
            <w:pPr>
              <w:pStyle w:val="TAC6"/>
            </w:pPr>
            <w:r>
              <w:t>6.84</w:t>
            </w:r>
          </w:p>
        </w:tc>
        <w:tc>
          <w:tcPr>
            <w:tcW w:w="689" w:type="auto"/>
          </w:tcPr>
          <w:p w14:paraId="26576D0D" w14:textId="77777777" w:rsidR="005E738F" w:rsidRDefault="00000000">
            <w:pPr>
              <w:pStyle w:val="TAC6"/>
            </w:pPr>
            <w:r>
              <w:t>BT</w:t>
            </w:r>
          </w:p>
        </w:tc>
        <w:tc>
          <w:tcPr>
            <w:tcW w:w="689" w:type="auto"/>
            <w:shd w:val="clear" w:color="auto" w:fill="ADD8E6"/>
          </w:tcPr>
          <w:p w14:paraId="02FF547B" w14:textId="77777777" w:rsidR="005E738F" w:rsidRDefault="00000000">
            <w:pPr>
              <w:pStyle w:val="TAC6"/>
            </w:pPr>
            <w:r>
              <w:t>EXCEED</w:t>
            </w:r>
          </w:p>
        </w:tc>
      </w:tr>
      <w:tr w:rsidR="005E738F" w14:paraId="29B07B76" w14:textId="77777777">
        <w:trPr>
          <w:jc w:val="center"/>
        </w:trPr>
        <w:tc>
          <w:tcPr>
            <w:tcW w:w="689" w:type="auto"/>
            <w:vMerge/>
          </w:tcPr>
          <w:p w14:paraId="1E104BDF" w14:textId="77777777" w:rsidR="005E738F" w:rsidRDefault="005E738F"/>
        </w:tc>
        <w:tc>
          <w:tcPr>
            <w:tcW w:w="689" w:type="auto"/>
            <w:vMerge/>
          </w:tcPr>
          <w:p w14:paraId="723B602F" w14:textId="77777777" w:rsidR="005E738F" w:rsidRDefault="005E738F"/>
        </w:tc>
        <w:tc>
          <w:tcPr>
            <w:tcW w:w="689" w:type="auto"/>
          </w:tcPr>
          <w:p w14:paraId="6AE5D16D" w14:textId="77777777" w:rsidR="005E738F" w:rsidRDefault="00000000">
            <w:pPr>
              <w:pStyle w:val="TAC6"/>
            </w:pPr>
            <w:r>
              <w:t>2</w:t>
            </w:r>
          </w:p>
        </w:tc>
        <w:tc>
          <w:tcPr>
            <w:tcW w:w="689" w:type="auto"/>
          </w:tcPr>
          <w:p w14:paraId="0DA0213C" w14:textId="77777777" w:rsidR="005E738F" w:rsidRDefault="00000000">
            <w:pPr>
              <w:pStyle w:val="TAC6"/>
            </w:pPr>
            <w:r>
              <w:t>160</w:t>
            </w:r>
          </w:p>
        </w:tc>
        <w:tc>
          <w:tcPr>
            <w:tcW w:w="689" w:type="auto"/>
          </w:tcPr>
          <w:p w14:paraId="5327BE28" w14:textId="77777777" w:rsidR="005E738F" w:rsidRDefault="00000000">
            <w:pPr>
              <w:pStyle w:val="TAC6"/>
            </w:pPr>
            <w:r>
              <w:t>BT</w:t>
            </w:r>
          </w:p>
        </w:tc>
        <w:tc>
          <w:tcPr>
            <w:tcW w:w="689" w:type="auto"/>
          </w:tcPr>
          <w:p w14:paraId="36B6E9AF" w14:textId="77777777" w:rsidR="005E738F" w:rsidRDefault="00000000">
            <w:pPr>
              <w:pStyle w:val="TAC6"/>
            </w:pPr>
            <w:r>
              <w:t>84.1</w:t>
            </w:r>
          </w:p>
        </w:tc>
        <w:tc>
          <w:tcPr>
            <w:tcW w:w="689" w:type="auto"/>
          </w:tcPr>
          <w:p w14:paraId="222FC0A8" w14:textId="77777777" w:rsidR="005E738F" w:rsidRDefault="00000000">
            <w:pPr>
              <w:pStyle w:val="TAC6"/>
            </w:pPr>
            <w:r>
              <w:t>16.6</w:t>
            </w:r>
          </w:p>
        </w:tc>
        <w:tc>
          <w:tcPr>
            <w:tcW w:w="689" w:type="auto"/>
          </w:tcPr>
          <w:p w14:paraId="1CFEBDF5" w14:textId="77777777" w:rsidR="005E738F" w:rsidRDefault="00000000">
            <w:pPr>
              <w:pStyle w:val="TAC6"/>
            </w:pPr>
            <w:r>
              <w:t>c04</w:t>
            </w:r>
          </w:p>
        </w:tc>
        <w:tc>
          <w:tcPr>
            <w:tcW w:w="689" w:type="auto"/>
          </w:tcPr>
          <w:p w14:paraId="73CA1A12" w14:textId="77777777" w:rsidR="005E738F" w:rsidRDefault="00000000">
            <w:pPr>
              <w:pStyle w:val="TAC6"/>
            </w:pPr>
            <w:r>
              <w:t>11x13.2</w:t>
            </w:r>
          </w:p>
        </w:tc>
        <w:tc>
          <w:tcPr>
            <w:tcW w:w="689" w:type="auto"/>
          </w:tcPr>
          <w:p w14:paraId="2B571BFA" w14:textId="77777777" w:rsidR="005E738F" w:rsidRDefault="00000000">
            <w:pPr>
              <w:pStyle w:val="TAC6"/>
            </w:pPr>
            <w:r>
              <w:t>59.5</w:t>
            </w:r>
          </w:p>
        </w:tc>
        <w:tc>
          <w:tcPr>
            <w:tcW w:w="689" w:type="auto"/>
          </w:tcPr>
          <w:p w14:paraId="47D90DFA" w14:textId="77777777" w:rsidR="005E738F" w:rsidRDefault="00000000">
            <w:pPr>
              <w:pStyle w:val="TAC6"/>
            </w:pPr>
            <w:r>
              <w:t>29.8</w:t>
            </w:r>
          </w:p>
        </w:tc>
        <w:tc>
          <w:tcPr>
            <w:tcW w:w="689" w:type="auto"/>
          </w:tcPr>
          <w:p w14:paraId="6CFA0696" w14:textId="77777777" w:rsidR="005E738F" w:rsidRDefault="00000000">
            <w:pPr>
              <w:pStyle w:val="TAC6"/>
            </w:pPr>
            <w:r>
              <w:t>13.18</w:t>
            </w:r>
          </w:p>
        </w:tc>
        <w:tc>
          <w:tcPr>
            <w:tcW w:w="689" w:type="auto"/>
          </w:tcPr>
          <w:p w14:paraId="4EDB8F5E" w14:textId="77777777" w:rsidR="005E738F" w:rsidRDefault="00000000">
            <w:pPr>
              <w:pStyle w:val="TAC6"/>
            </w:pPr>
            <w:r>
              <w:t>BT</w:t>
            </w:r>
          </w:p>
        </w:tc>
        <w:tc>
          <w:tcPr>
            <w:tcW w:w="689" w:type="auto"/>
          </w:tcPr>
          <w:p w14:paraId="5817F21F" w14:textId="77777777" w:rsidR="005E738F" w:rsidRDefault="00000000">
            <w:pPr>
              <w:pStyle w:val="TAC6"/>
            </w:pPr>
            <w:r>
              <w:t>PASS</w:t>
            </w:r>
          </w:p>
        </w:tc>
      </w:tr>
    </w:tbl>
    <w:p w14:paraId="727D1C6E" w14:textId="77777777" w:rsidR="005E738F" w:rsidRDefault="005E738F"/>
    <w:p w14:paraId="44B89B80"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79325AEF" w14:textId="2ECC22FB" w:rsidR="005E738F" w:rsidRDefault="00000000">
      <w:pPr>
        <w:pStyle w:val="TH"/>
      </w:pPr>
      <w:r>
        <w:t xml:space="preserve">Table </w:t>
      </w:r>
      <w:r>
        <w:fldChar w:fldCharType="begin"/>
      </w:r>
      <w:r>
        <w:instrText>SEQ Table \* ARABIC</w:instrText>
      </w:r>
      <w:r w:rsidR="001216E8">
        <w:fldChar w:fldCharType="separate"/>
      </w:r>
      <w:r w:rsidR="001216E8">
        <w:rPr>
          <w:noProof/>
        </w:rPr>
        <w:t>32</w:t>
      </w:r>
      <w:r>
        <w:fldChar w:fldCharType="end"/>
      </w:r>
      <w:r>
        <w:t>: Summary of the results of BS1534-3a</w:t>
      </w:r>
    </w:p>
    <w:tbl>
      <w:tblPr>
        <w:tblStyle w:val="TableGrid"/>
        <w:tblW w:w="0" w:type="auto"/>
        <w:jc w:val="center"/>
        <w:tblLook w:val="04A0" w:firstRow="1" w:lastRow="0" w:firstColumn="1" w:lastColumn="0" w:noHBand="0" w:noVBand="1"/>
      </w:tblPr>
      <w:tblGrid>
        <w:gridCol w:w="537"/>
        <w:gridCol w:w="726"/>
        <w:gridCol w:w="787"/>
        <w:gridCol w:w="1907"/>
        <w:gridCol w:w="767"/>
      </w:tblGrid>
      <w:tr w:rsidR="005E738F" w14:paraId="3E0CF5E5" w14:textId="77777777">
        <w:trPr>
          <w:jc w:val="center"/>
        </w:trPr>
        <w:tc>
          <w:tcPr>
            <w:tcW w:w="1928" w:type="auto"/>
          </w:tcPr>
          <w:p w14:paraId="1BD77012" w14:textId="77777777" w:rsidR="005E738F" w:rsidRDefault="00000000">
            <w:pPr>
              <w:pStyle w:val="TAH"/>
            </w:pPr>
            <w:r>
              <w:t>Lab</w:t>
            </w:r>
          </w:p>
        </w:tc>
        <w:tc>
          <w:tcPr>
            <w:tcW w:w="1928" w:type="auto"/>
          </w:tcPr>
          <w:p w14:paraId="32F33616" w14:textId="77777777" w:rsidR="005E738F" w:rsidRDefault="00000000">
            <w:pPr>
              <w:pStyle w:val="TAH"/>
            </w:pPr>
            <w:r>
              <w:t>Cond.</w:t>
            </w:r>
          </w:p>
        </w:tc>
        <w:tc>
          <w:tcPr>
            <w:tcW w:w="1928" w:type="auto"/>
          </w:tcPr>
          <w:p w14:paraId="376EB1C6" w14:textId="77777777" w:rsidR="005E738F" w:rsidRDefault="00000000">
            <w:pPr>
              <w:pStyle w:val="TAH"/>
            </w:pPr>
            <w:r>
              <w:t>Bitrate</w:t>
            </w:r>
          </w:p>
        </w:tc>
        <w:tc>
          <w:tcPr>
            <w:tcW w:w="1928" w:type="auto"/>
          </w:tcPr>
          <w:p w14:paraId="2CA6D338" w14:textId="77777777" w:rsidR="005E738F" w:rsidRDefault="00000000">
            <w:pPr>
              <w:pStyle w:val="TAH"/>
            </w:pPr>
            <w:r>
              <w:t>ToR</w:t>
            </w:r>
          </w:p>
        </w:tc>
        <w:tc>
          <w:tcPr>
            <w:tcW w:w="1928" w:type="auto"/>
          </w:tcPr>
          <w:p w14:paraId="1701E077" w14:textId="77777777" w:rsidR="005E738F" w:rsidRDefault="00000000">
            <w:pPr>
              <w:pStyle w:val="TAH"/>
            </w:pPr>
            <w:r>
              <w:t>Status</w:t>
            </w:r>
          </w:p>
        </w:tc>
      </w:tr>
      <w:tr w:rsidR="005E738F" w14:paraId="7875ED41" w14:textId="77777777">
        <w:trPr>
          <w:jc w:val="center"/>
        </w:trPr>
        <w:tc>
          <w:tcPr>
            <w:tcW w:w="1928" w:type="auto"/>
            <w:vMerge w:val="restart"/>
          </w:tcPr>
          <w:p w14:paraId="124222AB" w14:textId="77777777" w:rsidR="005E738F" w:rsidRDefault="00000000">
            <w:pPr>
              <w:pStyle w:val="TAC"/>
            </w:pPr>
            <w:r>
              <w:t>a</w:t>
            </w:r>
          </w:p>
        </w:tc>
        <w:tc>
          <w:tcPr>
            <w:tcW w:w="1928" w:type="auto"/>
          </w:tcPr>
          <w:p w14:paraId="0E38B0BF" w14:textId="77777777" w:rsidR="005E738F" w:rsidRDefault="00000000">
            <w:pPr>
              <w:pStyle w:val="TAC"/>
            </w:pPr>
            <w:r>
              <w:t>c06</w:t>
            </w:r>
          </w:p>
        </w:tc>
        <w:tc>
          <w:tcPr>
            <w:tcW w:w="1928" w:type="auto"/>
          </w:tcPr>
          <w:p w14:paraId="2FE152D3" w14:textId="77777777" w:rsidR="005E738F" w:rsidRDefault="00000000">
            <w:pPr>
              <w:pStyle w:val="TAC"/>
            </w:pPr>
            <w:r>
              <w:t>128</w:t>
            </w:r>
          </w:p>
        </w:tc>
        <w:tc>
          <w:tcPr>
            <w:tcW w:w="1928" w:type="auto"/>
          </w:tcPr>
          <w:p w14:paraId="72332E68" w14:textId="77777777" w:rsidR="005E738F" w:rsidRDefault="00000000">
            <w:pPr>
              <w:pStyle w:val="TAC"/>
            </w:pPr>
            <w:r>
              <w:t>NWT c04 OR BT c03</w:t>
            </w:r>
          </w:p>
        </w:tc>
        <w:tc>
          <w:tcPr>
            <w:tcW w:w="1928" w:type="auto"/>
          </w:tcPr>
          <w:p w14:paraId="3088501B" w14:textId="77777777" w:rsidR="005E738F" w:rsidRDefault="00000000">
            <w:pPr>
              <w:pStyle w:val="TAC"/>
            </w:pPr>
            <w:r>
              <w:t>PASS</w:t>
            </w:r>
          </w:p>
        </w:tc>
      </w:tr>
      <w:tr w:rsidR="005E738F" w14:paraId="625A82E5" w14:textId="77777777">
        <w:trPr>
          <w:jc w:val="center"/>
        </w:trPr>
        <w:tc>
          <w:tcPr>
            <w:tcW w:w="1928" w:type="auto"/>
            <w:vMerge/>
          </w:tcPr>
          <w:p w14:paraId="5F1BC176" w14:textId="77777777" w:rsidR="005E738F" w:rsidRDefault="005E738F"/>
        </w:tc>
        <w:tc>
          <w:tcPr>
            <w:tcW w:w="1928" w:type="auto"/>
          </w:tcPr>
          <w:p w14:paraId="46D9A69B" w14:textId="77777777" w:rsidR="005E738F" w:rsidRDefault="00000000">
            <w:pPr>
              <w:pStyle w:val="TAC"/>
            </w:pPr>
            <w:r>
              <w:t>c07</w:t>
            </w:r>
          </w:p>
        </w:tc>
        <w:tc>
          <w:tcPr>
            <w:tcW w:w="1928" w:type="auto"/>
          </w:tcPr>
          <w:p w14:paraId="26D960E0" w14:textId="77777777" w:rsidR="005E738F" w:rsidRDefault="00000000">
            <w:pPr>
              <w:pStyle w:val="TAC"/>
            </w:pPr>
            <w:r>
              <w:t>160</w:t>
            </w:r>
          </w:p>
        </w:tc>
        <w:tc>
          <w:tcPr>
            <w:tcW w:w="1928" w:type="auto"/>
          </w:tcPr>
          <w:p w14:paraId="7C663FAC" w14:textId="77777777" w:rsidR="005E738F" w:rsidRDefault="00000000">
            <w:pPr>
              <w:pStyle w:val="TAC"/>
            </w:pPr>
            <w:r>
              <w:t>NWT c05 OR BT c04</w:t>
            </w:r>
          </w:p>
        </w:tc>
        <w:tc>
          <w:tcPr>
            <w:tcW w:w="1928" w:type="auto"/>
          </w:tcPr>
          <w:p w14:paraId="79A5A291" w14:textId="77777777" w:rsidR="005E738F" w:rsidRDefault="00000000">
            <w:pPr>
              <w:pStyle w:val="TAC"/>
            </w:pPr>
            <w:r>
              <w:t>PASS</w:t>
            </w:r>
          </w:p>
        </w:tc>
      </w:tr>
      <w:tr w:rsidR="005E738F" w14:paraId="6979800E" w14:textId="77777777">
        <w:trPr>
          <w:jc w:val="center"/>
        </w:trPr>
        <w:tc>
          <w:tcPr>
            <w:tcW w:w="1928" w:type="auto"/>
            <w:vMerge w:val="restart"/>
          </w:tcPr>
          <w:p w14:paraId="455C6C86" w14:textId="77777777" w:rsidR="005E738F" w:rsidRDefault="00000000">
            <w:pPr>
              <w:pStyle w:val="TAC"/>
            </w:pPr>
            <w:r>
              <w:t>b</w:t>
            </w:r>
          </w:p>
        </w:tc>
        <w:tc>
          <w:tcPr>
            <w:tcW w:w="1928" w:type="auto"/>
          </w:tcPr>
          <w:p w14:paraId="05BC28A6" w14:textId="77777777" w:rsidR="005E738F" w:rsidRDefault="00000000">
            <w:pPr>
              <w:pStyle w:val="TAC"/>
            </w:pPr>
            <w:r>
              <w:t>c06</w:t>
            </w:r>
          </w:p>
        </w:tc>
        <w:tc>
          <w:tcPr>
            <w:tcW w:w="1928" w:type="auto"/>
          </w:tcPr>
          <w:p w14:paraId="1E702539" w14:textId="77777777" w:rsidR="005E738F" w:rsidRDefault="00000000">
            <w:pPr>
              <w:pStyle w:val="TAC"/>
            </w:pPr>
            <w:r>
              <w:t>128</w:t>
            </w:r>
          </w:p>
        </w:tc>
        <w:tc>
          <w:tcPr>
            <w:tcW w:w="1928" w:type="auto"/>
          </w:tcPr>
          <w:p w14:paraId="4F50C908" w14:textId="77777777" w:rsidR="005E738F" w:rsidRDefault="00000000">
            <w:pPr>
              <w:pStyle w:val="TAC"/>
            </w:pPr>
            <w:r>
              <w:t>NWT c04 OR BT c03</w:t>
            </w:r>
          </w:p>
        </w:tc>
        <w:tc>
          <w:tcPr>
            <w:tcW w:w="1928" w:type="auto"/>
          </w:tcPr>
          <w:p w14:paraId="693D2320" w14:textId="77777777" w:rsidR="005E738F" w:rsidRDefault="00000000">
            <w:pPr>
              <w:pStyle w:val="TAC"/>
            </w:pPr>
            <w:r>
              <w:t>PASS</w:t>
            </w:r>
          </w:p>
        </w:tc>
      </w:tr>
      <w:tr w:rsidR="005E738F" w14:paraId="5121493C" w14:textId="77777777">
        <w:trPr>
          <w:jc w:val="center"/>
        </w:trPr>
        <w:tc>
          <w:tcPr>
            <w:tcW w:w="1928" w:type="auto"/>
            <w:vMerge/>
          </w:tcPr>
          <w:p w14:paraId="75327578" w14:textId="77777777" w:rsidR="005E738F" w:rsidRDefault="005E738F"/>
        </w:tc>
        <w:tc>
          <w:tcPr>
            <w:tcW w:w="1928" w:type="auto"/>
          </w:tcPr>
          <w:p w14:paraId="2BD17B60" w14:textId="77777777" w:rsidR="005E738F" w:rsidRDefault="00000000">
            <w:pPr>
              <w:pStyle w:val="TAC"/>
            </w:pPr>
            <w:r>
              <w:t>c07</w:t>
            </w:r>
          </w:p>
        </w:tc>
        <w:tc>
          <w:tcPr>
            <w:tcW w:w="1928" w:type="auto"/>
          </w:tcPr>
          <w:p w14:paraId="1E76D23E" w14:textId="77777777" w:rsidR="005E738F" w:rsidRDefault="00000000">
            <w:pPr>
              <w:pStyle w:val="TAC"/>
            </w:pPr>
            <w:r>
              <w:t>160</w:t>
            </w:r>
          </w:p>
        </w:tc>
        <w:tc>
          <w:tcPr>
            <w:tcW w:w="1928" w:type="auto"/>
          </w:tcPr>
          <w:p w14:paraId="4F6C491F" w14:textId="77777777" w:rsidR="005E738F" w:rsidRDefault="00000000">
            <w:pPr>
              <w:pStyle w:val="TAC"/>
            </w:pPr>
            <w:r>
              <w:t>NWT c05 OR BT c04</w:t>
            </w:r>
          </w:p>
        </w:tc>
        <w:tc>
          <w:tcPr>
            <w:tcW w:w="1928" w:type="auto"/>
          </w:tcPr>
          <w:p w14:paraId="083E17BC" w14:textId="77777777" w:rsidR="005E738F" w:rsidRDefault="00000000">
            <w:pPr>
              <w:pStyle w:val="TAC"/>
            </w:pPr>
            <w:r>
              <w:t>PASS</w:t>
            </w:r>
          </w:p>
        </w:tc>
      </w:tr>
      <w:tr w:rsidR="005E738F" w14:paraId="219BED49" w14:textId="77777777">
        <w:trPr>
          <w:jc w:val="center"/>
        </w:trPr>
        <w:tc>
          <w:tcPr>
            <w:tcW w:w="1928" w:type="auto"/>
            <w:vMerge w:val="restart"/>
          </w:tcPr>
          <w:p w14:paraId="050356A5" w14:textId="77777777" w:rsidR="005E738F" w:rsidRDefault="00000000">
            <w:pPr>
              <w:pStyle w:val="TAC"/>
            </w:pPr>
            <w:r>
              <w:t>b+a</w:t>
            </w:r>
          </w:p>
        </w:tc>
        <w:tc>
          <w:tcPr>
            <w:tcW w:w="1928" w:type="auto"/>
          </w:tcPr>
          <w:p w14:paraId="6C1FB53B" w14:textId="77777777" w:rsidR="005E738F" w:rsidRDefault="00000000">
            <w:pPr>
              <w:pStyle w:val="TAC"/>
            </w:pPr>
            <w:r>
              <w:t>c06</w:t>
            </w:r>
          </w:p>
        </w:tc>
        <w:tc>
          <w:tcPr>
            <w:tcW w:w="1928" w:type="auto"/>
          </w:tcPr>
          <w:p w14:paraId="1778889B" w14:textId="77777777" w:rsidR="005E738F" w:rsidRDefault="00000000">
            <w:pPr>
              <w:pStyle w:val="TAC"/>
            </w:pPr>
            <w:r>
              <w:t>128</w:t>
            </w:r>
          </w:p>
        </w:tc>
        <w:tc>
          <w:tcPr>
            <w:tcW w:w="1928" w:type="auto"/>
          </w:tcPr>
          <w:p w14:paraId="061D52A4" w14:textId="77777777" w:rsidR="005E738F" w:rsidRDefault="00000000">
            <w:pPr>
              <w:pStyle w:val="TAC"/>
            </w:pPr>
            <w:r>
              <w:t>NWT c04 OR BT c03</w:t>
            </w:r>
          </w:p>
        </w:tc>
        <w:tc>
          <w:tcPr>
            <w:tcW w:w="1928" w:type="auto"/>
          </w:tcPr>
          <w:p w14:paraId="2DF81720" w14:textId="77777777" w:rsidR="005E738F" w:rsidRDefault="00000000">
            <w:pPr>
              <w:pStyle w:val="TAC"/>
            </w:pPr>
            <w:r>
              <w:t>PASS</w:t>
            </w:r>
          </w:p>
        </w:tc>
      </w:tr>
      <w:tr w:rsidR="005E738F" w14:paraId="34CEEC88" w14:textId="77777777">
        <w:trPr>
          <w:jc w:val="center"/>
        </w:trPr>
        <w:tc>
          <w:tcPr>
            <w:tcW w:w="1928" w:type="auto"/>
            <w:vMerge/>
          </w:tcPr>
          <w:p w14:paraId="75EAC802" w14:textId="77777777" w:rsidR="005E738F" w:rsidRDefault="005E738F"/>
        </w:tc>
        <w:tc>
          <w:tcPr>
            <w:tcW w:w="1928" w:type="auto"/>
          </w:tcPr>
          <w:p w14:paraId="4B07E14C" w14:textId="77777777" w:rsidR="005E738F" w:rsidRDefault="00000000">
            <w:pPr>
              <w:pStyle w:val="TAC"/>
            </w:pPr>
            <w:r>
              <w:t>c07</w:t>
            </w:r>
          </w:p>
        </w:tc>
        <w:tc>
          <w:tcPr>
            <w:tcW w:w="1928" w:type="auto"/>
          </w:tcPr>
          <w:p w14:paraId="085B0218" w14:textId="77777777" w:rsidR="005E738F" w:rsidRDefault="00000000">
            <w:pPr>
              <w:pStyle w:val="TAC"/>
            </w:pPr>
            <w:r>
              <w:t>160</w:t>
            </w:r>
          </w:p>
        </w:tc>
        <w:tc>
          <w:tcPr>
            <w:tcW w:w="1928" w:type="auto"/>
          </w:tcPr>
          <w:p w14:paraId="266C1243" w14:textId="77777777" w:rsidR="005E738F" w:rsidRDefault="00000000">
            <w:pPr>
              <w:pStyle w:val="TAC"/>
            </w:pPr>
            <w:r>
              <w:t>NWT c05 OR BT c04</w:t>
            </w:r>
          </w:p>
        </w:tc>
        <w:tc>
          <w:tcPr>
            <w:tcW w:w="1928" w:type="auto"/>
          </w:tcPr>
          <w:p w14:paraId="1B054904" w14:textId="77777777" w:rsidR="005E738F" w:rsidRDefault="00000000">
            <w:pPr>
              <w:pStyle w:val="TAC"/>
            </w:pPr>
            <w:r>
              <w:t>PASS</w:t>
            </w:r>
          </w:p>
        </w:tc>
      </w:tr>
    </w:tbl>
    <w:p w14:paraId="0154DB3A" w14:textId="77777777" w:rsidR="005E738F" w:rsidRDefault="00000000">
      <w:r>
        <w:br w:type="page"/>
      </w:r>
    </w:p>
    <w:p w14:paraId="2F6AEDEE" w14:textId="77777777" w:rsidR="003F74E7" w:rsidRDefault="003F74E7" w:rsidP="003F74E7">
      <w:pPr>
        <w:pStyle w:val="Heading2"/>
      </w:pPr>
      <w:r>
        <w:t>BS1534-3b (7.1.4, 7.1.4)</w:t>
      </w:r>
    </w:p>
    <w:p w14:paraId="34367D3C" w14:textId="77777777" w:rsidR="005E738F" w:rsidRDefault="00000000">
      <w:r>
        <w:t>The averaged results per condition for experiment BS1534-3b are depicted in the following figure. The three curves show the individual results for the two labs and the results for a joint evaluation, respectively. Condition c01 is the hidden reference while c02 is the 7 kHz lowpass anchor.</w:t>
      </w:r>
    </w:p>
    <w:p w14:paraId="296F2780" w14:textId="77777777" w:rsidR="005E738F" w:rsidRDefault="00000000">
      <w:pPr>
        <w:pStyle w:val="TH"/>
      </w:pPr>
      <w:r>
        <w:rPr>
          <w:noProof/>
        </w:rPr>
        <w:drawing>
          <wp:inline distT="0" distB="0" distL="0" distR="0" wp14:anchorId="419E6F8F" wp14:editId="762A8AD3">
            <wp:extent cx="5040000" cy="252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3b.png"/>
                    <pic:cNvPicPr/>
                  </pic:nvPicPr>
                  <pic:blipFill>
                    <a:blip r:embed="rId23"/>
                    <a:stretch>
                      <a:fillRect/>
                    </a:stretch>
                  </pic:blipFill>
                  <pic:spPr>
                    <a:xfrm>
                      <a:off x="0" y="0"/>
                      <a:ext cx="5040000" cy="2520000"/>
                    </a:xfrm>
                    <a:prstGeom prst="rect">
                      <a:avLst/>
                    </a:prstGeom>
                  </pic:spPr>
                </pic:pic>
              </a:graphicData>
            </a:graphic>
          </wp:inline>
        </w:drawing>
      </w:r>
    </w:p>
    <w:p w14:paraId="284B1A47" w14:textId="12EBF6EA" w:rsidR="005E738F" w:rsidRDefault="00000000">
      <w:pPr>
        <w:pStyle w:val="TF"/>
      </w:pPr>
      <w:r>
        <w:t xml:space="preserve">Figure </w:t>
      </w:r>
      <w:r>
        <w:fldChar w:fldCharType="begin"/>
      </w:r>
      <w:r>
        <w:instrText>SEQ Figure \* ARABIC</w:instrText>
      </w:r>
      <w:r w:rsidR="001216E8">
        <w:fldChar w:fldCharType="separate"/>
      </w:r>
      <w:r w:rsidR="001216E8">
        <w:rPr>
          <w:noProof/>
        </w:rPr>
        <w:t>15</w:t>
      </w:r>
      <w:r>
        <w:fldChar w:fldCharType="end"/>
      </w:r>
      <w:r>
        <w:t>: Averaged results per condition for experiment BS1534-3b</w:t>
      </w:r>
    </w:p>
    <w:p w14:paraId="643BDD89" w14:textId="77777777" w:rsidR="005E738F" w:rsidRDefault="00000000">
      <w:r>
        <w:t>The complete statistical evaluation of the requirement ToR tests for experiment BS1534-3b is given in the following table. The evaluation is done separately for the data from the two listening laboratories and for a combination of the two data sets.</w:t>
      </w:r>
    </w:p>
    <w:p w14:paraId="67AEBAC1" w14:textId="63965863" w:rsidR="005E738F" w:rsidRDefault="00000000">
      <w:pPr>
        <w:pStyle w:val="TH"/>
      </w:pPr>
      <w:r>
        <w:t xml:space="preserve">Table </w:t>
      </w:r>
      <w:r>
        <w:fldChar w:fldCharType="begin"/>
      </w:r>
      <w:r>
        <w:instrText>SEQ Table \* ARABIC</w:instrText>
      </w:r>
      <w:r w:rsidR="001216E8">
        <w:fldChar w:fldCharType="separate"/>
      </w:r>
      <w:r w:rsidR="001216E8">
        <w:rPr>
          <w:noProof/>
        </w:rPr>
        <w:t>33</w:t>
      </w:r>
      <w:r>
        <w:fldChar w:fldCharType="end"/>
      </w:r>
      <w:r>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5E738F" w14:paraId="69BA3416" w14:textId="77777777">
        <w:trPr>
          <w:jc w:val="center"/>
        </w:trPr>
        <w:tc>
          <w:tcPr>
            <w:tcW w:w="689" w:type="auto"/>
            <w:gridSpan w:val="2"/>
            <w:vMerge w:val="restart"/>
          </w:tcPr>
          <w:p w14:paraId="353F6883" w14:textId="77777777" w:rsidR="005E738F" w:rsidRDefault="005E738F">
            <w:pPr>
              <w:pStyle w:val="TAH6"/>
            </w:pPr>
          </w:p>
        </w:tc>
        <w:tc>
          <w:tcPr>
            <w:tcW w:w="689" w:type="auto"/>
          </w:tcPr>
          <w:p w14:paraId="5C9940BB" w14:textId="77777777" w:rsidR="005E738F" w:rsidRDefault="00000000">
            <w:pPr>
              <w:pStyle w:val="TAH6"/>
            </w:pPr>
            <w:r>
              <w:t>Type</w:t>
            </w:r>
          </w:p>
        </w:tc>
        <w:tc>
          <w:tcPr>
            <w:tcW w:w="689" w:type="auto"/>
            <w:gridSpan w:val="4"/>
          </w:tcPr>
          <w:p w14:paraId="7E552949" w14:textId="77777777" w:rsidR="005E738F" w:rsidRDefault="00000000">
            <w:pPr>
              <w:pStyle w:val="TAH6"/>
            </w:pPr>
            <w:r>
              <w:t>CuT</w:t>
            </w:r>
          </w:p>
        </w:tc>
        <w:tc>
          <w:tcPr>
            <w:tcW w:w="689" w:type="auto"/>
            <w:gridSpan w:val="4"/>
          </w:tcPr>
          <w:p w14:paraId="241DD02E" w14:textId="77777777" w:rsidR="005E738F" w:rsidRDefault="00000000">
            <w:pPr>
              <w:pStyle w:val="TAH6"/>
            </w:pPr>
            <w:r>
              <w:t>EVS Reference</w:t>
            </w:r>
          </w:p>
        </w:tc>
        <w:tc>
          <w:tcPr>
            <w:tcW w:w="689" w:type="auto"/>
            <w:gridSpan w:val="3"/>
          </w:tcPr>
          <w:p w14:paraId="26C83587" w14:textId="77777777" w:rsidR="005E738F" w:rsidRDefault="00000000">
            <w:pPr>
              <w:pStyle w:val="TAH6"/>
            </w:pPr>
            <w:r>
              <w:t>Evaluation</w:t>
            </w:r>
          </w:p>
        </w:tc>
      </w:tr>
      <w:tr w:rsidR="005E738F" w14:paraId="3338C274" w14:textId="77777777">
        <w:trPr>
          <w:jc w:val="center"/>
        </w:trPr>
        <w:tc>
          <w:tcPr>
            <w:tcW w:w="689" w:type="auto"/>
            <w:gridSpan w:val="2"/>
            <w:vMerge/>
          </w:tcPr>
          <w:p w14:paraId="276D2B1A" w14:textId="77777777" w:rsidR="005E738F" w:rsidRDefault="005E738F"/>
        </w:tc>
        <w:tc>
          <w:tcPr>
            <w:tcW w:w="689" w:type="auto"/>
          </w:tcPr>
          <w:p w14:paraId="221B48A2" w14:textId="77777777" w:rsidR="005E738F" w:rsidRDefault="00000000">
            <w:pPr>
              <w:pStyle w:val="TAH6"/>
            </w:pPr>
            <w:r>
              <w:t>Value</w:t>
            </w:r>
          </w:p>
        </w:tc>
        <w:tc>
          <w:tcPr>
            <w:tcW w:w="689" w:type="auto"/>
          </w:tcPr>
          <w:p w14:paraId="0BBE2D92" w14:textId="77777777" w:rsidR="005E738F" w:rsidRDefault="00000000">
            <w:pPr>
              <w:pStyle w:val="TAH6"/>
            </w:pPr>
            <w:r>
              <w:t>Bitrate</w:t>
            </w:r>
          </w:p>
        </w:tc>
        <w:tc>
          <w:tcPr>
            <w:tcW w:w="689" w:type="auto"/>
          </w:tcPr>
          <w:p w14:paraId="19E6EECB" w14:textId="77777777" w:rsidR="005E738F" w:rsidRDefault="00000000">
            <w:pPr>
              <w:pStyle w:val="TAH6"/>
            </w:pPr>
            <w:r>
              <w:t>Req.</w:t>
            </w:r>
          </w:p>
        </w:tc>
        <w:tc>
          <w:tcPr>
            <w:tcW w:w="689" w:type="auto"/>
          </w:tcPr>
          <w:p w14:paraId="4B63906D" w14:textId="77777777" w:rsidR="005E738F" w:rsidRDefault="00000000">
            <w:pPr>
              <w:pStyle w:val="TAH6"/>
            </w:pPr>
            <w:r>
              <w:t>Score</w:t>
            </w:r>
          </w:p>
        </w:tc>
        <w:tc>
          <w:tcPr>
            <w:tcW w:w="689" w:type="auto"/>
          </w:tcPr>
          <w:p w14:paraId="45A885A8" w14:textId="77777777" w:rsidR="005E738F" w:rsidRDefault="00000000">
            <w:pPr>
              <w:pStyle w:val="TAH6"/>
            </w:pPr>
            <w:r>
              <w:t>Std.</w:t>
            </w:r>
          </w:p>
        </w:tc>
        <w:tc>
          <w:tcPr>
            <w:tcW w:w="689" w:type="auto"/>
          </w:tcPr>
          <w:p w14:paraId="6D1C529F" w14:textId="77777777" w:rsidR="005E738F" w:rsidRDefault="00000000">
            <w:pPr>
              <w:pStyle w:val="TAH6"/>
            </w:pPr>
            <w:r>
              <w:t>Cond.</w:t>
            </w:r>
          </w:p>
        </w:tc>
        <w:tc>
          <w:tcPr>
            <w:tcW w:w="689" w:type="auto"/>
          </w:tcPr>
          <w:p w14:paraId="729AA0BC" w14:textId="77777777" w:rsidR="005E738F" w:rsidRDefault="00000000">
            <w:pPr>
              <w:pStyle w:val="TAH6"/>
            </w:pPr>
            <w:r>
              <w:t>Bitrate</w:t>
            </w:r>
          </w:p>
        </w:tc>
        <w:tc>
          <w:tcPr>
            <w:tcW w:w="689" w:type="auto"/>
          </w:tcPr>
          <w:p w14:paraId="3115399E" w14:textId="77777777" w:rsidR="005E738F" w:rsidRDefault="00000000">
            <w:pPr>
              <w:pStyle w:val="TAH6"/>
            </w:pPr>
            <w:r>
              <w:t>Score</w:t>
            </w:r>
          </w:p>
        </w:tc>
        <w:tc>
          <w:tcPr>
            <w:tcW w:w="689" w:type="auto"/>
          </w:tcPr>
          <w:p w14:paraId="16503CD7" w14:textId="77777777" w:rsidR="005E738F" w:rsidRDefault="00000000">
            <w:pPr>
              <w:pStyle w:val="TAH6"/>
            </w:pPr>
            <w:r>
              <w:t>Std.</w:t>
            </w:r>
          </w:p>
        </w:tc>
        <w:tc>
          <w:tcPr>
            <w:tcW w:w="689" w:type="auto"/>
          </w:tcPr>
          <w:p w14:paraId="1F3AC0CD" w14:textId="77777777" w:rsidR="005E738F" w:rsidRDefault="00000000">
            <w:pPr>
              <w:pStyle w:val="TAH6"/>
            </w:pPr>
            <w:r>
              <w:t>T-Stat</w:t>
            </w:r>
          </w:p>
        </w:tc>
        <w:tc>
          <w:tcPr>
            <w:tcW w:w="689" w:type="auto"/>
          </w:tcPr>
          <w:p w14:paraId="2C0330E5" w14:textId="77777777" w:rsidR="005E738F" w:rsidRDefault="00000000">
            <w:pPr>
              <w:pStyle w:val="TAH6"/>
            </w:pPr>
            <w:r>
              <w:t>Result</w:t>
            </w:r>
          </w:p>
        </w:tc>
        <w:tc>
          <w:tcPr>
            <w:tcW w:w="689" w:type="auto"/>
          </w:tcPr>
          <w:p w14:paraId="1177926B" w14:textId="77777777" w:rsidR="005E738F" w:rsidRDefault="00000000">
            <w:pPr>
              <w:pStyle w:val="TAH6"/>
            </w:pPr>
            <w:r>
              <w:t>State</w:t>
            </w:r>
          </w:p>
        </w:tc>
      </w:tr>
      <w:tr w:rsidR="005E738F" w14:paraId="2F4D5A44" w14:textId="77777777">
        <w:trPr>
          <w:jc w:val="center"/>
        </w:trPr>
        <w:tc>
          <w:tcPr>
            <w:tcW w:w="689" w:type="auto"/>
          </w:tcPr>
          <w:p w14:paraId="23889CBB" w14:textId="77777777" w:rsidR="005E738F" w:rsidRDefault="00000000">
            <w:pPr>
              <w:pStyle w:val="TAH6"/>
            </w:pPr>
            <w:r>
              <w:t>Lab</w:t>
            </w:r>
          </w:p>
        </w:tc>
        <w:tc>
          <w:tcPr>
            <w:tcW w:w="689" w:type="auto"/>
          </w:tcPr>
          <w:p w14:paraId="4AF17B70" w14:textId="77777777" w:rsidR="005E738F" w:rsidRDefault="00000000">
            <w:pPr>
              <w:pStyle w:val="TAH6"/>
            </w:pPr>
            <w:r>
              <w:t>Cond.</w:t>
            </w:r>
          </w:p>
        </w:tc>
        <w:tc>
          <w:tcPr>
            <w:tcW w:w="689" w:type="auto"/>
          </w:tcPr>
          <w:p w14:paraId="2D1958CC" w14:textId="77777777" w:rsidR="005E738F" w:rsidRDefault="00000000">
            <w:pPr>
              <w:pStyle w:val="TAH6"/>
            </w:pPr>
            <w:r>
              <w:t>ToR#</w:t>
            </w:r>
          </w:p>
        </w:tc>
        <w:tc>
          <w:tcPr>
            <w:tcW w:w="689" w:type="auto"/>
            <w:gridSpan w:val="11"/>
          </w:tcPr>
          <w:p w14:paraId="40704D2C" w14:textId="77777777" w:rsidR="005E738F" w:rsidRDefault="005E738F">
            <w:pPr>
              <w:pStyle w:val="TAH6"/>
            </w:pPr>
          </w:p>
        </w:tc>
      </w:tr>
      <w:tr w:rsidR="005E738F" w14:paraId="5E24670B" w14:textId="77777777">
        <w:trPr>
          <w:jc w:val="center"/>
        </w:trPr>
        <w:tc>
          <w:tcPr>
            <w:tcW w:w="689" w:type="auto"/>
            <w:vMerge w:val="restart"/>
          </w:tcPr>
          <w:p w14:paraId="458CAEE8" w14:textId="77777777" w:rsidR="005E738F" w:rsidRDefault="00000000">
            <w:pPr>
              <w:pStyle w:val="TAC6"/>
            </w:pPr>
            <w:r>
              <w:t>a</w:t>
            </w:r>
          </w:p>
        </w:tc>
        <w:tc>
          <w:tcPr>
            <w:tcW w:w="689" w:type="auto"/>
            <w:vMerge w:val="restart"/>
          </w:tcPr>
          <w:p w14:paraId="411EC9B5" w14:textId="77777777" w:rsidR="005E738F" w:rsidRDefault="00000000">
            <w:pPr>
              <w:pStyle w:val="TAC6"/>
            </w:pPr>
            <w:r>
              <w:t>c06</w:t>
            </w:r>
          </w:p>
        </w:tc>
        <w:tc>
          <w:tcPr>
            <w:tcW w:w="689" w:type="auto"/>
          </w:tcPr>
          <w:p w14:paraId="552CECE9" w14:textId="77777777" w:rsidR="005E738F" w:rsidRDefault="00000000">
            <w:pPr>
              <w:pStyle w:val="TAC6"/>
            </w:pPr>
            <w:r>
              <w:t>1</w:t>
            </w:r>
          </w:p>
        </w:tc>
        <w:tc>
          <w:tcPr>
            <w:tcW w:w="689" w:type="auto"/>
          </w:tcPr>
          <w:p w14:paraId="37897D6A" w14:textId="77777777" w:rsidR="005E738F" w:rsidRDefault="00000000">
            <w:pPr>
              <w:pStyle w:val="TAC6"/>
            </w:pPr>
            <w:r>
              <w:t>384</w:t>
            </w:r>
          </w:p>
        </w:tc>
        <w:tc>
          <w:tcPr>
            <w:tcW w:w="689" w:type="auto"/>
          </w:tcPr>
          <w:p w14:paraId="309D0C06" w14:textId="77777777" w:rsidR="005E738F" w:rsidRDefault="00000000">
            <w:pPr>
              <w:pStyle w:val="TAC6"/>
            </w:pPr>
            <w:r>
              <w:t>NWT</w:t>
            </w:r>
          </w:p>
        </w:tc>
        <w:tc>
          <w:tcPr>
            <w:tcW w:w="689" w:type="auto"/>
          </w:tcPr>
          <w:p w14:paraId="13E304B8" w14:textId="77777777" w:rsidR="005E738F" w:rsidRDefault="00000000">
            <w:pPr>
              <w:pStyle w:val="TAC6"/>
            </w:pPr>
            <w:r>
              <w:t>87.3</w:t>
            </w:r>
          </w:p>
        </w:tc>
        <w:tc>
          <w:tcPr>
            <w:tcW w:w="689" w:type="auto"/>
          </w:tcPr>
          <w:p w14:paraId="0738C5B6" w14:textId="77777777" w:rsidR="005E738F" w:rsidRDefault="00000000">
            <w:pPr>
              <w:pStyle w:val="TAC6"/>
            </w:pPr>
            <w:r>
              <w:t>16</w:t>
            </w:r>
          </w:p>
        </w:tc>
        <w:tc>
          <w:tcPr>
            <w:tcW w:w="689" w:type="auto"/>
          </w:tcPr>
          <w:p w14:paraId="280599CE" w14:textId="77777777" w:rsidR="005E738F" w:rsidRDefault="00000000">
            <w:pPr>
              <w:pStyle w:val="TAC6"/>
            </w:pPr>
            <w:r>
              <w:t>c04</w:t>
            </w:r>
          </w:p>
        </w:tc>
        <w:tc>
          <w:tcPr>
            <w:tcW w:w="689" w:type="auto"/>
          </w:tcPr>
          <w:p w14:paraId="79EA40A2" w14:textId="77777777" w:rsidR="005E738F" w:rsidRDefault="00000000">
            <w:pPr>
              <w:pStyle w:val="TAC6"/>
            </w:pPr>
            <w:r>
              <w:t>11x48</w:t>
            </w:r>
          </w:p>
        </w:tc>
        <w:tc>
          <w:tcPr>
            <w:tcW w:w="689" w:type="auto"/>
          </w:tcPr>
          <w:p w14:paraId="2ABE8E06" w14:textId="77777777" w:rsidR="005E738F" w:rsidRDefault="00000000">
            <w:pPr>
              <w:pStyle w:val="TAC6"/>
            </w:pPr>
            <w:r>
              <w:t>85.9</w:t>
            </w:r>
          </w:p>
        </w:tc>
        <w:tc>
          <w:tcPr>
            <w:tcW w:w="689" w:type="auto"/>
          </w:tcPr>
          <w:p w14:paraId="6B5B49BA" w14:textId="77777777" w:rsidR="005E738F" w:rsidRDefault="00000000">
            <w:pPr>
              <w:pStyle w:val="TAC6"/>
            </w:pPr>
            <w:r>
              <w:t>17.6</w:t>
            </w:r>
          </w:p>
        </w:tc>
        <w:tc>
          <w:tcPr>
            <w:tcW w:w="689" w:type="auto"/>
          </w:tcPr>
          <w:p w14:paraId="282864B3" w14:textId="77777777" w:rsidR="005E738F" w:rsidRDefault="00000000">
            <w:pPr>
              <w:pStyle w:val="TAC6"/>
            </w:pPr>
            <w:r>
              <w:t>0.72</w:t>
            </w:r>
          </w:p>
        </w:tc>
        <w:tc>
          <w:tcPr>
            <w:tcW w:w="689" w:type="auto"/>
          </w:tcPr>
          <w:p w14:paraId="30ABF1E2" w14:textId="77777777" w:rsidR="005E738F" w:rsidRDefault="00000000">
            <w:pPr>
              <w:pStyle w:val="TAC6"/>
            </w:pPr>
            <w:r>
              <w:t>NWT</w:t>
            </w:r>
          </w:p>
        </w:tc>
        <w:tc>
          <w:tcPr>
            <w:tcW w:w="689" w:type="auto"/>
          </w:tcPr>
          <w:p w14:paraId="4F6B302F" w14:textId="77777777" w:rsidR="005E738F" w:rsidRDefault="00000000">
            <w:pPr>
              <w:pStyle w:val="TAC6"/>
            </w:pPr>
            <w:r>
              <w:t>PASS</w:t>
            </w:r>
          </w:p>
        </w:tc>
      </w:tr>
      <w:tr w:rsidR="005E738F" w14:paraId="5949B83F" w14:textId="77777777">
        <w:trPr>
          <w:jc w:val="center"/>
        </w:trPr>
        <w:tc>
          <w:tcPr>
            <w:tcW w:w="689" w:type="auto"/>
            <w:vMerge/>
          </w:tcPr>
          <w:p w14:paraId="35920762" w14:textId="77777777" w:rsidR="005E738F" w:rsidRDefault="005E738F"/>
        </w:tc>
        <w:tc>
          <w:tcPr>
            <w:tcW w:w="689" w:type="auto"/>
            <w:vMerge/>
          </w:tcPr>
          <w:p w14:paraId="3E321424" w14:textId="77777777" w:rsidR="005E738F" w:rsidRDefault="005E738F"/>
        </w:tc>
        <w:tc>
          <w:tcPr>
            <w:tcW w:w="689" w:type="auto"/>
          </w:tcPr>
          <w:p w14:paraId="223B853E" w14:textId="77777777" w:rsidR="005E738F" w:rsidRDefault="00000000">
            <w:pPr>
              <w:pStyle w:val="TAC6"/>
            </w:pPr>
            <w:r>
              <w:t>2</w:t>
            </w:r>
          </w:p>
        </w:tc>
        <w:tc>
          <w:tcPr>
            <w:tcW w:w="689" w:type="auto"/>
          </w:tcPr>
          <w:p w14:paraId="60735F08" w14:textId="77777777" w:rsidR="005E738F" w:rsidRDefault="00000000">
            <w:pPr>
              <w:pStyle w:val="TAC6"/>
            </w:pPr>
            <w:r>
              <w:t>384</w:t>
            </w:r>
          </w:p>
        </w:tc>
        <w:tc>
          <w:tcPr>
            <w:tcW w:w="689" w:type="auto"/>
          </w:tcPr>
          <w:p w14:paraId="4511A8FF" w14:textId="77777777" w:rsidR="005E738F" w:rsidRDefault="00000000">
            <w:pPr>
              <w:pStyle w:val="TAC6"/>
            </w:pPr>
            <w:r>
              <w:t>BT</w:t>
            </w:r>
          </w:p>
        </w:tc>
        <w:tc>
          <w:tcPr>
            <w:tcW w:w="689" w:type="auto"/>
          </w:tcPr>
          <w:p w14:paraId="518D187A" w14:textId="77777777" w:rsidR="005E738F" w:rsidRDefault="00000000">
            <w:pPr>
              <w:pStyle w:val="TAC6"/>
            </w:pPr>
            <w:r>
              <w:t>87.3</w:t>
            </w:r>
          </w:p>
        </w:tc>
        <w:tc>
          <w:tcPr>
            <w:tcW w:w="689" w:type="auto"/>
          </w:tcPr>
          <w:p w14:paraId="2CF0D1FE" w14:textId="77777777" w:rsidR="005E738F" w:rsidRDefault="00000000">
            <w:pPr>
              <w:pStyle w:val="TAC6"/>
            </w:pPr>
            <w:r>
              <w:t>16</w:t>
            </w:r>
          </w:p>
        </w:tc>
        <w:tc>
          <w:tcPr>
            <w:tcW w:w="689" w:type="auto"/>
          </w:tcPr>
          <w:p w14:paraId="2DB4D6AA" w14:textId="77777777" w:rsidR="005E738F" w:rsidRDefault="00000000">
            <w:pPr>
              <w:pStyle w:val="TAC6"/>
            </w:pPr>
            <w:r>
              <w:t>c03</w:t>
            </w:r>
          </w:p>
        </w:tc>
        <w:tc>
          <w:tcPr>
            <w:tcW w:w="689" w:type="auto"/>
          </w:tcPr>
          <w:p w14:paraId="0D9C05FD" w14:textId="77777777" w:rsidR="005E738F" w:rsidRDefault="00000000">
            <w:pPr>
              <w:pStyle w:val="TAC6"/>
            </w:pPr>
            <w:r>
              <w:t>11x32</w:t>
            </w:r>
          </w:p>
        </w:tc>
        <w:tc>
          <w:tcPr>
            <w:tcW w:w="689" w:type="auto"/>
          </w:tcPr>
          <w:p w14:paraId="359E604D" w14:textId="77777777" w:rsidR="005E738F" w:rsidRDefault="00000000">
            <w:pPr>
              <w:pStyle w:val="TAC6"/>
            </w:pPr>
            <w:r>
              <w:t>63.6</w:t>
            </w:r>
          </w:p>
        </w:tc>
        <w:tc>
          <w:tcPr>
            <w:tcW w:w="689" w:type="auto"/>
          </w:tcPr>
          <w:p w14:paraId="17E135F4" w14:textId="77777777" w:rsidR="005E738F" w:rsidRDefault="00000000">
            <w:pPr>
              <w:pStyle w:val="TAC6"/>
            </w:pPr>
            <w:r>
              <w:t>25</w:t>
            </w:r>
          </w:p>
        </w:tc>
        <w:tc>
          <w:tcPr>
            <w:tcW w:w="689" w:type="auto"/>
          </w:tcPr>
          <w:p w14:paraId="35DF8C29" w14:textId="77777777" w:rsidR="005E738F" w:rsidRDefault="00000000">
            <w:pPr>
              <w:pStyle w:val="TAC6"/>
            </w:pPr>
            <w:r>
              <w:t>10.32</w:t>
            </w:r>
          </w:p>
        </w:tc>
        <w:tc>
          <w:tcPr>
            <w:tcW w:w="689" w:type="auto"/>
          </w:tcPr>
          <w:p w14:paraId="5C10D56A" w14:textId="77777777" w:rsidR="005E738F" w:rsidRDefault="00000000">
            <w:pPr>
              <w:pStyle w:val="TAC6"/>
            </w:pPr>
            <w:r>
              <w:t>BT</w:t>
            </w:r>
          </w:p>
        </w:tc>
        <w:tc>
          <w:tcPr>
            <w:tcW w:w="689" w:type="auto"/>
          </w:tcPr>
          <w:p w14:paraId="0CD81928" w14:textId="77777777" w:rsidR="005E738F" w:rsidRDefault="00000000">
            <w:pPr>
              <w:pStyle w:val="TAC6"/>
            </w:pPr>
            <w:r>
              <w:t>PASS</w:t>
            </w:r>
          </w:p>
        </w:tc>
      </w:tr>
      <w:tr w:rsidR="005E738F" w14:paraId="59D2C558" w14:textId="77777777">
        <w:trPr>
          <w:jc w:val="center"/>
        </w:trPr>
        <w:tc>
          <w:tcPr>
            <w:tcW w:w="689" w:type="auto"/>
            <w:vMerge/>
          </w:tcPr>
          <w:p w14:paraId="7C2E22DF" w14:textId="77777777" w:rsidR="005E738F" w:rsidRDefault="005E738F"/>
        </w:tc>
        <w:tc>
          <w:tcPr>
            <w:tcW w:w="689" w:type="auto"/>
            <w:vMerge w:val="restart"/>
          </w:tcPr>
          <w:p w14:paraId="10FCCAFD" w14:textId="77777777" w:rsidR="005E738F" w:rsidRDefault="00000000">
            <w:pPr>
              <w:pStyle w:val="TAC6"/>
            </w:pPr>
            <w:r>
              <w:t>c07</w:t>
            </w:r>
          </w:p>
        </w:tc>
        <w:tc>
          <w:tcPr>
            <w:tcW w:w="689" w:type="auto"/>
          </w:tcPr>
          <w:p w14:paraId="4D03F6B2" w14:textId="77777777" w:rsidR="005E738F" w:rsidRDefault="00000000">
            <w:pPr>
              <w:pStyle w:val="TAC6"/>
            </w:pPr>
            <w:r>
              <w:t>1</w:t>
            </w:r>
          </w:p>
        </w:tc>
        <w:tc>
          <w:tcPr>
            <w:tcW w:w="689" w:type="auto"/>
          </w:tcPr>
          <w:p w14:paraId="2C1BD9A4" w14:textId="77777777" w:rsidR="005E738F" w:rsidRDefault="00000000">
            <w:pPr>
              <w:pStyle w:val="TAC6"/>
            </w:pPr>
            <w:r>
              <w:t>512</w:t>
            </w:r>
          </w:p>
        </w:tc>
        <w:tc>
          <w:tcPr>
            <w:tcW w:w="689" w:type="auto"/>
          </w:tcPr>
          <w:p w14:paraId="43792D4A" w14:textId="77777777" w:rsidR="005E738F" w:rsidRDefault="00000000">
            <w:pPr>
              <w:pStyle w:val="TAC6"/>
            </w:pPr>
            <w:r>
              <w:t>NWT</w:t>
            </w:r>
          </w:p>
        </w:tc>
        <w:tc>
          <w:tcPr>
            <w:tcW w:w="689" w:type="auto"/>
          </w:tcPr>
          <w:p w14:paraId="1ACB3904" w14:textId="77777777" w:rsidR="005E738F" w:rsidRDefault="00000000">
            <w:pPr>
              <w:pStyle w:val="TAC6"/>
            </w:pPr>
            <w:r>
              <w:t>88.6</w:t>
            </w:r>
          </w:p>
        </w:tc>
        <w:tc>
          <w:tcPr>
            <w:tcW w:w="689" w:type="auto"/>
          </w:tcPr>
          <w:p w14:paraId="01570CB9" w14:textId="77777777" w:rsidR="005E738F" w:rsidRDefault="00000000">
            <w:pPr>
              <w:pStyle w:val="TAC6"/>
            </w:pPr>
            <w:r>
              <w:t>15.8</w:t>
            </w:r>
          </w:p>
        </w:tc>
        <w:tc>
          <w:tcPr>
            <w:tcW w:w="689" w:type="auto"/>
          </w:tcPr>
          <w:p w14:paraId="038FC684" w14:textId="77777777" w:rsidR="005E738F" w:rsidRDefault="00000000">
            <w:pPr>
              <w:pStyle w:val="TAC6"/>
            </w:pPr>
            <w:r>
              <w:t>c05</w:t>
            </w:r>
          </w:p>
        </w:tc>
        <w:tc>
          <w:tcPr>
            <w:tcW w:w="689" w:type="auto"/>
          </w:tcPr>
          <w:p w14:paraId="3DBF5700" w14:textId="77777777" w:rsidR="005E738F" w:rsidRDefault="00000000">
            <w:pPr>
              <w:pStyle w:val="TAC6"/>
            </w:pPr>
            <w:r>
              <w:t>11x64</w:t>
            </w:r>
          </w:p>
        </w:tc>
        <w:tc>
          <w:tcPr>
            <w:tcW w:w="689" w:type="auto"/>
          </w:tcPr>
          <w:p w14:paraId="70795DF1" w14:textId="77777777" w:rsidR="005E738F" w:rsidRDefault="00000000">
            <w:pPr>
              <w:pStyle w:val="TAC6"/>
            </w:pPr>
            <w:r>
              <w:t>88.7</w:t>
            </w:r>
          </w:p>
        </w:tc>
        <w:tc>
          <w:tcPr>
            <w:tcW w:w="689" w:type="auto"/>
          </w:tcPr>
          <w:p w14:paraId="7B15D751" w14:textId="77777777" w:rsidR="005E738F" w:rsidRDefault="00000000">
            <w:pPr>
              <w:pStyle w:val="TAC6"/>
            </w:pPr>
            <w:r>
              <w:t>16</w:t>
            </w:r>
          </w:p>
        </w:tc>
        <w:tc>
          <w:tcPr>
            <w:tcW w:w="689" w:type="auto"/>
          </w:tcPr>
          <w:p w14:paraId="0FF22681" w14:textId="77777777" w:rsidR="005E738F" w:rsidRDefault="00000000">
            <w:pPr>
              <w:pStyle w:val="TAC6"/>
            </w:pPr>
            <w:r>
              <w:t>-0.04</w:t>
            </w:r>
          </w:p>
        </w:tc>
        <w:tc>
          <w:tcPr>
            <w:tcW w:w="689" w:type="auto"/>
          </w:tcPr>
          <w:p w14:paraId="57BBE1E0" w14:textId="77777777" w:rsidR="005E738F" w:rsidRDefault="00000000">
            <w:pPr>
              <w:pStyle w:val="TAC6"/>
            </w:pPr>
            <w:r>
              <w:t>NWT</w:t>
            </w:r>
          </w:p>
        </w:tc>
        <w:tc>
          <w:tcPr>
            <w:tcW w:w="689" w:type="auto"/>
          </w:tcPr>
          <w:p w14:paraId="5DD5455C" w14:textId="77777777" w:rsidR="005E738F" w:rsidRDefault="00000000">
            <w:pPr>
              <w:pStyle w:val="TAC6"/>
            </w:pPr>
            <w:r>
              <w:t>PASS</w:t>
            </w:r>
          </w:p>
        </w:tc>
      </w:tr>
      <w:tr w:rsidR="005E738F" w14:paraId="759169FB" w14:textId="77777777">
        <w:trPr>
          <w:jc w:val="center"/>
        </w:trPr>
        <w:tc>
          <w:tcPr>
            <w:tcW w:w="689" w:type="auto"/>
            <w:vMerge/>
          </w:tcPr>
          <w:p w14:paraId="05E9A287" w14:textId="77777777" w:rsidR="005E738F" w:rsidRDefault="005E738F"/>
        </w:tc>
        <w:tc>
          <w:tcPr>
            <w:tcW w:w="689" w:type="auto"/>
            <w:vMerge/>
          </w:tcPr>
          <w:p w14:paraId="6F0CDB8C" w14:textId="77777777" w:rsidR="005E738F" w:rsidRDefault="005E738F"/>
        </w:tc>
        <w:tc>
          <w:tcPr>
            <w:tcW w:w="689" w:type="auto"/>
          </w:tcPr>
          <w:p w14:paraId="5B4F8723" w14:textId="77777777" w:rsidR="005E738F" w:rsidRDefault="00000000">
            <w:pPr>
              <w:pStyle w:val="TAC6"/>
            </w:pPr>
            <w:r>
              <w:t>2</w:t>
            </w:r>
          </w:p>
        </w:tc>
        <w:tc>
          <w:tcPr>
            <w:tcW w:w="689" w:type="auto"/>
          </w:tcPr>
          <w:p w14:paraId="15003E88" w14:textId="77777777" w:rsidR="005E738F" w:rsidRDefault="00000000">
            <w:pPr>
              <w:pStyle w:val="TAC6"/>
            </w:pPr>
            <w:r>
              <w:t>512</w:t>
            </w:r>
          </w:p>
        </w:tc>
        <w:tc>
          <w:tcPr>
            <w:tcW w:w="689" w:type="auto"/>
          </w:tcPr>
          <w:p w14:paraId="456BA1B3" w14:textId="77777777" w:rsidR="005E738F" w:rsidRDefault="00000000">
            <w:pPr>
              <w:pStyle w:val="TAC6"/>
            </w:pPr>
            <w:r>
              <w:t>BT</w:t>
            </w:r>
          </w:p>
        </w:tc>
        <w:tc>
          <w:tcPr>
            <w:tcW w:w="689" w:type="auto"/>
          </w:tcPr>
          <w:p w14:paraId="4D273601" w14:textId="77777777" w:rsidR="005E738F" w:rsidRDefault="00000000">
            <w:pPr>
              <w:pStyle w:val="TAC6"/>
            </w:pPr>
            <w:r>
              <w:t>88.6</w:t>
            </w:r>
          </w:p>
        </w:tc>
        <w:tc>
          <w:tcPr>
            <w:tcW w:w="689" w:type="auto"/>
          </w:tcPr>
          <w:p w14:paraId="744FA65E" w14:textId="77777777" w:rsidR="005E738F" w:rsidRDefault="00000000">
            <w:pPr>
              <w:pStyle w:val="TAC6"/>
            </w:pPr>
            <w:r>
              <w:t>15.8</w:t>
            </w:r>
          </w:p>
        </w:tc>
        <w:tc>
          <w:tcPr>
            <w:tcW w:w="689" w:type="auto"/>
          </w:tcPr>
          <w:p w14:paraId="2EAE5478" w14:textId="77777777" w:rsidR="005E738F" w:rsidRDefault="00000000">
            <w:pPr>
              <w:pStyle w:val="TAC6"/>
            </w:pPr>
            <w:r>
              <w:t>c04</w:t>
            </w:r>
          </w:p>
        </w:tc>
        <w:tc>
          <w:tcPr>
            <w:tcW w:w="689" w:type="auto"/>
          </w:tcPr>
          <w:p w14:paraId="70EB3DDB" w14:textId="77777777" w:rsidR="005E738F" w:rsidRDefault="00000000">
            <w:pPr>
              <w:pStyle w:val="TAC6"/>
            </w:pPr>
            <w:r>
              <w:t>11x48</w:t>
            </w:r>
          </w:p>
        </w:tc>
        <w:tc>
          <w:tcPr>
            <w:tcW w:w="689" w:type="auto"/>
          </w:tcPr>
          <w:p w14:paraId="0BB0F897" w14:textId="77777777" w:rsidR="005E738F" w:rsidRDefault="00000000">
            <w:pPr>
              <w:pStyle w:val="TAC6"/>
            </w:pPr>
            <w:r>
              <w:t>85.9</w:t>
            </w:r>
          </w:p>
        </w:tc>
        <w:tc>
          <w:tcPr>
            <w:tcW w:w="689" w:type="auto"/>
          </w:tcPr>
          <w:p w14:paraId="1F3D806A" w14:textId="77777777" w:rsidR="005E738F" w:rsidRDefault="00000000">
            <w:pPr>
              <w:pStyle w:val="TAC6"/>
            </w:pPr>
            <w:r>
              <w:t>17.6</w:t>
            </w:r>
          </w:p>
        </w:tc>
        <w:tc>
          <w:tcPr>
            <w:tcW w:w="689" w:type="auto"/>
          </w:tcPr>
          <w:p w14:paraId="157427E5" w14:textId="77777777" w:rsidR="005E738F" w:rsidRDefault="00000000">
            <w:pPr>
              <w:pStyle w:val="TAC6"/>
            </w:pPr>
            <w:r>
              <w:t>1.48</w:t>
            </w:r>
          </w:p>
        </w:tc>
        <w:tc>
          <w:tcPr>
            <w:tcW w:w="689" w:type="auto"/>
          </w:tcPr>
          <w:p w14:paraId="242B3750" w14:textId="77777777" w:rsidR="005E738F" w:rsidRDefault="00000000">
            <w:pPr>
              <w:pStyle w:val="TAC6"/>
            </w:pPr>
            <w:r>
              <w:t>NWT</w:t>
            </w:r>
          </w:p>
        </w:tc>
        <w:tc>
          <w:tcPr>
            <w:tcW w:w="689" w:type="auto"/>
            <w:shd w:val="clear" w:color="auto" w:fill="FF474C"/>
          </w:tcPr>
          <w:p w14:paraId="28F5B79A" w14:textId="77777777" w:rsidR="005E738F" w:rsidRDefault="00000000">
            <w:pPr>
              <w:pStyle w:val="TAC6"/>
            </w:pPr>
            <w:r>
              <w:t>FAIL</w:t>
            </w:r>
          </w:p>
        </w:tc>
      </w:tr>
      <w:tr w:rsidR="005E738F" w14:paraId="7C2846B5" w14:textId="77777777">
        <w:trPr>
          <w:jc w:val="center"/>
        </w:trPr>
        <w:tc>
          <w:tcPr>
            <w:tcW w:w="689" w:type="auto"/>
            <w:vMerge w:val="restart"/>
          </w:tcPr>
          <w:p w14:paraId="669BB69F" w14:textId="77777777" w:rsidR="005E738F" w:rsidRDefault="00000000">
            <w:pPr>
              <w:pStyle w:val="TAC6"/>
            </w:pPr>
            <w:r>
              <w:t>b</w:t>
            </w:r>
          </w:p>
        </w:tc>
        <w:tc>
          <w:tcPr>
            <w:tcW w:w="689" w:type="auto"/>
            <w:vMerge w:val="restart"/>
          </w:tcPr>
          <w:p w14:paraId="7EB9D616" w14:textId="77777777" w:rsidR="005E738F" w:rsidRDefault="00000000">
            <w:pPr>
              <w:pStyle w:val="TAC6"/>
            </w:pPr>
            <w:r>
              <w:t>c06</w:t>
            </w:r>
          </w:p>
        </w:tc>
        <w:tc>
          <w:tcPr>
            <w:tcW w:w="689" w:type="auto"/>
          </w:tcPr>
          <w:p w14:paraId="3A571283" w14:textId="77777777" w:rsidR="005E738F" w:rsidRDefault="00000000">
            <w:pPr>
              <w:pStyle w:val="TAC6"/>
            </w:pPr>
            <w:r>
              <w:t>1</w:t>
            </w:r>
          </w:p>
        </w:tc>
        <w:tc>
          <w:tcPr>
            <w:tcW w:w="689" w:type="auto"/>
          </w:tcPr>
          <w:p w14:paraId="396E03A2" w14:textId="77777777" w:rsidR="005E738F" w:rsidRDefault="00000000">
            <w:pPr>
              <w:pStyle w:val="TAC6"/>
            </w:pPr>
            <w:r>
              <w:t>384</w:t>
            </w:r>
          </w:p>
        </w:tc>
        <w:tc>
          <w:tcPr>
            <w:tcW w:w="689" w:type="auto"/>
          </w:tcPr>
          <w:p w14:paraId="4C8E21BC" w14:textId="77777777" w:rsidR="005E738F" w:rsidRDefault="00000000">
            <w:pPr>
              <w:pStyle w:val="TAC6"/>
            </w:pPr>
            <w:r>
              <w:t>NWT</w:t>
            </w:r>
          </w:p>
        </w:tc>
        <w:tc>
          <w:tcPr>
            <w:tcW w:w="689" w:type="auto"/>
          </w:tcPr>
          <w:p w14:paraId="03B118DE" w14:textId="77777777" w:rsidR="005E738F" w:rsidRDefault="00000000">
            <w:pPr>
              <w:pStyle w:val="TAC6"/>
            </w:pPr>
            <w:r>
              <w:t>90.1</w:t>
            </w:r>
          </w:p>
        </w:tc>
        <w:tc>
          <w:tcPr>
            <w:tcW w:w="689" w:type="auto"/>
          </w:tcPr>
          <w:p w14:paraId="3C13C1E2" w14:textId="77777777" w:rsidR="005E738F" w:rsidRDefault="00000000">
            <w:pPr>
              <w:pStyle w:val="TAC6"/>
            </w:pPr>
            <w:r>
              <w:t>11.5</w:t>
            </w:r>
          </w:p>
        </w:tc>
        <w:tc>
          <w:tcPr>
            <w:tcW w:w="689" w:type="auto"/>
          </w:tcPr>
          <w:p w14:paraId="5D01CEA5" w14:textId="77777777" w:rsidR="005E738F" w:rsidRDefault="00000000">
            <w:pPr>
              <w:pStyle w:val="TAC6"/>
            </w:pPr>
            <w:r>
              <w:t>c04</w:t>
            </w:r>
          </w:p>
        </w:tc>
        <w:tc>
          <w:tcPr>
            <w:tcW w:w="689" w:type="auto"/>
          </w:tcPr>
          <w:p w14:paraId="29617E16" w14:textId="77777777" w:rsidR="005E738F" w:rsidRDefault="00000000">
            <w:pPr>
              <w:pStyle w:val="TAC6"/>
            </w:pPr>
            <w:r>
              <w:t>11x48</w:t>
            </w:r>
          </w:p>
        </w:tc>
        <w:tc>
          <w:tcPr>
            <w:tcW w:w="689" w:type="auto"/>
          </w:tcPr>
          <w:p w14:paraId="1C2EEC49" w14:textId="77777777" w:rsidR="005E738F" w:rsidRDefault="00000000">
            <w:pPr>
              <w:pStyle w:val="TAC6"/>
            </w:pPr>
            <w:r>
              <w:t>89.3</w:t>
            </w:r>
          </w:p>
        </w:tc>
        <w:tc>
          <w:tcPr>
            <w:tcW w:w="689" w:type="auto"/>
          </w:tcPr>
          <w:p w14:paraId="4F2B5B46" w14:textId="77777777" w:rsidR="005E738F" w:rsidRDefault="00000000">
            <w:pPr>
              <w:pStyle w:val="TAC6"/>
            </w:pPr>
            <w:r>
              <w:t>12.4</w:t>
            </w:r>
          </w:p>
        </w:tc>
        <w:tc>
          <w:tcPr>
            <w:tcW w:w="689" w:type="auto"/>
          </w:tcPr>
          <w:p w14:paraId="4D597375" w14:textId="77777777" w:rsidR="005E738F" w:rsidRDefault="00000000">
            <w:pPr>
              <w:pStyle w:val="TAC6"/>
            </w:pPr>
            <w:r>
              <w:t>0.6</w:t>
            </w:r>
          </w:p>
        </w:tc>
        <w:tc>
          <w:tcPr>
            <w:tcW w:w="689" w:type="auto"/>
          </w:tcPr>
          <w:p w14:paraId="7BAF1FF9" w14:textId="77777777" w:rsidR="005E738F" w:rsidRDefault="00000000">
            <w:pPr>
              <w:pStyle w:val="TAC6"/>
            </w:pPr>
            <w:r>
              <w:t>NWT</w:t>
            </w:r>
          </w:p>
        </w:tc>
        <w:tc>
          <w:tcPr>
            <w:tcW w:w="689" w:type="auto"/>
          </w:tcPr>
          <w:p w14:paraId="086A96CF" w14:textId="77777777" w:rsidR="005E738F" w:rsidRDefault="00000000">
            <w:pPr>
              <w:pStyle w:val="TAC6"/>
            </w:pPr>
            <w:r>
              <w:t>PASS</w:t>
            </w:r>
          </w:p>
        </w:tc>
      </w:tr>
      <w:tr w:rsidR="005E738F" w14:paraId="3F3F1A41" w14:textId="77777777">
        <w:trPr>
          <w:jc w:val="center"/>
        </w:trPr>
        <w:tc>
          <w:tcPr>
            <w:tcW w:w="689" w:type="auto"/>
            <w:vMerge/>
          </w:tcPr>
          <w:p w14:paraId="302D80D8" w14:textId="77777777" w:rsidR="005E738F" w:rsidRDefault="005E738F"/>
        </w:tc>
        <w:tc>
          <w:tcPr>
            <w:tcW w:w="689" w:type="auto"/>
            <w:vMerge/>
          </w:tcPr>
          <w:p w14:paraId="5CB4B84E" w14:textId="77777777" w:rsidR="005E738F" w:rsidRDefault="005E738F"/>
        </w:tc>
        <w:tc>
          <w:tcPr>
            <w:tcW w:w="689" w:type="auto"/>
          </w:tcPr>
          <w:p w14:paraId="1C0F8060" w14:textId="77777777" w:rsidR="005E738F" w:rsidRDefault="00000000">
            <w:pPr>
              <w:pStyle w:val="TAC6"/>
            </w:pPr>
            <w:r>
              <w:t>2</w:t>
            </w:r>
          </w:p>
        </w:tc>
        <w:tc>
          <w:tcPr>
            <w:tcW w:w="689" w:type="auto"/>
          </w:tcPr>
          <w:p w14:paraId="19BC95E7" w14:textId="77777777" w:rsidR="005E738F" w:rsidRDefault="00000000">
            <w:pPr>
              <w:pStyle w:val="TAC6"/>
            </w:pPr>
            <w:r>
              <w:t>384</w:t>
            </w:r>
          </w:p>
        </w:tc>
        <w:tc>
          <w:tcPr>
            <w:tcW w:w="689" w:type="auto"/>
          </w:tcPr>
          <w:p w14:paraId="72CF8D24" w14:textId="77777777" w:rsidR="005E738F" w:rsidRDefault="00000000">
            <w:pPr>
              <w:pStyle w:val="TAC6"/>
            </w:pPr>
            <w:r>
              <w:t>BT</w:t>
            </w:r>
          </w:p>
        </w:tc>
        <w:tc>
          <w:tcPr>
            <w:tcW w:w="689" w:type="auto"/>
          </w:tcPr>
          <w:p w14:paraId="1F669032" w14:textId="77777777" w:rsidR="005E738F" w:rsidRDefault="00000000">
            <w:pPr>
              <w:pStyle w:val="TAC6"/>
            </w:pPr>
            <w:r>
              <w:t>90.1</w:t>
            </w:r>
          </w:p>
        </w:tc>
        <w:tc>
          <w:tcPr>
            <w:tcW w:w="689" w:type="auto"/>
          </w:tcPr>
          <w:p w14:paraId="3CB69A38" w14:textId="77777777" w:rsidR="005E738F" w:rsidRDefault="00000000">
            <w:pPr>
              <w:pStyle w:val="TAC6"/>
            </w:pPr>
            <w:r>
              <w:t>11.5</w:t>
            </w:r>
          </w:p>
        </w:tc>
        <w:tc>
          <w:tcPr>
            <w:tcW w:w="689" w:type="auto"/>
          </w:tcPr>
          <w:p w14:paraId="444717D5" w14:textId="77777777" w:rsidR="005E738F" w:rsidRDefault="00000000">
            <w:pPr>
              <w:pStyle w:val="TAC6"/>
            </w:pPr>
            <w:r>
              <w:t>c03</w:t>
            </w:r>
          </w:p>
        </w:tc>
        <w:tc>
          <w:tcPr>
            <w:tcW w:w="689" w:type="auto"/>
          </w:tcPr>
          <w:p w14:paraId="766A16C6" w14:textId="77777777" w:rsidR="005E738F" w:rsidRDefault="00000000">
            <w:pPr>
              <w:pStyle w:val="TAC6"/>
            </w:pPr>
            <w:r>
              <w:t>11x32</w:t>
            </w:r>
          </w:p>
        </w:tc>
        <w:tc>
          <w:tcPr>
            <w:tcW w:w="689" w:type="auto"/>
          </w:tcPr>
          <w:p w14:paraId="5EF8A64F" w14:textId="77777777" w:rsidR="005E738F" w:rsidRDefault="00000000">
            <w:pPr>
              <w:pStyle w:val="TAC6"/>
            </w:pPr>
            <w:r>
              <w:t>82.9</w:t>
            </w:r>
          </w:p>
        </w:tc>
        <w:tc>
          <w:tcPr>
            <w:tcW w:w="689" w:type="auto"/>
          </w:tcPr>
          <w:p w14:paraId="0411129F" w14:textId="77777777" w:rsidR="005E738F" w:rsidRDefault="00000000">
            <w:pPr>
              <w:pStyle w:val="TAC6"/>
            </w:pPr>
            <w:r>
              <w:t>20.1</w:t>
            </w:r>
          </w:p>
        </w:tc>
        <w:tc>
          <w:tcPr>
            <w:tcW w:w="689" w:type="auto"/>
          </w:tcPr>
          <w:p w14:paraId="1E042326" w14:textId="77777777" w:rsidR="005E738F" w:rsidRDefault="00000000">
            <w:pPr>
              <w:pStyle w:val="TAC6"/>
            </w:pPr>
            <w:r>
              <w:t>4.04</w:t>
            </w:r>
          </w:p>
        </w:tc>
        <w:tc>
          <w:tcPr>
            <w:tcW w:w="689" w:type="auto"/>
          </w:tcPr>
          <w:p w14:paraId="1FC523ED" w14:textId="77777777" w:rsidR="005E738F" w:rsidRDefault="00000000">
            <w:pPr>
              <w:pStyle w:val="TAC6"/>
            </w:pPr>
            <w:r>
              <w:t>BT</w:t>
            </w:r>
          </w:p>
        </w:tc>
        <w:tc>
          <w:tcPr>
            <w:tcW w:w="689" w:type="auto"/>
          </w:tcPr>
          <w:p w14:paraId="68FFFAA2" w14:textId="77777777" w:rsidR="005E738F" w:rsidRDefault="00000000">
            <w:pPr>
              <w:pStyle w:val="TAC6"/>
            </w:pPr>
            <w:r>
              <w:t>PASS</w:t>
            </w:r>
          </w:p>
        </w:tc>
      </w:tr>
      <w:tr w:rsidR="005E738F" w14:paraId="07A178A8" w14:textId="77777777">
        <w:trPr>
          <w:jc w:val="center"/>
        </w:trPr>
        <w:tc>
          <w:tcPr>
            <w:tcW w:w="689" w:type="auto"/>
            <w:vMerge/>
          </w:tcPr>
          <w:p w14:paraId="72DEFDB0" w14:textId="77777777" w:rsidR="005E738F" w:rsidRDefault="005E738F"/>
        </w:tc>
        <w:tc>
          <w:tcPr>
            <w:tcW w:w="689" w:type="auto"/>
            <w:vMerge w:val="restart"/>
          </w:tcPr>
          <w:p w14:paraId="6FB72D1D" w14:textId="77777777" w:rsidR="005E738F" w:rsidRDefault="00000000">
            <w:pPr>
              <w:pStyle w:val="TAC6"/>
            </w:pPr>
            <w:r>
              <w:t>c07</w:t>
            </w:r>
          </w:p>
        </w:tc>
        <w:tc>
          <w:tcPr>
            <w:tcW w:w="689" w:type="auto"/>
          </w:tcPr>
          <w:p w14:paraId="614AAC31" w14:textId="77777777" w:rsidR="005E738F" w:rsidRDefault="00000000">
            <w:pPr>
              <w:pStyle w:val="TAC6"/>
            </w:pPr>
            <w:r>
              <w:t>1</w:t>
            </w:r>
          </w:p>
        </w:tc>
        <w:tc>
          <w:tcPr>
            <w:tcW w:w="689" w:type="auto"/>
          </w:tcPr>
          <w:p w14:paraId="08BCBAFB" w14:textId="77777777" w:rsidR="005E738F" w:rsidRDefault="00000000">
            <w:pPr>
              <w:pStyle w:val="TAC6"/>
            </w:pPr>
            <w:r>
              <w:t>512</w:t>
            </w:r>
          </w:p>
        </w:tc>
        <w:tc>
          <w:tcPr>
            <w:tcW w:w="689" w:type="auto"/>
          </w:tcPr>
          <w:p w14:paraId="4B5DE73B" w14:textId="77777777" w:rsidR="005E738F" w:rsidRDefault="00000000">
            <w:pPr>
              <w:pStyle w:val="TAC6"/>
            </w:pPr>
            <w:r>
              <w:t>NWT</w:t>
            </w:r>
          </w:p>
        </w:tc>
        <w:tc>
          <w:tcPr>
            <w:tcW w:w="689" w:type="auto"/>
          </w:tcPr>
          <w:p w14:paraId="6C7C972D" w14:textId="77777777" w:rsidR="005E738F" w:rsidRDefault="00000000">
            <w:pPr>
              <w:pStyle w:val="TAC6"/>
            </w:pPr>
            <w:r>
              <w:t>91.5</w:t>
            </w:r>
          </w:p>
        </w:tc>
        <w:tc>
          <w:tcPr>
            <w:tcW w:w="689" w:type="auto"/>
          </w:tcPr>
          <w:p w14:paraId="02C083E6" w14:textId="77777777" w:rsidR="005E738F" w:rsidRDefault="00000000">
            <w:pPr>
              <w:pStyle w:val="TAC6"/>
            </w:pPr>
            <w:r>
              <w:t>10.1</w:t>
            </w:r>
          </w:p>
        </w:tc>
        <w:tc>
          <w:tcPr>
            <w:tcW w:w="689" w:type="auto"/>
          </w:tcPr>
          <w:p w14:paraId="2E90CD6C" w14:textId="77777777" w:rsidR="005E738F" w:rsidRDefault="00000000">
            <w:pPr>
              <w:pStyle w:val="TAC6"/>
            </w:pPr>
            <w:r>
              <w:t>c05</w:t>
            </w:r>
          </w:p>
        </w:tc>
        <w:tc>
          <w:tcPr>
            <w:tcW w:w="689" w:type="auto"/>
          </w:tcPr>
          <w:p w14:paraId="04256AED" w14:textId="77777777" w:rsidR="005E738F" w:rsidRDefault="00000000">
            <w:pPr>
              <w:pStyle w:val="TAC6"/>
            </w:pPr>
            <w:r>
              <w:t>11x64</w:t>
            </w:r>
          </w:p>
        </w:tc>
        <w:tc>
          <w:tcPr>
            <w:tcW w:w="689" w:type="auto"/>
          </w:tcPr>
          <w:p w14:paraId="2A83C38A" w14:textId="77777777" w:rsidR="005E738F" w:rsidRDefault="00000000">
            <w:pPr>
              <w:pStyle w:val="TAC6"/>
            </w:pPr>
            <w:r>
              <w:t>93.3</w:t>
            </w:r>
          </w:p>
        </w:tc>
        <w:tc>
          <w:tcPr>
            <w:tcW w:w="689" w:type="auto"/>
          </w:tcPr>
          <w:p w14:paraId="1BF15CE0" w14:textId="77777777" w:rsidR="005E738F" w:rsidRDefault="00000000">
            <w:pPr>
              <w:pStyle w:val="TAC6"/>
            </w:pPr>
            <w:r>
              <w:t>8</w:t>
            </w:r>
          </w:p>
        </w:tc>
        <w:tc>
          <w:tcPr>
            <w:tcW w:w="689" w:type="auto"/>
          </w:tcPr>
          <w:p w14:paraId="1584CBC1" w14:textId="77777777" w:rsidR="005E738F" w:rsidRDefault="00000000">
            <w:pPr>
              <w:pStyle w:val="TAC6"/>
            </w:pPr>
            <w:r>
              <w:t>-1.76</w:t>
            </w:r>
          </w:p>
        </w:tc>
        <w:tc>
          <w:tcPr>
            <w:tcW w:w="689" w:type="auto"/>
          </w:tcPr>
          <w:p w14:paraId="22895E71" w14:textId="77777777" w:rsidR="005E738F" w:rsidRDefault="00000000">
            <w:pPr>
              <w:pStyle w:val="TAC6"/>
            </w:pPr>
            <w:r>
              <w:t>WT</w:t>
            </w:r>
          </w:p>
        </w:tc>
        <w:tc>
          <w:tcPr>
            <w:tcW w:w="689" w:type="auto"/>
            <w:shd w:val="clear" w:color="auto" w:fill="FF474C"/>
          </w:tcPr>
          <w:p w14:paraId="0AF8D8CA" w14:textId="77777777" w:rsidR="005E738F" w:rsidRDefault="00000000">
            <w:pPr>
              <w:pStyle w:val="TAC6"/>
            </w:pPr>
            <w:r>
              <w:t>FAIL</w:t>
            </w:r>
          </w:p>
        </w:tc>
      </w:tr>
      <w:tr w:rsidR="005E738F" w14:paraId="1E788F9F" w14:textId="77777777">
        <w:trPr>
          <w:jc w:val="center"/>
        </w:trPr>
        <w:tc>
          <w:tcPr>
            <w:tcW w:w="689" w:type="auto"/>
            <w:vMerge/>
          </w:tcPr>
          <w:p w14:paraId="589E6C25" w14:textId="77777777" w:rsidR="005E738F" w:rsidRDefault="005E738F"/>
        </w:tc>
        <w:tc>
          <w:tcPr>
            <w:tcW w:w="689" w:type="auto"/>
            <w:vMerge/>
          </w:tcPr>
          <w:p w14:paraId="50A79A3D" w14:textId="77777777" w:rsidR="005E738F" w:rsidRDefault="005E738F"/>
        </w:tc>
        <w:tc>
          <w:tcPr>
            <w:tcW w:w="689" w:type="auto"/>
          </w:tcPr>
          <w:p w14:paraId="48D4E4FC" w14:textId="77777777" w:rsidR="005E738F" w:rsidRDefault="00000000">
            <w:pPr>
              <w:pStyle w:val="TAC6"/>
            </w:pPr>
            <w:r>
              <w:t>2</w:t>
            </w:r>
          </w:p>
        </w:tc>
        <w:tc>
          <w:tcPr>
            <w:tcW w:w="689" w:type="auto"/>
          </w:tcPr>
          <w:p w14:paraId="2A6174AF" w14:textId="77777777" w:rsidR="005E738F" w:rsidRDefault="00000000">
            <w:pPr>
              <w:pStyle w:val="TAC6"/>
            </w:pPr>
            <w:r>
              <w:t>512</w:t>
            </w:r>
          </w:p>
        </w:tc>
        <w:tc>
          <w:tcPr>
            <w:tcW w:w="689" w:type="auto"/>
          </w:tcPr>
          <w:p w14:paraId="77C62EF1" w14:textId="77777777" w:rsidR="005E738F" w:rsidRDefault="00000000">
            <w:pPr>
              <w:pStyle w:val="TAC6"/>
            </w:pPr>
            <w:r>
              <w:t>BT</w:t>
            </w:r>
          </w:p>
        </w:tc>
        <w:tc>
          <w:tcPr>
            <w:tcW w:w="689" w:type="auto"/>
          </w:tcPr>
          <w:p w14:paraId="0903DDCC" w14:textId="77777777" w:rsidR="005E738F" w:rsidRDefault="00000000">
            <w:pPr>
              <w:pStyle w:val="TAC6"/>
            </w:pPr>
            <w:r>
              <w:t>91.5</w:t>
            </w:r>
          </w:p>
        </w:tc>
        <w:tc>
          <w:tcPr>
            <w:tcW w:w="689" w:type="auto"/>
          </w:tcPr>
          <w:p w14:paraId="74609387" w14:textId="77777777" w:rsidR="005E738F" w:rsidRDefault="00000000">
            <w:pPr>
              <w:pStyle w:val="TAC6"/>
            </w:pPr>
            <w:r>
              <w:t>10.1</w:t>
            </w:r>
          </w:p>
        </w:tc>
        <w:tc>
          <w:tcPr>
            <w:tcW w:w="689" w:type="auto"/>
          </w:tcPr>
          <w:p w14:paraId="380899A1" w14:textId="77777777" w:rsidR="005E738F" w:rsidRDefault="00000000">
            <w:pPr>
              <w:pStyle w:val="TAC6"/>
            </w:pPr>
            <w:r>
              <w:t>c04</w:t>
            </w:r>
          </w:p>
        </w:tc>
        <w:tc>
          <w:tcPr>
            <w:tcW w:w="689" w:type="auto"/>
          </w:tcPr>
          <w:p w14:paraId="3CFA8B6E" w14:textId="77777777" w:rsidR="005E738F" w:rsidRDefault="00000000">
            <w:pPr>
              <w:pStyle w:val="TAC6"/>
            </w:pPr>
            <w:r>
              <w:t>11x48</w:t>
            </w:r>
          </w:p>
        </w:tc>
        <w:tc>
          <w:tcPr>
            <w:tcW w:w="689" w:type="auto"/>
          </w:tcPr>
          <w:p w14:paraId="72C3E1E9" w14:textId="77777777" w:rsidR="005E738F" w:rsidRDefault="00000000">
            <w:pPr>
              <w:pStyle w:val="TAC6"/>
            </w:pPr>
            <w:r>
              <w:t>89.3</w:t>
            </w:r>
          </w:p>
        </w:tc>
        <w:tc>
          <w:tcPr>
            <w:tcW w:w="689" w:type="auto"/>
          </w:tcPr>
          <w:p w14:paraId="5FBE9783" w14:textId="77777777" w:rsidR="005E738F" w:rsidRDefault="00000000">
            <w:pPr>
              <w:pStyle w:val="TAC6"/>
            </w:pPr>
            <w:r>
              <w:t>12.4</w:t>
            </w:r>
          </w:p>
        </w:tc>
        <w:tc>
          <w:tcPr>
            <w:tcW w:w="689" w:type="auto"/>
          </w:tcPr>
          <w:p w14:paraId="2DC75DC6" w14:textId="77777777" w:rsidR="005E738F" w:rsidRDefault="00000000">
            <w:pPr>
              <w:pStyle w:val="TAC6"/>
            </w:pPr>
            <w:r>
              <w:t>1.8</w:t>
            </w:r>
          </w:p>
        </w:tc>
        <w:tc>
          <w:tcPr>
            <w:tcW w:w="689" w:type="auto"/>
          </w:tcPr>
          <w:p w14:paraId="54653EF5" w14:textId="77777777" w:rsidR="005E738F" w:rsidRDefault="00000000">
            <w:pPr>
              <w:pStyle w:val="TAC6"/>
            </w:pPr>
            <w:r>
              <w:t>BT</w:t>
            </w:r>
          </w:p>
        </w:tc>
        <w:tc>
          <w:tcPr>
            <w:tcW w:w="689" w:type="auto"/>
          </w:tcPr>
          <w:p w14:paraId="4B2D2887" w14:textId="77777777" w:rsidR="005E738F" w:rsidRDefault="00000000">
            <w:pPr>
              <w:pStyle w:val="TAC6"/>
            </w:pPr>
            <w:r>
              <w:t>PASS</w:t>
            </w:r>
          </w:p>
        </w:tc>
      </w:tr>
      <w:tr w:rsidR="005E738F" w14:paraId="7FB9AD19" w14:textId="77777777">
        <w:trPr>
          <w:jc w:val="center"/>
        </w:trPr>
        <w:tc>
          <w:tcPr>
            <w:tcW w:w="689" w:type="auto"/>
            <w:vMerge w:val="restart"/>
          </w:tcPr>
          <w:p w14:paraId="122A92AB" w14:textId="77777777" w:rsidR="005E738F" w:rsidRDefault="00000000">
            <w:pPr>
              <w:pStyle w:val="TAC6"/>
            </w:pPr>
            <w:r>
              <w:t>b+a</w:t>
            </w:r>
          </w:p>
        </w:tc>
        <w:tc>
          <w:tcPr>
            <w:tcW w:w="689" w:type="auto"/>
            <w:vMerge w:val="restart"/>
          </w:tcPr>
          <w:p w14:paraId="06495DAD" w14:textId="77777777" w:rsidR="005E738F" w:rsidRDefault="00000000">
            <w:pPr>
              <w:pStyle w:val="TAC6"/>
            </w:pPr>
            <w:r>
              <w:t>c06</w:t>
            </w:r>
          </w:p>
        </w:tc>
        <w:tc>
          <w:tcPr>
            <w:tcW w:w="689" w:type="auto"/>
          </w:tcPr>
          <w:p w14:paraId="479B6820" w14:textId="77777777" w:rsidR="005E738F" w:rsidRDefault="00000000">
            <w:pPr>
              <w:pStyle w:val="TAC6"/>
            </w:pPr>
            <w:r>
              <w:t>1</w:t>
            </w:r>
          </w:p>
        </w:tc>
        <w:tc>
          <w:tcPr>
            <w:tcW w:w="689" w:type="auto"/>
          </w:tcPr>
          <w:p w14:paraId="2FF668E5" w14:textId="77777777" w:rsidR="005E738F" w:rsidRDefault="00000000">
            <w:pPr>
              <w:pStyle w:val="TAC6"/>
            </w:pPr>
            <w:r>
              <w:t>384</w:t>
            </w:r>
          </w:p>
        </w:tc>
        <w:tc>
          <w:tcPr>
            <w:tcW w:w="689" w:type="auto"/>
          </w:tcPr>
          <w:p w14:paraId="1B22E7CB" w14:textId="77777777" w:rsidR="005E738F" w:rsidRDefault="00000000">
            <w:pPr>
              <w:pStyle w:val="TAC6"/>
            </w:pPr>
            <w:r>
              <w:t>NWT</w:t>
            </w:r>
          </w:p>
        </w:tc>
        <w:tc>
          <w:tcPr>
            <w:tcW w:w="689" w:type="auto"/>
          </w:tcPr>
          <w:p w14:paraId="25231EFB" w14:textId="77777777" w:rsidR="005E738F" w:rsidRDefault="00000000">
            <w:pPr>
              <w:pStyle w:val="TAC6"/>
            </w:pPr>
            <w:r>
              <w:t>88.7</w:t>
            </w:r>
          </w:p>
        </w:tc>
        <w:tc>
          <w:tcPr>
            <w:tcW w:w="689" w:type="auto"/>
          </w:tcPr>
          <w:p w14:paraId="4F683A8E" w14:textId="77777777" w:rsidR="005E738F" w:rsidRDefault="00000000">
            <w:pPr>
              <w:pStyle w:val="TAC6"/>
            </w:pPr>
            <w:r>
              <w:t>14</w:t>
            </w:r>
          </w:p>
        </w:tc>
        <w:tc>
          <w:tcPr>
            <w:tcW w:w="689" w:type="auto"/>
          </w:tcPr>
          <w:p w14:paraId="6C9B3C57" w14:textId="77777777" w:rsidR="005E738F" w:rsidRDefault="00000000">
            <w:pPr>
              <w:pStyle w:val="TAC6"/>
            </w:pPr>
            <w:r>
              <w:t>c04</w:t>
            </w:r>
          </w:p>
        </w:tc>
        <w:tc>
          <w:tcPr>
            <w:tcW w:w="689" w:type="auto"/>
          </w:tcPr>
          <w:p w14:paraId="1A66BEE2" w14:textId="77777777" w:rsidR="005E738F" w:rsidRDefault="00000000">
            <w:pPr>
              <w:pStyle w:val="TAC6"/>
            </w:pPr>
            <w:r>
              <w:t>11x48</w:t>
            </w:r>
          </w:p>
        </w:tc>
        <w:tc>
          <w:tcPr>
            <w:tcW w:w="689" w:type="auto"/>
          </w:tcPr>
          <w:p w14:paraId="72B59F84" w14:textId="77777777" w:rsidR="005E738F" w:rsidRDefault="00000000">
            <w:pPr>
              <w:pStyle w:val="TAC6"/>
            </w:pPr>
            <w:r>
              <w:t>87.6</w:t>
            </w:r>
          </w:p>
        </w:tc>
        <w:tc>
          <w:tcPr>
            <w:tcW w:w="689" w:type="auto"/>
          </w:tcPr>
          <w:p w14:paraId="3CB58CBB" w14:textId="77777777" w:rsidR="005E738F" w:rsidRDefault="00000000">
            <w:pPr>
              <w:pStyle w:val="TAC6"/>
            </w:pPr>
            <w:r>
              <w:t>15.3</w:t>
            </w:r>
          </w:p>
        </w:tc>
        <w:tc>
          <w:tcPr>
            <w:tcW w:w="689" w:type="auto"/>
          </w:tcPr>
          <w:p w14:paraId="1BE4AC7D" w14:textId="77777777" w:rsidR="005E738F" w:rsidRDefault="00000000">
            <w:pPr>
              <w:pStyle w:val="TAC6"/>
            </w:pPr>
            <w:r>
              <w:t>0.94</w:t>
            </w:r>
          </w:p>
        </w:tc>
        <w:tc>
          <w:tcPr>
            <w:tcW w:w="689" w:type="auto"/>
          </w:tcPr>
          <w:p w14:paraId="2EBA06FC" w14:textId="77777777" w:rsidR="005E738F" w:rsidRDefault="00000000">
            <w:pPr>
              <w:pStyle w:val="TAC6"/>
            </w:pPr>
            <w:r>
              <w:t>NWT</w:t>
            </w:r>
          </w:p>
        </w:tc>
        <w:tc>
          <w:tcPr>
            <w:tcW w:w="689" w:type="auto"/>
          </w:tcPr>
          <w:p w14:paraId="31AAC7A4" w14:textId="77777777" w:rsidR="005E738F" w:rsidRDefault="00000000">
            <w:pPr>
              <w:pStyle w:val="TAC6"/>
            </w:pPr>
            <w:r>
              <w:t>PASS</w:t>
            </w:r>
          </w:p>
        </w:tc>
      </w:tr>
      <w:tr w:rsidR="005E738F" w14:paraId="2B2C2943" w14:textId="77777777">
        <w:trPr>
          <w:jc w:val="center"/>
        </w:trPr>
        <w:tc>
          <w:tcPr>
            <w:tcW w:w="689" w:type="auto"/>
            <w:vMerge/>
          </w:tcPr>
          <w:p w14:paraId="1132A613" w14:textId="77777777" w:rsidR="005E738F" w:rsidRDefault="005E738F"/>
        </w:tc>
        <w:tc>
          <w:tcPr>
            <w:tcW w:w="689" w:type="auto"/>
            <w:vMerge/>
          </w:tcPr>
          <w:p w14:paraId="5F19E278" w14:textId="77777777" w:rsidR="005E738F" w:rsidRDefault="005E738F"/>
        </w:tc>
        <w:tc>
          <w:tcPr>
            <w:tcW w:w="689" w:type="auto"/>
          </w:tcPr>
          <w:p w14:paraId="7F11FEF0" w14:textId="77777777" w:rsidR="005E738F" w:rsidRDefault="00000000">
            <w:pPr>
              <w:pStyle w:val="TAC6"/>
            </w:pPr>
            <w:r>
              <w:t>2</w:t>
            </w:r>
          </w:p>
        </w:tc>
        <w:tc>
          <w:tcPr>
            <w:tcW w:w="689" w:type="auto"/>
          </w:tcPr>
          <w:p w14:paraId="706E4C39" w14:textId="77777777" w:rsidR="005E738F" w:rsidRDefault="00000000">
            <w:pPr>
              <w:pStyle w:val="TAC6"/>
            </w:pPr>
            <w:r>
              <w:t>384</w:t>
            </w:r>
          </w:p>
        </w:tc>
        <w:tc>
          <w:tcPr>
            <w:tcW w:w="689" w:type="auto"/>
          </w:tcPr>
          <w:p w14:paraId="526F1D78" w14:textId="77777777" w:rsidR="005E738F" w:rsidRDefault="00000000">
            <w:pPr>
              <w:pStyle w:val="TAC6"/>
            </w:pPr>
            <w:r>
              <w:t>BT</w:t>
            </w:r>
          </w:p>
        </w:tc>
        <w:tc>
          <w:tcPr>
            <w:tcW w:w="689" w:type="auto"/>
          </w:tcPr>
          <w:p w14:paraId="0BCA5AB1" w14:textId="77777777" w:rsidR="005E738F" w:rsidRDefault="00000000">
            <w:pPr>
              <w:pStyle w:val="TAC6"/>
            </w:pPr>
            <w:r>
              <w:t>88.7</w:t>
            </w:r>
          </w:p>
        </w:tc>
        <w:tc>
          <w:tcPr>
            <w:tcW w:w="689" w:type="auto"/>
          </w:tcPr>
          <w:p w14:paraId="6D05E076" w14:textId="77777777" w:rsidR="005E738F" w:rsidRDefault="00000000">
            <w:pPr>
              <w:pStyle w:val="TAC6"/>
            </w:pPr>
            <w:r>
              <w:t>14</w:t>
            </w:r>
          </w:p>
        </w:tc>
        <w:tc>
          <w:tcPr>
            <w:tcW w:w="689" w:type="auto"/>
          </w:tcPr>
          <w:p w14:paraId="1580F67F" w14:textId="77777777" w:rsidR="005E738F" w:rsidRDefault="00000000">
            <w:pPr>
              <w:pStyle w:val="TAC6"/>
            </w:pPr>
            <w:r>
              <w:t>c03</w:t>
            </w:r>
          </w:p>
        </w:tc>
        <w:tc>
          <w:tcPr>
            <w:tcW w:w="689" w:type="auto"/>
          </w:tcPr>
          <w:p w14:paraId="0F7D21B5" w14:textId="77777777" w:rsidR="005E738F" w:rsidRDefault="00000000">
            <w:pPr>
              <w:pStyle w:val="TAC6"/>
            </w:pPr>
            <w:r>
              <w:t>11x32</w:t>
            </w:r>
          </w:p>
        </w:tc>
        <w:tc>
          <w:tcPr>
            <w:tcW w:w="689" w:type="auto"/>
          </w:tcPr>
          <w:p w14:paraId="4E82DFBD" w14:textId="77777777" w:rsidR="005E738F" w:rsidRDefault="00000000">
            <w:pPr>
              <w:pStyle w:val="TAC6"/>
            </w:pPr>
            <w:r>
              <w:t>73.3</w:t>
            </w:r>
          </w:p>
        </w:tc>
        <w:tc>
          <w:tcPr>
            <w:tcW w:w="689" w:type="auto"/>
          </w:tcPr>
          <w:p w14:paraId="0DCE3E57" w14:textId="77777777" w:rsidR="005E738F" w:rsidRDefault="00000000">
            <w:pPr>
              <w:pStyle w:val="TAC6"/>
            </w:pPr>
            <w:r>
              <w:t>24.6</w:t>
            </w:r>
          </w:p>
        </w:tc>
        <w:tc>
          <w:tcPr>
            <w:tcW w:w="689" w:type="auto"/>
          </w:tcPr>
          <w:p w14:paraId="3C3A3991" w14:textId="77777777" w:rsidR="005E738F" w:rsidRDefault="00000000">
            <w:pPr>
              <w:pStyle w:val="TAC6"/>
            </w:pPr>
            <w:r>
              <w:t>9.99</w:t>
            </w:r>
          </w:p>
        </w:tc>
        <w:tc>
          <w:tcPr>
            <w:tcW w:w="689" w:type="auto"/>
          </w:tcPr>
          <w:p w14:paraId="20BF3EBA" w14:textId="77777777" w:rsidR="005E738F" w:rsidRDefault="00000000">
            <w:pPr>
              <w:pStyle w:val="TAC6"/>
            </w:pPr>
            <w:r>
              <w:t>BT</w:t>
            </w:r>
          </w:p>
        </w:tc>
        <w:tc>
          <w:tcPr>
            <w:tcW w:w="689" w:type="auto"/>
          </w:tcPr>
          <w:p w14:paraId="63D6313F" w14:textId="77777777" w:rsidR="005E738F" w:rsidRDefault="00000000">
            <w:pPr>
              <w:pStyle w:val="TAC6"/>
            </w:pPr>
            <w:r>
              <w:t>PASS</w:t>
            </w:r>
          </w:p>
        </w:tc>
      </w:tr>
      <w:tr w:rsidR="005E738F" w14:paraId="39C90090" w14:textId="77777777">
        <w:trPr>
          <w:jc w:val="center"/>
        </w:trPr>
        <w:tc>
          <w:tcPr>
            <w:tcW w:w="689" w:type="auto"/>
            <w:vMerge/>
          </w:tcPr>
          <w:p w14:paraId="5837ADFB" w14:textId="77777777" w:rsidR="005E738F" w:rsidRDefault="005E738F"/>
        </w:tc>
        <w:tc>
          <w:tcPr>
            <w:tcW w:w="689" w:type="auto"/>
            <w:vMerge w:val="restart"/>
          </w:tcPr>
          <w:p w14:paraId="6B1A4A53" w14:textId="77777777" w:rsidR="005E738F" w:rsidRDefault="00000000">
            <w:pPr>
              <w:pStyle w:val="TAC6"/>
            </w:pPr>
            <w:r>
              <w:t>c07</w:t>
            </w:r>
          </w:p>
        </w:tc>
        <w:tc>
          <w:tcPr>
            <w:tcW w:w="689" w:type="auto"/>
          </w:tcPr>
          <w:p w14:paraId="6AA251AE" w14:textId="77777777" w:rsidR="005E738F" w:rsidRDefault="00000000">
            <w:pPr>
              <w:pStyle w:val="TAC6"/>
            </w:pPr>
            <w:r>
              <w:t>1</w:t>
            </w:r>
          </w:p>
        </w:tc>
        <w:tc>
          <w:tcPr>
            <w:tcW w:w="689" w:type="auto"/>
          </w:tcPr>
          <w:p w14:paraId="7024600B" w14:textId="77777777" w:rsidR="005E738F" w:rsidRDefault="00000000">
            <w:pPr>
              <w:pStyle w:val="TAC6"/>
            </w:pPr>
            <w:r>
              <w:t>512</w:t>
            </w:r>
          </w:p>
        </w:tc>
        <w:tc>
          <w:tcPr>
            <w:tcW w:w="689" w:type="auto"/>
          </w:tcPr>
          <w:p w14:paraId="3E856C0D" w14:textId="77777777" w:rsidR="005E738F" w:rsidRDefault="00000000">
            <w:pPr>
              <w:pStyle w:val="TAC6"/>
            </w:pPr>
            <w:r>
              <w:t>NWT</w:t>
            </w:r>
          </w:p>
        </w:tc>
        <w:tc>
          <w:tcPr>
            <w:tcW w:w="689" w:type="auto"/>
          </w:tcPr>
          <w:p w14:paraId="1F8EF17C" w14:textId="77777777" w:rsidR="005E738F" w:rsidRDefault="00000000">
            <w:pPr>
              <w:pStyle w:val="TAC6"/>
            </w:pPr>
            <w:r>
              <w:t>90.1</w:t>
            </w:r>
          </w:p>
        </w:tc>
        <w:tc>
          <w:tcPr>
            <w:tcW w:w="689" w:type="auto"/>
          </w:tcPr>
          <w:p w14:paraId="49D2F5D1" w14:textId="77777777" w:rsidR="005E738F" w:rsidRDefault="00000000">
            <w:pPr>
              <w:pStyle w:val="TAC6"/>
            </w:pPr>
            <w:r>
              <w:t>13.3</w:t>
            </w:r>
          </w:p>
        </w:tc>
        <w:tc>
          <w:tcPr>
            <w:tcW w:w="689" w:type="auto"/>
          </w:tcPr>
          <w:p w14:paraId="3D2D2F9D" w14:textId="77777777" w:rsidR="005E738F" w:rsidRDefault="00000000">
            <w:pPr>
              <w:pStyle w:val="TAC6"/>
            </w:pPr>
            <w:r>
              <w:t>c05</w:t>
            </w:r>
          </w:p>
        </w:tc>
        <w:tc>
          <w:tcPr>
            <w:tcW w:w="689" w:type="auto"/>
          </w:tcPr>
          <w:p w14:paraId="098867F7" w14:textId="77777777" w:rsidR="005E738F" w:rsidRDefault="00000000">
            <w:pPr>
              <w:pStyle w:val="TAC6"/>
            </w:pPr>
            <w:r>
              <w:t>11x64</w:t>
            </w:r>
          </w:p>
        </w:tc>
        <w:tc>
          <w:tcPr>
            <w:tcW w:w="689" w:type="auto"/>
          </w:tcPr>
          <w:p w14:paraId="51091E9C" w14:textId="77777777" w:rsidR="005E738F" w:rsidRDefault="00000000">
            <w:pPr>
              <w:pStyle w:val="TAC6"/>
            </w:pPr>
            <w:r>
              <w:t>91</w:t>
            </w:r>
          </w:p>
        </w:tc>
        <w:tc>
          <w:tcPr>
            <w:tcW w:w="689" w:type="auto"/>
          </w:tcPr>
          <w:p w14:paraId="65E82322" w14:textId="77777777" w:rsidR="005E738F" w:rsidRDefault="00000000">
            <w:pPr>
              <w:pStyle w:val="TAC6"/>
            </w:pPr>
            <w:r>
              <w:t>12.8</w:t>
            </w:r>
          </w:p>
        </w:tc>
        <w:tc>
          <w:tcPr>
            <w:tcW w:w="689" w:type="auto"/>
          </w:tcPr>
          <w:p w14:paraId="1598AEBD" w14:textId="77777777" w:rsidR="005E738F" w:rsidRDefault="00000000">
            <w:pPr>
              <w:pStyle w:val="TAC6"/>
            </w:pPr>
            <w:r>
              <w:t>-0.9</w:t>
            </w:r>
          </w:p>
        </w:tc>
        <w:tc>
          <w:tcPr>
            <w:tcW w:w="689" w:type="auto"/>
          </w:tcPr>
          <w:p w14:paraId="1D7444E8" w14:textId="77777777" w:rsidR="005E738F" w:rsidRDefault="00000000">
            <w:pPr>
              <w:pStyle w:val="TAC6"/>
            </w:pPr>
            <w:r>
              <w:t>NWT</w:t>
            </w:r>
          </w:p>
        </w:tc>
        <w:tc>
          <w:tcPr>
            <w:tcW w:w="689" w:type="auto"/>
          </w:tcPr>
          <w:p w14:paraId="10842D42" w14:textId="77777777" w:rsidR="005E738F" w:rsidRDefault="00000000">
            <w:pPr>
              <w:pStyle w:val="TAC6"/>
            </w:pPr>
            <w:r>
              <w:t>PASS</w:t>
            </w:r>
          </w:p>
        </w:tc>
      </w:tr>
      <w:tr w:rsidR="005E738F" w14:paraId="1335D7E1" w14:textId="77777777">
        <w:trPr>
          <w:jc w:val="center"/>
        </w:trPr>
        <w:tc>
          <w:tcPr>
            <w:tcW w:w="689" w:type="auto"/>
            <w:vMerge/>
          </w:tcPr>
          <w:p w14:paraId="6F276801" w14:textId="77777777" w:rsidR="005E738F" w:rsidRDefault="005E738F"/>
        </w:tc>
        <w:tc>
          <w:tcPr>
            <w:tcW w:w="689" w:type="auto"/>
            <w:vMerge/>
          </w:tcPr>
          <w:p w14:paraId="55CDEA72" w14:textId="77777777" w:rsidR="005E738F" w:rsidRDefault="005E738F"/>
        </w:tc>
        <w:tc>
          <w:tcPr>
            <w:tcW w:w="689" w:type="auto"/>
          </w:tcPr>
          <w:p w14:paraId="57A7E976" w14:textId="77777777" w:rsidR="005E738F" w:rsidRDefault="00000000">
            <w:pPr>
              <w:pStyle w:val="TAC6"/>
            </w:pPr>
            <w:r>
              <w:t>2</w:t>
            </w:r>
          </w:p>
        </w:tc>
        <w:tc>
          <w:tcPr>
            <w:tcW w:w="689" w:type="auto"/>
          </w:tcPr>
          <w:p w14:paraId="5FB429BC" w14:textId="77777777" w:rsidR="005E738F" w:rsidRDefault="00000000">
            <w:pPr>
              <w:pStyle w:val="TAC6"/>
            </w:pPr>
            <w:r>
              <w:t>512</w:t>
            </w:r>
          </w:p>
        </w:tc>
        <w:tc>
          <w:tcPr>
            <w:tcW w:w="689" w:type="auto"/>
          </w:tcPr>
          <w:p w14:paraId="1DB1F148" w14:textId="77777777" w:rsidR="005E738F" w:rsidRDefault="00000000">
            <w:pPr>
              <w:pStyle w:val="TAC6"/>
            </w:pPr>
            <w:r>
              <w:t>BT</w:t>
            </w:r>
          </w:p>
        </w:tc>
        <w:tc>
          <w:tcPr>
            <w:tcW w:w="689" w:type="auto"/>
          </w:tcPr>
          <w:p w14:paraId="4E8224C8" w14:textId="77777777" w:rsidR="005E738F" w:rsidRDefault="00000000">
            <w:pPr>
              <w:pStyle w:val="TAC6"/>
            </w:pPr>
            <w:r>
              <w:t>90.1</w:t>
            </w:r>
          </w:p>
        </w:tc>
        <w:tc>
          <w:tcPr>
            <w:tcW w:w="689" w:type="auto"/>
          </w:tcPr>
          <w:p w14:paraId="71C9ED63" w14:textId="77777777" w:rsidR="005E738F" w:rsidRDefault="00000000">
            <w:pPr>
              <w:pStyle w:val="TAC6"/>
            </w:pPr>
            <w:r>
              <w:t>13.3</w:t>
            </w:r>
          </w:p>
        </w:tc>
        <w:tc>
          <w:tcPr>
            <w:tcW w:w="689" w:type="auto"/>
          </w:tcPr>
          <w:p w14:paraId="6AA4DBE9" w14:textId="77777777" w:rsidR="005E738F" w:rsidRDefault="00000000">
            <w:pPr>
              <w:pStyle w:val="TAC6"/>
            </w:pPr>
            <w:r>
              <w:t>c04</w:t>
            </w:r>
          </w:p>
        </w:tc>
        <w:tc>
          <w:tcPr>
            <w:tcW w:w="689" w:type="auto"/>
          </w:tcPr>
          <w:p w14:paraId="519557AE" w14:textId="77777777" w:rsidR="005E738F" w:rsidRDefault="00000000">
            <w:pPr>
              <w:pStyle w:val="TAC6"/>
            </w:pPr>
            <w:r>
              <w:t>11x48</w:t>
            </w:r>
          </w:p>
        </w:tc>
        <w:tc>
          <w:tcPr>
            <w:tcW w:w="689" w:type="auto"/>
          </w:tcPr>
          <w:p w14:paraId="69518679" w14:textId="77777777" w:rsidR="005E738F" w:rsidRDefault="00000000">
            <w:pPr>
              <w:pStyle w:val="TAC6"/>
            </w:pPr>
            <w:r>
              <w:t>87.6</w:t>
            </w:r>
          </w:p>
        </w:tc>
        <w:tc>
          <w:tcPr>
            <w:tcW w:w="689" w:type="auto"/>
          </w:tcPr>
          <w:p w14:paraId="77A0CF1B" w14:textId="77777777" w:rsidR="005E738F" w:rsidRDefault="00000000">
            <w:pPr>
              <w:pStyle w:val="TAC6"/>
            </w:pPr>
            <w:r>
              <w:t>15.3</w:t>
            </w:r>
          </w:p>
        </w:tc>
        <w:tc>
          <w:tcPr>
            <w:tcW w:w="689" w:type="auto"/>
          </w:tcPr>
          <w:p w14:paraId="6F364860" w14:textId="77777777" w:rsidR="005E738F" w:rsidRDefault="00000000">
            <w:pPr>
              <w:pStyle w:val="TAC6"/>
            </w:pPr>
            <w:r>
              <w:t>2.23</w:t>
            </w:r>
          </w:p>
        </w:tc>
        <w:tc>
          <w:tcPr>
            <w:tcW w:w="689" w:type="auto"/>
          </w:tcPr>
          <w:p w14:paraId="10837799" w14:textId="77777777" w:rsidR="005E738F" w:rsidRDefault="00000000">
            <w:pPr>
              <w:pStyle w:val="TAC6"/>
            </w:pPr>
            <w:r>
              <w:t>BT</w:t>
            </w:r>
          </w:p>
        </w:tc>
        <w:tc>
          <w:tcPr>
            <w:tcW w:w="689" w:type="auto"/>
          </w:tcPr>
          <w:p w14:paraId="1E8FF1A4" w14:textId="77777777" w:rsidR="005E738F" w:rsidRDefault="00000000">
            <w:pPr>
              <w:pStyle w:val="TAC6"/>
            </w:pPr>
            <w:r>
              <w:t>PASS</w:t>
            </w:r>
          </w:p>
        </w:tc>
      </w:tr>
    </w:tbl>
    <w:p w14:paraId="13A7882A" w14:textId="77777777" w:rsidR="005E738F" w:rsidRDefault="005E738F"/>
    <w:p w14:paraId="1D1F7A4B"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5BA34A37" w14:textId="31B676C6" w:rsidR="005E738F" w:rsidRDefault="00000000">
      <w:pPr>
        <w:pStyle w:val="TH"/>
      </w:pPr>
      <w:r>
        <w:t xml:space="preserve">Table </w:t>
      </w:r>
      <w:r>
        <w:fldChar w:fldCharType="begin"/>
      </w:r>
      <w:r>
        <w:instrText>SEQ Table \* ARABIC</w:instrText>
      </w:r>
      <w:r w:rsidR="001216E8">
        <w:fldChar w:fldCharType="separate"/>
      </w:r>
      <w:r w:rsidR="001216E8">
        <w:rPr>
          <w:noProof/>
        </w:rPr>
        <w:t>34</w:t>
      </w:r>
      <w:r>
        <w:fldChar w:fldCharType="end"/>
      </w:r>
      <w:r>
        <w:t>: Summary of the results of BS1534-3b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5E738F" w14:paraId="6F32EBC1" w14:textId="77777777">
        <w:trPr>
          <w:jc w:val="center"/>
        </w:trPr>
        <w:tc>
          <w:tcPr>
            <w:tcW w:w="1928" w:type="auto"/>
          </w:tcPr>
          <w:p w14:paraId="2262F7F3" w14:textId="77777777" w:rsidR="005E738F" w:rsidRDefault="00000000">
            <w:pPr>
              <w:pStyle w:val="TAH"/>
            </w:pPr>
            <w:r>
              <w:t>Lab</w:t>
            </w:r>
          </w:p>
        </w:tc>
        <w:tc>
          <w:tcPr>
            <w:tcW w:w="1928" w:type="auto"/>
          </w:tcPr>
          <w:p w14:paraId="49CEE232" w14:textId="77777777" w:rsidR="005E738F" w:rsidRDefault="00000000">
            <w:pPr>
              <w:pStyle w:val="TAH"/>
            </w:pPr>
            <w:r>
              <w:t>Cond.</w:t>
            </w:r>
          </w:p>
        </w:tc>
        <w:tc>
          <w:tcPr>
            <w:tcW w:w="1928" w:type="auto"/>
          </w:tcPr>
          <w:p w14:paraId="20C8657E" w14:textId="77777777" w:rsidR="005E738F" w:rsidRDefault="00000000">
            <w:pPr>
              <w:pStyle w:val="TAH"/>
            </w:pPr>
            <w:r>
              <w:t>Bitrate</w:t>
            </w:r>
          </w:p>
        </w:tc>
        <w:tc>
          <w:tcPr>
            <w:tcW w:w="1928" w:type="auto"/>
          </w:tcPr>
          <w:p w14:paraId="42EA57A2" w14:textId="77777777" w:rsidR="005E738F" w:rsidRDefault="00000000">
            <w:pPr>
              <w:pStyle w:val="TAH"/>
            </w:pPr>
            <w:r>
              <w:t>ToR</w:t>
            </w:r>
          </w:p>
        </w:tc>
        <w:tc>
          <w:tcPr>
            <w:tcW w:w="1928" w:type="auto"/>
          </w:tcPr>
          <w:p w14:paraId="3330B8EB" w14:textId="77777777" w:rsidR="005E738F" w:rsidRDefault="00000000">
            <w:pPr>
              <w:pStyle w:val="TAH"/>
            </w:pPr>
            <w:r>
              <w:t>Status</w:t>
            </w:r>
          </w:p>
        </w:tc>
      </w:tr>
      <w:tr w:rsidR="005E738F" w14:paraId="4BA6E76C" w14:textId="77777777">
        <w:trPr>
          <w:jc w:val="center"/>
        </w:trPr>
        <w:tc>
          <w:tcPr>
            <w:tcW w:w="1928" w:type="auto"/>
            <w:vMerge w:val="restart"/>
          </w:tcPr>
          <w:p w14:paraId="0F8B49E5" w14:textId="77777777" w:rsidR="005E738F" w:rsidRDefault="00000000">
            <w:pPr>
              <w:pStyle w:val="TAC"/>
            </w:pPr>
            <w:r>
              <w:t>a</w:t>
            </w:r>
          </w:p>
        </w:tc>
        <w:tc>
          <w:tcPr>
            <w:tcW w:w="1928" w:type="auto"/>
          </w:tcPr>
          <w:p w14:paraId="6D9E968D" w14:textId="77777777" w:rsidR="005E738F" w:rsidRDefault="00000000">
            <w:pPr>
              <w:pStyle w:val="TAC"/>
            </w:pPr>
            <w:r>
              <w:t>c06</w:t>
            </w:r>
          </w:p>
        </w:tc>
        <w:tc>
          <w:tcPr>
            <w:tcW w:w="1928" w:type="auto"/>
          </w:tcPr>
          <w:p w14:paraId="7802A08C" w14:textId="77777777" w:rsidR="005E738F" w:rsidRDefault="00000000">
            <w:pPr>
              <w:pStyle w:val="TAC"/>
            </w:pPr>
            <w:r>
              <w:t>384</w:t>
            </w:r>
          </w:p>
        </w:tc>
        <w:tc>
          <w:tcPr>
            <w:tcW w:w="1928" w:type="auto"/>
          </w:tcPr>
          <w:p w14:paraId="17D6087B" w14:textId="77777777" w:rsidR="005E738F" w:rsidRDefault="00000000">
            <w:pPr>
              <w:pStyle w:val="TAC"/>
            </w:pPr>
            <w:r>
              <w:t>NWT c04 OR BT c03</w:t>
            </w:r>
          </w:p>
        </w:tc>
        <w:tc>
          <w:tcPr>
            <w:tcW w:w="1928" w:type="auto"/>
          </w:tcPr>
          <w:p w14:paraId="091026A3" w14:textId="77777777" w:rsidR="005E738F" w:rsidRDefault="00000000">
            <w:pPr>
              <w:pStyle w:val="TAC"/>
            </w:pPr>
            <w:r>
              <w:t>PASS</w:t>
            </w:r>
          </w:p>
        </w:tc>
      </w:tr>
      <w:tr w:rsidR="005E738F" w14:paraId="1C286F8E" w14:textId="77777777">
        <w:trPr>
          <w:jc w:val="center"/>
        </w:trPr>
        <w:tc>
          <w:tcPr>
            <w:tcW w:w="1928" w:type="auto"/>
            <w:vMerge/>
          </w:tcPr>
          <w:p w14:paraId="5D08FA84" w14:textId="77777777" w:rsidR="005E738F" w:rsidRDefault="005E738F"/>
        </w:tc>
        <w:tc>
          <w:tcPr>
            <w:tcW w:w="1928" w:type="auto"/>
          </w:tcPr>
          <w:p w14:paraId="3C7F8374" w14:textId="77777777" w:rsidR="005E738F" w:rsidRDefault="00000000">
            <w:pPr>
              <w:pStyle w:val="TAC"/>
            </w:pPr>
            <w:r>
              <w:t>c07</w:t>
            </w:r>
          </w:p>
        </w:tc>
        <w:tc>
          <w:tcPr>
            <w:tcW w:w="1928" w:type="auto"/>
          </w:tcPr>
          <w:p w14:paraId="02E2C965" w14:textId="77777777" w:rsidR="005E738F" w:rsidRDefault="00000000">
            <w:pPr>
              <w:pStyle w:val="TAC"/>
            </w:pPr>
            <w:r>
              <w:t>512</w:t>
            </w:r>
          </w:p>
        </w:tc>
        <w:tc>
          <w:tcPr>
            <w:tcW w:w="1928" w:type="auto"/>
          </w:tcPr>
          <w:p w14:paraId="5154C969" w14:textId="77777777" w:rsidR="005E738F" w:rsidRDefault="00000000">
            <w:pPr>
              <w:pStyle w:val="TAC"/>
            </w:pPr>
            <w:r>
              <w:t>NWT c05 OR BT c04</w:t>
            </w:r>
          </w:p>
        </w:tc>
        <w:tc>
          <w:tcPr>
            <w:tcW w:w="1928" w:type="auto"/>
          </w:tcPr>
          <w:p w14:paraId="3CBF90F2" w14:textId="77777777" w:rsidR="005E738F" w:rsidRDefault="00000000">
            <w:pPr>
              <w:pStyle w:val="TAC"/>
            </w:pPr>
            <w:r>
              <w:t>PASS</w:t>
            </w:r>
          </w:p>
        </w:tc>
      </w:tr>
      <w:tr w:rsidR="005E738F" w14:paraId="202993CD" w14:textId="77777777">
        <w:trPr>
          <w:jc w:val="center"/>
        </w:trPr>
        <w:tc>
          <w:tcPr>
            <w:tcW w:w="1928" w:type="auto"/>
            <w:vMerge w:val="restart"/>
          </w:tcPr>
          <w:p w14:paraId="564C53AE" w14:textId="77777777" w:rsidR="005E738F" w:rsidRDefault="00000000">
            <w:pPr>
              <w:pStyle w:val="TAC"/>
            </w:pPr>
            <w:r>
              <w:t>b</w:t>
            </w:r>
          </w:p>
        </w:tc>
        <w:tc>
          <w:tcPr>
            <w:tcW w:w="1928" w:type="auto"/>
          </w:tcPr>
          <w:p w14:paraId="493323C9" w14:textId="77777777" w:rsidR="005E738F" w:rsidRDefault="00000000">
            <w:pPr>
              <w:pStyle w:val="TAC"/>
            </w:pPr>
            <w:r>
              <w:t>c06</w:t>
            </w:r>
          </w:p>
        </w:tc>
        <w:tc>
          <w:tcPr>
            <w:tcW w:w="1928" w:type="auto"/>
          </w:tcPr>
          <w:p w14:paraId="49F0AD3C" w14:textId="77777777" w:rsidR="005E738F" w:rsidRDefault="00000000">
            <w:pPr>
              <w:pStyle w:val="TAC"/>
            </w:pPr>
            <w:r>
              <w:t>384</w:t>
            </w:r>
          </w:p>
        </w:tc>
        <w:tc>
          <w:tcPr>
            <w:tcW w:w="1928" w:type="auto"/>
          </w:tcPr>
          <w:p w14:paraId="3132C11F" w14:textId="77777777" w:rsidR="005E738F" w:rsidRDefault="00000000">
            <w:pPr>
              <w:pStyle w:val="TAC"/>
            </w:pPr>
            <w:r>
              <w:t>NWT c04 OR BT c03</w:t>
            </w:r>
          </w:p>
        </w:tc>
        <w:tc>
          <w:tcPr>
            <w:tcW w:w="1928" w:type="auto"/>
          </w:tcPr>
          <w:p w14:paraId="03279270" w14:textId="77777777" w:rsidR="005E738F" w:rsidRDefault="00000000">
            <w:pPr>
              <w:pStyle w:val="TAC"/>
            </w:pPr>
            <w:r>
              <w:t>PASS</w:t>
            </w:r>
          </w:p>
        </w:tc>
      </w:tr>
      <w:tr w:rsidR="005E738F" w14:paraId="32F0C526" w14:textId="77777777">
        <w:trPr>
          <w:jc w:val="center"/>
        </w:trPr>
        <w:tc>
          <w:tcPr>
            <w:tcW w:w="1928" w:type="auto"/>
            <w:vMerge/>
          </w:tcPr>
          <w:p w14:paraId="7617F364" w14:textId="77777777" w:rsidR="005E738F" w:rsidRDefault="005E738F"/>
        </w:tc>
        <w:tc>
          <w:tcPr>
            <w:tcW w:w="1928" w:type="auto"/>
          </w:tcPr>
          <w:p w14:paraId="0FE144F5" w14:textId="77777777" w:rsidR="005E738F" w:rsidRDefault="00000000">
            <w:pPr>
              <w:pStyle w:val="TAC"/>
            </w:pPr>
            <w:r>
              <w:t>c07</w:t>
            </w:r>
          </w:p>
        </w:tc>
        <w:tc>
          <w:tcPr>
            <w:tcW w:w="1928" w:type="auto"/>
          </w:tcPr>
          <w:p w14:paraId="501F27C5" w14:textId="77777777" w:rsidR="005E738F" w:rsidRDefault="00000000">
            <w:pPr>
              <w:pStyle w:val="TAC"/>
            </w:pPr>
            <w:r>
              <w:t>512</w:t>
            </w:r>
          </w:p>
        </w:tc>
        <w:tc>
          <w:tcPr>
            <w:tcW w:w="1928" w:type="auto"/>
          </w:tcPr>
          <w:p w14:paraId="56459651" w14:textId="77777777" w:rsidR="005E738F" w:rsidRDefault="00000000">
            <w:pPr>
              <w:pStyle w:val="TAC"/>
            </w:pPr>
            <w:r>
              <w:t>NWT c05 OR BT c04</w:t>
            </w:r>
          </w:p>
        </w:tc>
        <w:tc>
          <w:tcPr>
            <w:tcW w:w="1928" w:type="auto"/>
          </w:tcPr>
          <w:p w14:paraId="46A494E4" w14:textId="77777777" w:rsidR="005E738F" w:rsidRDefault="00000000">
            <w:pPr>
              <w:pStyle w:val="TAC"/>
            </w:pPr>
            <w:r>
              <w:t>PASS</w:t>
            </w:r>
          </w:p>
        </w:tc>
      </w:tr>
      <w:tr w:rsidR="005E738F" w14:paraId="346949B0" w14:textId="77777777">
        <w:trPr>
          <w:jc w:val="center"/>
        </w:trPr>
        <w:tc>
          <w:tcPr>
            <w:tcW w:w="1928" w:type="auto"/>
            <w:vMerge w:val="restart"/>
          </w:tcPr>
          <w:p w14:paraId="59C7FFDF" w14:textId="77777777" w:rsidR="005E738F" w:rsidRDefault="00000000">
            <w:pPr>
              <w:pStyle w:val="TAC"/>
            </w:pPr>
            <w:r>
              <w:t>b+a</w:t>
            </w:r>
          </w:p>
        </w:tc>
        <w:tc>
          <w:tcPr>
            <w:tcW w:w="1928" w:type="auto"/>
          </w:tcPr>
          <w:p w14:paraId="68AFE946" w14:textId="77777777" w:rsidR="005E738F" w:rsidRDefault="00000000">
            <w:pPr>
              <w:pStyle w:val="TAC"/>
            </w:pPr>
            <w:r>
              <w:t>c06</w:t>
            </w:r>
          </w:p>
        </w:tc>
        <w:tc>
          <w:tcPr>
            <w:tcW w:w="1928" w:type="auto"/>
          </w:tcPr>
          <w:p w14:paraId="3F950569" w14:textId="77777777" w:rsidR="005E738F" w:rsidRDefault="00000000">
            <w:pPr>
              <w:pStyle w:val="TAC"/>
            </w:pPr>
            <w:r>
              <w:t>384</w:t>
            </w:r>
          </w:p>
        </w:tc>
        <w:tc>
          <w:tcPr>
            <w:tcW w:w="1928" w:type="auto"/>
          </w:tcPr>
          <w:p w14:paraId="52FD64F6" w14:textId="77777777" w:rsidR="005E738F" w:rsidRDefault="00000000">
            <w:pPr>
              <w:pStyle w:val="TAC"/>
            </w:pPr>
            <w:r>
              <w:t>NWT c04 OR BT c03</w:t>
            </w:r>
          </w:p>
        </w:tc>
        <w:tc>
          <w:tcPr>
            <w:tcW w:w="1928" w:type="auto"/>
          </w:tcPr>
          <w:p w14:paraId="5E1706B6" w14:textId="77777777" w:rsidR="005E738F" w:rsidRDefault="00000000">
            <w:pPr>
              <w:pStyle w:val="TAC"/>
            </w:pPr>
            <w:r>
              <w:t>PASS</w:t>
            </w:r>
          </w:p>
        </w:tc>
      </w:tr>
      <w:tr w:rsidR="005E738F" w14:paraId="2E1CEC72" w14:textId="77777777">
        <w:trPr>
          <w:jc w:val="center"/>
        </w:trPr>
        <w:tc>
          <w:tcPr>
            <w:tcW w:w="1928" w:type="auto"/>
            <w:vMerge/>
          </w:tcPr>
          <w:p w14:paraId="463CA90C" w14:textId="77777777" w:rsidR="005E738F" w:rsidRDefault="005E738F"/>
        </w:tc>
        <w:tc>
          <w:tcPr>
            <w:tcW w:w="1928" w:type="auto"/>
          </w:tcPr>
          <w:p w14:paraId="202E0F79" w14:textId="77777777" w:rsidR="005E738F" w:rsidRDefault="00000000">
            <w:pPr>
              <w:pStyle w:val="TAC"/>
            </w:pPr>
            <w:r>
              <w:t>c07</w:t>
            </w:r>
          </w:p>
        </w:tc>
        <w:tc>
          <w:tcPr>
            <w:tcW w:w="1928" w:type="auto"/>
          </w:tcPr>
          <w:p w14:paraId="22144DD4" w14:textId="77777777" w:rsidR="005E738F" w:rsidRDefault="00000000">
            <w:pPr>
              <w:pStyle w:val="TAC"/>
            </w:pPr>
            <w:r>
              <w:t>512</w:t>
            </w:r>
          </w:p>
        </w:tc>
        <w:tc>
          <w:tcPr>
            <w:tcW w:w="1928" w:type="auto"/>
          </w:tcPr>
          <w:p w14:paraId="7FFA92AE" w14:textId="77777777" w:rsidR="005E738F" w:rsidRDefault="00000000">
            <w:pPr>
              <w:pStyle w:val="TAC"/>
            </w:pPr>
            <w:r>
              <w:t>NWT c05 OR BT c04</w:t>
            </w:r>
          </w:p>
        </w:tc>
        <w:tc>
          <w:tcPr>
            <w:tcW w:w="1928" w:type="auto"/>
          </w:tcPr>
          <w:p w14:paraId="4ADA2727" w14:textId="77777777" w:rsidR="005E738F" w:rsidRDefault="00000000">
            <w:pPr>
              <w:pStyle w:val="TAC"/>
            </w:pPr>
            <w:r>
              <w:t>PASS</w:t>
            </w:r>
          </w:p>
        </w:tc>
      </w:tr>
    </w:tbl>
    <w:p w14:paraId="26A78CC2" w14:textId="77777777" w:rsidR="005E738F" w:rsidRDefault="00000000">
      <w:r>
        <w:br w:type="page"/>
      </w:r>
    </w:p>
    <w:p w14:paraId="04CFC2ED" w14:textId="77777777" w:rsidR="003F74E7" w:rsidRDefault="003F74E7" w:rsidP="003F74E7">
      <w:pPr>
        <w:pStyle w:val="Heading2"/>
      </w:pPr>
      <w:r>
        <w:t>BS1534-4a (FOA, Headphones)</w:t>
      </w:r>
    </w:p>
    <w:p w14:paraId="3175A669" w14:textId="77777777" w:rsidR="005E738F" w:rsidRDefault="00000000">
      <w:r>
        <w:t>The averaged results per condition for experiment BS1534-4a are depicted in the following figure. The three curves show the individual results for the two labs and the results for a joint evaluation, respectively. Condition c01 is the hidden reference while c02 is the 7 kHz lowpass anchor.</w:t>
      </w:r>
    </w:p>
    <w:p w14:paraId="097DD959" w14:textId="77777777" w:rsidR="005E738F" w:rsidRDefault="00000000">
      <w:pPr>
        <w:pStyle w:val="TH"/>
      </w:pPr>
      <w:r>
        <w:rPr>
          <w:noProof/>
        </w:rPr>
        <w:drawing>
          <wp:inline distT="0" distB="0" distL="0" distR="0" wp14:anchorId="591CC49A" wp14:editId="3FAF1CD7">
            <wp:extent cx="5040000" cy="252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4a.png"/>
                    <pic:cNvPicPr/>
                  </pic:nvPicPr>
                  <pic:blipFill>
                    <a:blip r:embed="rId24"/>
                    <a:stretch>
                      <a:fillRect/>
                    </a:stretch>
                  </pic:blipFill>
                  <pic:spPr>
                    <a:xfrm>
                      <a:off x="0" y="0"/>
                      <a:ext cx="5040000" cy="2520000"/>
                    </a:xfrm>
                    <a:prstGeom prst="rect">
                      <a:avLst/>
                    </a:prstGeom>
                  </pic:spPr>
                </pic:pic>
              </a:graphicData>
            </a:graphic>
          </wp:inline>
        </w:drawing>
      </w:r>
    </w:p>
    <w:p w14:paraId="3C07DE95" w14:textId="48F92698" w:rsidR="005E738F" w:rsidRDefault="00000000">
      <w:pPr>
        <w:pStyle w:val="TF"/>
      </w:pPr>
      <w:r>
        <w:t xml:space="preserve">Figure </w:t>
      </w:r>
      <w:r>
        <w:fldChar w:fldCharType="begin"/>
      </w:r>
      <w:r>
        <w:instrText>SEQ Figure \* ARABIC</w:instrText>
      </w:r>
      <w:r w:rsidR="001216E8">
        <w:fldChar w:fldCharType="separate"/>
      </w:r>
      <w:r w:rsidR="001216E8">
        <w:rPr>
          <w:noProof/>
        </w:rPr>
        <w:t>16</w:t>
      </w:r>
      <w:r>
        <w:fldChar w:fldCharType="end"/>
      </w:r>
      <w:r>
        <w:t>: Averaged results per condition for experiment BS1534-4a</w:t>
      </w:r>
    </w:p>
    <w:p w14:paraId="14F2DD43" w14:textId="77777777" w:rsidR="005E738F" w:rsidRDefault="00000000">
      <w:r>
        <w:t>The complete statistical evaluation of the requirement ToR tests for experiment BS1534-4a is given in the following table. The evaluation is done separately for the data from the two listening laboratories and for a combination of the two data sets.</w:t>
      </w:r>
    </w:p>
    <w:p w14:paraId="441F12BB" w14:textId="2E11BDB7" w:rsidR="005E738F" w:rsidRDefault="00000000">
      <w:pPr>
        <w:pStyle w:val="TH"/>
      </w:pPr>
      <w:r>
        <w:t xml:space="preserve">Table </w:t>
      </w:r>
      <w:r>
        <w:fldChar w:fldCharType="begin"/>
      </w:r>
      <w:r>
        <w:instrText>SEQ Table \* ARABIC</w:instrText>
      </w:r>
      <w:r w:rsidR="001216E8">
        <w:fldChar w:fldCharType="separate"/>
      </w:r>
      <w:r w:rsidR="001216E8">
        <w:rPr>
          <w:noProof/>
        </w:rPr>
        <w:t>35</w:t>
      </w:r>
      <w:r>
        <w:fldChar w:fldCharType="end"/>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5E738F" w14:paraId="10DCDB38" w14:textId="77777777">
        <w:trPr>
          <w:jc w:val="center"/>
        </w:trPr>
        <w:tc>
          <w:tcPr>
            <w:tcW w:w="689" w:type="auto"/>
            <w:gridSpan w:val="2"/>
            <w:vMerge w:val="restart"/>
          </w:tcPr>
          <w:p w14:paraId="771E5D08" w14:textId="77777777" w:rsidR="005E738F" w:rsidRDefault="005E738F">
            <w:pPr>
              <w:pStyle w:val="TAH6"/>
            </w:pPr>
          </w:p>
        </w:tc>
        <w:tc>
          <w:tcPr>
            <w:tcW w:w="689" w:type="auto"/>
          </w:tcPr>
          <w:p w14:paraId="62E3F896" w14:textId="77777777" w:rsidR="005E738F" w:rsidRDefault="00000000">
            <w:pPr>
              <w:pStyle w:val="TAH6"/>
            </w:pPr>
            <w:r>
              <w:t>Type</w:t>
            </w:r>
          </w:p>
        </w:tc>
        <w:tc>
          <w:tcPr>
            <w:tcW w:w="689" w:type="auto"/>
            <w:gridSpan w:val="4"/>
          </w:tcPr>
          <w:p w14:paraId="5EC475EC" w14:textId="77777777" w:rsidR="005E738F" w:rsidRDefault="00000000">
            <w:pPr>
              <w:pStyle w:val="TAH6"/>
            </w:pPr>
            <w:r>
              <w:t>CuT</w:t>
            </w:r>
          </w:p>
        </w:tc>
        <w:tc>
          <w:tcPr>
            <w:tcW w:w="689" w:type="auto"/>
            <w:gridSpan w:val="4"/>
          </w:tcPr>
          <w:p w14:paraId="31ECBA00" w14:textId="77777777" w:rsidR="005E738F" w:rsidRDefault="00000000">
            <w:pPr>
              <w:pStyle w:val="TAH6"/>
            </w:pPr>
            <w:r>
              <w:t>EVS Reference</w:t>
            </w:r>
          </w:p>
        </w:tc>
        <w:tc>
          <w:tcPr>
            <w:tcW w:w="689" w:type="auto"/>
            <w:gridSpan w:val="3"/>
          </w:tcPr>
          <w:p w14:paraId="61A84E9E" w14:textId="77777777" w:rsidR="005E738F" w:rsidRDefault="00000000">
            <w:pPr>
              <w:pStyle w:val="TAH6"/>
            </w:pPr>
            <w:r>
              <w:t>Evaluation</w:t>
            </w:r>
          </w:p>
        </w:tc>
      </w:tr>
      <w:tr w:rsidR="005E738F" w14:paraId="6C204926" w14:textId="77777777">
        <w:trPr>
          <w:jc w:val="center"/>
        </w:trPr>
        <w:tc>
          <w:tcPr>
            <w:tcW w:w="689" w:type="auto"/>
            <w:gridSpan w:val="2"/>
            <w:vMerge/>
          </w:tcPr>
          <w:p w14:paraId="03D2A254" w14:textId="77777777" w:rsidR="005E738F" w:rsidRDefault="005E738F"/>
        </w:tc>
        <w:tc>
          <w:tcPr>
            <w:tcW w:w="689" w:type="auto"/>
          </w:tcPr>
          <w:p w14:paraId="42AA1FB8" w14:textId="77777777" w:rsidR="005E738F" w:rsidRDefault="00000000">
            <w:pPr>
              <w:pStyle w:val="TAH6"/>
            </w:pPr>
            <w:r>
              <w:t>Value</w:t>
            </w:r>
          </w:p>
        </w:tc>
        <w:tc>
          <w:tcPr>
            <w:tcW w:w="689" w:type="auto"/>
          </w:tcPr>
          <w:p w14:paraId="138FC052" w14:textId="77777777" w:rsidR="005E738F" w:rsidRDefault="00000000">
            <w:pPr>
              <w:pStyle w:val="TAH6"/>
            </w:pPr>
            <w:r>
              <w:t>Bitrate</w:t>
            </w:r>
          </w:p>
        </w:tc>
        <w:tc>
          <w:tcPr>
            <w:tcW w:w="689" w:type="auto"/>
          </w:tcPr>
          <w:p w14:paraId="0CD1C18A" w14:textId="77777777" w:rsidR="005E738F" w:rsidRDefault="00000000">
            <w:pPr>
              <w:pStyle w:val="TAH6"/>
            </w:pPr>
            <w:r>
              <w:t>Req.</w:t>
            </w:r>
          </w:p>
        </w:tc>
        <w:tc>
          <w:tcPr>
            <w:tcW w:w="689" w:type="auto"/>
          </w:tcPr>
          <w:p w14:paraId="65FA8400" w14:textId="77777777" w:rsidR="005E738F" w:rsidRDefault="00000000">
            <w:pPr>
              <w:pStyle w:val="TAH6"/>
            </w:pPr>
            <w:r>
              <w:t>Score</w:t>
            </w:r>
          </w:p>
        </w:tc>
        <w:tc>
          <w:tcPr>
            <w:tcW w:w="689" w:type="auto"/>
          </w:tcPr>
          <w:p w14:paraId="56A6EF08" w14:textId="77777777" w:rsidR="005E738F" w:rsidRDefault="00000000">
            <w:pPr>
              <w:pStyle w:val="TAH6"/>
            </w:pPr>
            <w:r>
              <w:t>Std.</w:t>
            </w:r>
          </w:p>
        </w:tc>
        <w:tc>
          <w:tcPr>
            <w:tcW w:w="689" w:type="auto"/>
          </w:tcPr>
          <w:p w14:paraId="5D2CE97C" w14:textId="77777777" w:rsidR="005E738F" w:rsidRDefault="00000000">
            <w:pPr>
              <w:pStyle w:val="TAH6"/>
            </w:pPr>
            <w:r>
              <w:t>Cond.</w:t>
            </w:r>
          </w:p>
        </w:tc>
        <w:tc>
          <w:tcPr>
            <w:tcW w:w="689" w:type="auto"/>
          </w:tcPr>
          <w:p w14:paraId="1F062340" w14:textId="77777777" w:rsidR="005E738F" w:rsidRDefault="00000000">
            <w:pPr>
              <w:pStyle w:val="TAH6"/>
            </w:pPr>
            <w:r>
              <w:t>Bitrate</w:t>
            </w:r>
          </w:p>
        </w:tc>
        <w:tc>
          <w:tcPr>
            <w:tcW w:w="689" w:type="auto"/>
          </w:tcPr>
          <w:p w14:paraId="498302A0" w14:textId="77777777" w:rsidR="005E738F" w:rsidRDefault="00000000">
            <w:pPr>
              <w:pStyle w:val="TAH6"/>
            </w:pPr>
            <w:r>
              <w:t>Score</w:t>
            </w:r>
          </w:p>
        </w:tc>
        <w:tc>
          <w:tcPr>
            <w:tcW w:w="689" w:type="auto"/>
          </w:tcPr>
          <w:p w14:paraId="42088CB1" w14:textId="77777777" w:rsidR="005E738F" w:rsidRDefault="00000000">
            <w:pPr>
              <w:pStyle w:val="TAH6"/>
            </w:pPr>
            <w:r>
              <w:t>Std.</w:t>
            </w:r>
          </w:p>
        </w:tc>
        <w:tc>
          <w:tcPr>
            <w:tcW w:w="689" w:type="auto"/>
          </w:tcPr>
          <w:p w14:paraId="5D0A3099" w14:textId="77777777" w:rsidR="005E738F" w:rsidRDefault="00000000">
            <w:pPr>
              <w:pStyle w:val="TAH6"/>
            </w:pPr>
            <w:r>
              <w:t>T-Stat</w:t>
            </w:r>
          </w:p>
        </w:tc>
        <w:tc>
          <w:tcPr>
            <w:tcW w:w="689" w:type="auto"/>
          </w:tcPr>
          <w:p w14:paraId="6AF756AA" w14:textId="77777777" w:rsidR="005E738F" w:rsidRDefault="00000000">
            <w:pPr>
              <w:pStyle w:val="TAH6"/>
            </w:pPr>
            <w:r>
              <w:t>Result</w:t>
            </w:r>
          </w:p>
        </w:tc>
        <w:tc>
          <w:tcPr>
            <w:tcW w:w="689" w:type="auto"/>
          </w:tcPr>
          <w:p w14:paraId="2DC4A5FB" w14:textId="77777777" w:rsidR="005E738F" w:rsidRDefault="00000000">
            <w:pPr>
              <w:pStyle w:val="TAH6"/>
            </w:pPr>
            <w:r>
              <w:t>State</w:t>
            </w:r>
          </w:p>
        </w:tc>
      </w:tr>
      <w:tr w:rsidR="005E738F" w14:paraId="7FD99D95" w14:textId="77777777">
        <w:trPr>
          <w:jc w:val="center"/>
        </w:trPr>
        <w:tc>
          <w:tcPr>
            <w:tcW w:w="689" w:type="auto"/>
          </w:tcPr>
          <w:p w14:paraId="2DA33523" w14:textId="77777777" w:rsidR="005E738F" w:rsidRDefault="00000000">
            <w:pPr>
              <w:pStyle w:val="TAH6"/>
            </w:pPr>
            <w:r>
              <w:t>Lab</w:t>
            </w:r>
          </w:p>
        </w:tc>
        <w:tc>
          <w:tcPr>
            <w:tcW w:w="689" w:type="auto"/>
          </w:tcPr>
          <w:p w14:paraId="693A3CC7" w14:textId="77777777" w:rsidR="005E738F" w:rsidRDefault="00000000">
            <w:pPr>
              <w:pStyle w:val="TAH6"/>
            </w:pPr>
            <w:r>
              <w:t>Cond.</w:t>
            </w:r>
          </w:p>
        </w:tc>
        <w:tc>
          <w:tcPr>
            <w:tcW w:w="689" w:type="auto"/>
          </w:tcPr>
          <w:p w14:paraId="7A3A9FEA" w14:textId="77777777" w:rsidR="005E738F" w:rsidRDefault="00000000">
            <w:pPr>
              <w:pStyle w:val="TAH6"/>
            </w:pPr>
            <w:r>
              <w:t>ToR#</w:t>
            </w:r>
          </w:p>
        </w:tc>
        <w:tc>
          <w:tcPr>
            <w:tcW w:w="689" w:type="auto"/>
            <w:gridSpan w:val="11"/>
          </w:tcPr>
          <w:p w14:paraId="3615DD5A" w14:textId="77777777" w:rsidR="005E738F" w:rsidRDefault="005E738F">
            <w:pPr>
              <w:pStyle w:val="TAH6"/>
            </w:pPr>
          </w:p>
        </w:tc>
      </w:tr>
      <w:tr w:rsidR="005E738F" w14:paraId="0E6144B5" w14:textId="77777777">
        <w:trPr>
          <w:jc w:val="center"/>
        </w:trPr>
        <w:tc>
          <w:tcPr>
            <w:tcW w:w="689" w:type="auto"/>
            <w:vMerge w:val="restart"/>
          </w:tcPr>
          <w:p w14:paraId="5A7F5FCD" w14:textId="77777777" w:rsidR="005E738F" w:rsidRDefault="00000000">
            <w:pPr>
              <w:pStyle w:val="TAC6"/>
            </w:pPr>
            <w:r>
              <w:t>a</w:t>
            </w:r>
          </w:p>
        </w:tc>
        <w:tc>
          <w:tcPr>
            <w:tcW w:w="689" w:type="auto"/>
            <w:vMerge w:val="restart"/>
          </w:tcPr>
          <w:p w14:paraId="638B3348" w14:textId="77777777" w:rsidR="005E738F" w:rsidRDefault="00000000">
            <w:pPr>
              <w:pStyle w:val="TAC6"/>
            </w:pPr>
            <w:r>
              <w:t>c06</w:t>
            </w:r>
          </w:p>
        </w:tc>
        <w:tc>
          <w:tcPr>
            <w:tcW w:w="689" w:type="auto"/>
          </w:tcPr>
          <w:p w14:paraId="6E3B3C00" w14:textId="77777777" w:rsidR="005E738F" w:rsidRDefault="00000000">
            <w:pPr>
              <w:pStyle w:val="TAC6"/>
            </w:pPr>
            <w:r>
              <w:t>1</w:t>
            </w:r>
          </w:p>
        </w:tc>
        <w:tc>
          <w:tcPr>
            <w:tcW w:w="689" w:type="auto"/>
          </w:tcPr>
          <w:p w14:paraId="7179CCF3" w14:textId="77777777" w:rsidR="005E738F" w:rsidRDefault="00000000">
            <w:pPr>
              <w:pStyle w:val="TAC6"/>
            </w:pPr>
            <w:r>
              <w:t>96</w:t>
            </w:r>
          </w:p>
        </w:tc>
        <w:tc>
          <w:tcPr>
            <w:tcW w:w="689" w:type="auto"/>
          </w:tcPr>
          <w:p w14:paraId="68B87758" w14:textId="77777777" w:rsidR="005E738F" w:rsidRDefault="00000000">
            <w:pPr>
              <w:pStyle w:val="TAC6"/>
            </w:pPr>
            <w:r>
              <w:t>NWT</w:t>
            </w:r>
          </w:p>
        </w:tc>
        <w:tc>
          <w:tcPr>
            <w:tcW w:w="689" w:type="auto"/>
          </w:tcPr>
          <w:p w14:paraId="07C7488F" w14:textId="77777777" w:rsidR="005E738F" w:rsidRDefault="00000000">
            <w:pPr>
              <w:pStyle w:val="TAC6"/>
            </w:pPr>
            <w:r>
              <w:t>67.7</w:t>
            </w:r>
          </w:p>
        </w:tc>
        <w:tc>
          <w:tcPr>
            <w:tcW w:w="689" w:type="auto"/>
          </w:tcPr>
          <w:p w14:paraId="03374469" w14:textId="77777777" w:rsidR="005E738F" w:rsidRDefault="00000000">
            <w:pPr>
              <w:pStyle w:val="TAC6"/>
            </w:pPr>
            <w:r>
              <w:t>25</w:t>
            </w:r>
          </w:p>
        </w:tc>
        <w:tc>
          <w:tcPr>
            <w:tcW w:w="689" w:type="auto"/>
          </w:tcPr>
          <w:p w14:paraId="7A4814EE" w14:textId="77777777" w:rsidR="005E738F" w:rsidRDefault="00000000">
            <w:pPr>
              <w:pStyle w:val="TAC6"/>
            </w:pPr>
            <w:r>
              <w:t>c04</w:t>
            </w:r>
          </w:p>
        </w:tc>
        <w:tc>
          <w:tcPr>
            <w:tcW w:w="689" w:type="auto"/>
          </w:tcPr>
          <w:p w14:paraId="3A57F5C9" w14:textId="77777777" w:rsidR="005E738F" w:rsidRDefault="00000000">
            <w:pPr>
              <w:pStyle w:val="TAC6"/>
            </w:pPr>
            <w:r>
              <w:t>4x32</w:t>
            </w:r>
          </w:p>
        </w:tc>
        <w:tc>
          <w:tcPr>
            <w:tcW w:w="689" w:type="auto"/>
          </w:tcPr>
          <w:p w14:paraId="5B7CEC38" w14:textId="77777777" w:rsidR="005E738F" w:rsidRDefault="00000000">
            <w:pPr>
              <w:pStyle w:val="TAC6"/>
            </w:pPr>
            <w:r>
              <w:t>53.4</w:t>
            </w:r>
          </w:p>
        </w:tc>
        <w:tc>
          <w:tcPr>
            <w:tcW w:w="689" w:type="auto"/>
          </w:tcPr>
          <w:p w14:paraId="627F1621" w14:textId="77777777" w:rsidR="005E738F" w:rsidRDefault="00000000">
            <w:pPr>
              <w:pStyle w:val="TAC6"/>
            </w:pPr>
            <w:r>
              <w:t>27.2</w:t>
            </w:r>
          </w:p>
        </w:tc>
        <w:tc>
          <w:tcPr>
            <w:tcW w:w="689" w:type="auto"/>
          </w:tcPr>
          <w:p w14:paraId="4080DE82" w14:textId="77777777" w:rsidR="005E738F" w:rsidRDefault="00000000">
            <w:pPr>
              <w:pStyle w:val="TAC6"/>
            </w:pPr>
            <w:r>
              <w:t>5</w:t>
            </w:r>
          </w:p>
        </w:tc>
        <w:tc>
          <w:tcPr>
            <w:tcW w:w="689" w:type="auto"/>
          </w:tcPr>
          <w:p w14:paraId="2AE4F7FF" w14:textId="77777777" w:rsidR="005E738F" w:rsidRDefault="00000000">
            <w:pPr>
              <w:pStyle w:val="TAC6"/>
            </w:pPr>
            <w:r>
              <w:t>BT</w:t>
            </w:r>
          </w:p>
        </w:tc>
        <w:tc>
          <w:tcPr>
            <w:tcW w:w="689" w:type="auto"/>
            <w:shd w:val="clear" w:color="auto" w:fill="ADD8E6"/>
          </w:tcPr>
          <w:p w14:paraId="2D0AB227" w14:textId="77777777" w:rsidR="005E738F" w:rsidRDefault="00000000">
            <w:pPr>
              <w:pStyle w:val="TAC6"/>
            </w:pPr>
            <w:r>
              <w:t>EXCEED</w:t>
            </w:r>
          </w:p>
        </w:tc>
      </w:tr>
      <w:tr w:rsidR="005E738F" w14:paraId="00CD3043" w14:textId="77777777">
        <w:trPr>
          <w:jc w:val="center"/>
        </w:trPr>
        <w:tc>
          <w:tcPr>
            <w:tcW w:w="689" w:type="auto"/>
            <w:vMerge/>
          </w:tcPr>
          <w:p w14:paraId="4495929E" w14:textId="77777777" w:rsidR="005E738F" w:rsidRDefault="005E738F"/>
        </w:tc>
        <w:tc>
          <w:tcPr>
            <w:tcW w:w="689" w:type="auto"/>
            <w:vMerge/>
          </w:tcPr>
          <w:p w14:paraId="3926A073" w14:textId="77777777" w:rsidR="005E738F" w:rsidRDefault="005E738F"/>
        </w:tc>
        <w:tc>
          <w:tcPr>
            <w:tcW w:w="689" w:type="auto"/>
          </w:tcPr>
          <w:p w14:paraId="19E62895" w14:textId="77777777" w:rsidR="005E738F" w:rsidRDefault="00000000">
            <w:pPr>
              <w:pStyle w:val="TAC6"/>
            </w:pPr>
            <w:r>
              <w:t>2</w:t>
            </w:r>
          </w:p>
        </w:tc>
        <w:tc>
          <w:tcPr>
            <w:tcW w:w="689" w:type="auto"/>
          </w:tcPr>
          <w:p w14:paraId="2DAF9693" w14:textId="77777777" w:rsidR="005E738F" w:rsidRDefault="00000000">
            <w:pPr>
              <w:pStyle w:val="TAC6"/>
            </w:pPr>
            <w:r>
              <w:t>96</w:t>
            </w:r>
          </w:p>
        </w:tc>
        <w:tc>
          <w:tcPr>
            <w:tcW w:w="689" w:type="auto"/>
          </w:tcPr>
          <w:p w14:paraId="443052F4" w14:textId="77777777" w:rsidR="005E738F" w:rsidRDefault="00000000">
            <w:pPr>
              <w:pStyle w:val="TAC6"/>
            </w:pPr>
            <w:r>
              <w:t>BT</w:t>
            </w:r>
          </w:p>
        </w:tc>
        <w:tc>
          <w:tcPr>
            <w:tcW w:w="689" w:type="auto"/>
          </w:tcPr>
          <w:p w14:paraId="0CEB3468" w14:textId="77777777" w:rsidR="005E738F" w:rsidRDefault="00000000">
            <w:pPr>
              <w:pStyle w:val="TAC6"/>
            </w:pPr>
            <w:r>
              <w:t>67.7</w:t>
            </w:r>
          </w:p>
        </w:tc>
        <w:tc>
          <w:tcPr>
            <w:tcW w:w="689" w:type="auto"/>
          </w:tcPr>
          <w:p w14:paraId="3646447C" w14:textId="77777777" w:rsidR="005E738F" w:rsidRDefault="00000000">
            <w:pPr>
              <w:pStyle w:val="TAC6"/>
            </w:pPr>
            <w:r>
              <w:t>25</w:t>
            </w:r>
          </w:p>
        </w:tc>
        <w:tc>
          <w:tcPr>
            <w:tcW w:w="689" w:type="auto"/>
          </w:tcPr>
          <w:p w14:paraId="40BE268F" w14:textId="77777777" w:rsidR="005E738F" w:rsidRDefault="00000000">
            <w:pPr>
              <w:pStyle w:val="TAC6"/>
            </w:pPr>
            <w:r>
              <w:t>c03</w:t>
            </w:r>
          </w:p>
        </w:tc>
        <w:tc>
          <w:tcPr>
            <w:tcW w:w="689" w:type="auto"/>
          </w:tcPr>
          <w:p w14:paraId="59DA09CC" w14:textId="77777777" w:rsidR="005E738F" w:rsidRDefault="00000000">
            <w:pPr>
              <w:pStyle w:val="TAC6"/>
            </w:pPr>
            <w:r>
              <w:t>4x24.4</w:t>
            </w:r>
          </w:p>
        </w:tc>
        <w:tc>
          <w:tcPr>
            <w:tcW w:w="689" w:type="auto"/>
          </w:tcPr>
          <w:p w14:paraId="1CB6CCC0" w14:textId="77777777" w:rsidR="005E738F" w:rsidRDefault="00000000">
            <w:pPr>
              <w:pStyle w:val="TAC6"/>
            </w:pPr>
            <w:r>
              <w:t>47.3</w:t>
            </w:r>
          </w:p>
        </w:tc>
        <w:tc>
          <w:tcPr>
            <w:tcW w:w="689" w:type="auto"/>
          </w:tcPr>
          <w:p w14:paraId="2BD99BF9" w14:textId="77777777" w:rsidR="005E738F" w:rsidRDefault="00000000">
            <w:pPr>
              <w:pStyle w:val="TAC6"/>
            </w:pPr>
            <w:r>
              <w:t>28.7</w:t>
            </w:r>
          </w:p>
        </w:tc>
        <w:tc>
          <w:tcPr>
            <w:tcW w:w="689" w:type="auto"/>
          </w:tcPr>
          <w:p w14:paraId="5641581A" w14:textId="77777777" w:rsidR="005E738F" w:rsidRDefault="00000000">
            <w:pPr>
              <w:pStyle w:val="TAC6"/>
            </w:pPr>
            <w:r>
              <w:t>6.93</w:t>
            </w:r>
          </w:p>
        </w:tc>
        <w:tc>
          <w:tcPr>
            <w:tcW w:w="689" w:type="auto"/>
          </w:tcPr>
          <w:p w14:paraId="23DDC393" w14:textId="77777777" w:rsidR="005E738F" w:rsidRDefault="00000000">
            <w:pPr>
              <w:pStyle w:val="TAC6"/>
            </w:pPr>
            <w:r>
              <w:t>BT</w:t>
            </w:r>
          </w:p>
        </w:tc>
        <w:tc>
          <w:tcPr>
            <w:tcW w:w="689" w:type="auto"/>
          </w:tcPr>
          <w:p w14:paraId="0DA4A7FC" w14:textId="77777777" w:rsidR="005E738F" w:rsidRDefault="00000000">
            <w:pPr>
              <w:pStyle w:val="TAC6"/>
            </w:pPr>
            <w:r>
              <w:t>PASS</w:t>
            </w:r>
          </w:p>
        </w:tc>
      </w:tr>
      <w:tr w:rsidR="005E738F" w14:paraId="06830C60" w14:textId="77777777">
        <w:trPr>
          <w:jc w:val="center"/>
        </w:trPr>
        <w:tc>
          <w:tcPr>
            <w:tcW w:w="689" w:type="auto"/>
            <w:vMerge/>
          </w:tcPr>
          <w:p w14:paraId="5AC13947" w14:textId="77777777" w:rsidR="005E738F" w:rsidRDefault="005E738F"/>
        </w:tc>
        <w:tc>
          <w:tcPr>
            <w:tcW w:w="689" w:type="auto"/>
            <w:vMerge w:val="restart"/>
          </w:tcPr>
          <w:p w14:paraId="41BF48D0" w14:textId="77777777" w:rsidR="005E738F" w:rsidRDefault="00000000">
            <w:pPr>
              <w:pStyle w:val="TAC6"/>
            </w:pPr>
            <w:r>
              <w:t>c07</w:t>
            </w:r>
          </w:p>
        </w:tc>
        <w:tc>
          <w:tcPr>
            <w:tcW w:w="689" w:type="auto"/>
          </w:tcPr>
          <w:p w14:paraId="625927B5" w14:textId="77777777" w:rsidR="005E738F" w:rsidRDefault="00000000">
            <w:pPr>
              <w:pStyle w:val="TAC6"/>
            </w:pPr>
            <w:r>
              <w:t>1</w:t>
            </w:r>
          </w:p>
        </w:tc>
        <w:tc>
          <w:tcPr>
            <w:tcW w:w="689" w:type="auto"/>
          </w:tcPr>
          <w:p w14:paraId="115523EC" w14:textId="77777777" w:rsidR="005E738F" w:rsidRDefault="00000000">
            <w:pPr>
              <w:pStyle w:val="TAC6"/>
            </w:pPr>
            <w:r>
              <w:t>128</w:t>
            </w:r>
          </w:p>
        </w:tc>
        <w:tc>
          <w:tcPr>
            <w:tcW w:w="689" w:type="auto"/>
          </w:tcPr>
          <w:p w14:paraId="0A4FCE0F" w14:textId="77777777" w:rsidR="005E738F" w:rsidRDefault="00000000">
            <w:pPr>
              <w:pStyle w:val="TAC6"/>
            </w:pPr>
            <w:r>
              <w:t>NWT</w:t>
            </w:r>
          </w:p>
        </w:tc>
        <w:tc>
          <w:tcPr>
            <w:tcW w:w="689" w:type="auto"/>
          </w:tcPr>
          <w:p w14:paraId="32A0C734" w14:textId="77777777" w:rsidR="005E738F" w:rsidRDefault="00000000">
            <w:pPr>
              <w:pStyle w:val="TAC6"/>
            </w:pPr>
            <w:r>
              <w:t>72.3</w:t>
            </w:r>
          </w:p>
        </w:tc>
        <w:tc>
          <w:tcPr>
            <w:tcW w:w="689" w:type="auto"/>
          </w:tcPr>
          <w:p w14:paraId="5D06E0BE" w14:textId="77777777" w:rsidR="005E738F" w:rsidRDefault="00000000">
            <w:pPr>
              <w:pStyle w:val="TAC6"/>
            </w:pPr>
            <w:r>
              <w:t>23.6</w:t>
            </w:r>
          </w:p>
        </w:tc>
        <w:tc>
          <w:tcPr>
            <w:tcW w:w="689" w:type="auto"/>
          </w:tcPr>
          <w:p w14:paraId="6BE8C478" w14:textId="77777777" w:rsidR="005E738F" w:rsidRDefault="00000000">
            <w:pPr>
              <w:pStyle w:val="TAC6"/>
            </w:pPr>
            <w:r>
              <w:t>c05</w:t>
            </w:r>
          </w:p>
        </w:tc>
        <w:tc>
          <w:tcPr>
            <w:tcW w:w="689" w:type="auto"/>
          </w:tcPr>
          <w:p w14:paraId="5BC61B90" w14:textId="77777777" w:rsidR="005E738F" w:rsidRDefault="00000000">
            <w:pPr>
              <w:pStyle w:val="TAC6"/>
            </w:pPr>
            <w:r>
              <w:t>4x48</w:t>
            </w:r>
          </w:p>
        </w:tc>
        <w:tc>
          <w:tcPr>
            <w:tcW w:w="689" w:type="auto"/>
          </w:tcPr>
          <w:p w14:paraId="5A1C59C6" w14:textId="77777777" w:rsidR="005E738F" w:rsidRDefault="00000000">
            <w:pPr>
              <w:pStyle w:val="TAC6"/>
            </w:pPr>
            <w:r>
              <w:t>68.4</w:t>
            </w:r>
          </w:p>
        </w:tc>
        <w:tc>
          <w:tcPr>
            <w:tcW w:w="689" w:type="auto"/>
          </w:tcPr>
          <w:p w14:paraId="0CACE171" w14:textId="77777777" w:rsidR="005E738F" w:rsidRDefault="00000000">
            <w:pPr>
              <w:pStyle w:val="TAC6"/>
            </w:pPr>
            <w:r>
              <w:t>23</w:t>
            </w:r>
          </w:p>
        </w:tc>
        <w:tc>
          <w:tcPr>
            <w:tcW w:w="689" w:type="auto"/>
          </w:tcPr>
          <w:p w14:paraId="5F515DBA" w14:textId="77777777" w:rsidR="005E738F" w:rsidRDefault="00000000">
            <w:pPr>
              <w:pStyle w:val="TAC6"/>
            </w:pPr>
            <w:r>
              <w:t>1.53</w:t>
            </w:r>
          </w:p>
        </w:tc>
        <w:tc>
          <w:tcPr>
            <w:tcW w:w="689" w:type="auto"/>
          </w:tcPr>
          <w:p w14:paraId="4F8592D1" w14:textId="77777777" w:rsidR="005E738F" w:rsidRDefault="00000000">
            <w:pPr>
              <w:pStyle w:val="TAC6"/>
            </w:pPr>
            <w:r>
              <w:t>NWT</w:t>
            </w:r>
          </w:p>
        </w:tc>
        <w:tc>
          <w:tcPr>
            <w:tcW w:w="689" w:type="auto"/>
          </w:tcPr>
          <w:p w14:paraId="525E4B7E" w14:textId="77777777" w:rsidR="005E738F" w:rsidRDefault="00000000">
            <w:pPr>
              <w:pStyle w:val="TAC6"/>
            </w:pPr>
            <w:r>
              <w:t>PASS</w:t>
            </w:r>
          </w:p>
        </w:tc>
      </w:tr>
      <w:tr w:rsidR="005E738F" w14:paraId="03ECF5AC" w14:textId="77777777">
        <w:trPr>
          <w:jc w:val="center"/>
        </w:trPr>
        <w:tc>
          <w:tcPr>
            <w:tcW w:w="689" w:type="auto"/>
            <w:vMerge/>
          </w:tcPr>
          <w:p w14:paraId="6C7E6C0E" w14:textId="77777777" w:rsidR="005E738F" w:rsidRDefault="005E738F"/>
        </w:tc>
        <w:tc>
          <w:tcPr>
            <w:tcW w:w="689" w:type="auto"/>
            <w:vMerge/>
          </w:tcPr>
          <w:p w14:paraId="4904433B" w14:textId="77777777" w:rsidR="005E738F" w:rsidRDefault="005E738F"/>
        </w:tc>
        <w:tc>
          <w:tcPr>
            <w:tcW w:w="689" w:type="auto"/>
          </w:tcPr>
          <w:p w14:paraId="439408DF" w14:textId="77777777" w:rsidR="005E738F" w:rsidRDefault="00000000">
            <w:pPr>
              <w:pStyle w:val="TAC6"/>
            </w:pPr>
            <w:r>
              <w:t>2</w:t>
            </w:r>
          </w:p>
        </w:tc>
        <w:tc>
          <w:tcPr>
            <w:tcW w:w="689" w:type="auto"/>
          </w:tcPr>
          <w:p w14:paraId="21253612" w14:textId="77777777" w:rsidR="005E738F" w:rsidRDefault="00000000">
            <w:pPr>
              <w:pStyle w:val="TAC6"/>
            </w:pPr>
            <w:r>
              <w:t>128</w:t>
            </w:r>
          </w:p>
        </w:tc>
        <w:tc>
          <w:tcPr>
            <w:tcW w:w="689" w:type="auto"/>
          </w:tcPr>
          <w:p w14:paraId="2B9808F6" w14:textId="77777777" w:rsidR="005E738F" w:rsidRDefault="00000000">
            <w:pPr>
              <w:pStyle w:val="TAC6"/>
            </w:pPr>
            <w:r>
              <w:t>BT</w:t>
            </w:r>
          </w:p>
        </w:tc>
        <w:tc>
          <w:tcPr>
            <w:tcW w:w="689" w:type="auto"/>
          </w:tcPr>
          <w:p w14:paraId="029C9698" w14:textId="77777777" w:rsidR="005E738F" w:rsidRDefault="00000000">
            <w:pPr>
              <w:pStyle w:val="TAC6"/>
            </w:pPr>
            <w:r>
              <w:t>72.3</w:t>
            </w:r>
          </w:p>
        </w:tc>
        <w:tc>
          <w:tcPr>
            <w:tcW w:w="689" w:type="auto"/>
          </w:tcPr>
          <w:p w14:paraId="4C49F4CC" w14:textId="77777777" w:rsidR="005E738F" w:rsidRDefault="00000000">
            <w:pPr>
              <w:pStyle w:val="TAC6"/>
            </w:pPr>
            <w:r>
              <w:t>23.6</w:t>
            </w:r>
          </w:p>
        </w:tc>
        <w:tc>
          <w:tcPr>
            <w:tcW w:w="689" w:type="auto"/>
          </w:tcPr>
          <w:p w14:paraId="4C411D10" w14:textId="77777777" w:rsidR="005E738F" w:rsidRDefault="00000000">
            <w:pPr>
              <w:pStyle w:val="TAC6"/>
            </w:pPr>
            <w:r>
              <w:t>c04</w:t>
            </w:r>
          </w:p>
        </w:tc>
        <w:tc>
          <w:tcPr>
            <w:tcW w:w="689" w:type="auto"/>
          </w:tcPr>
          <w:p w14:paraId="7904CF51" w14:textId="77777777" w:rsidR="005E738F" w:rsidRDefault="00000000">
            <w:pPr>
              <w:pStyle w:val="TAC6"/>
            </w:pPr>
            <w:r>
              <w:t>4x32</w:t>
            </w:r>
          </w:p>
        </w:tc>
        <w:tc>
          <w:tcPr>
            <w:tcW w:w="689" w:type="auto"/>
          </w:tcPr>
          <w:p w14:paraId="489254D4" w14:textId="77777777" w:rsidR="005E738F" w:rsidRDefault="00000000">
            <w:pPr>
              <w:pStyle w:val="TAC6"/>
            </w:pPr>
            <w:r>
              <w:t>53.4</w:t>
            </w:r>
          </w:p>
        </w:tc>
        <w:tc>
          <w:tcPr>
            <w:tcW w:w="689" w:type="auto"/>
          </w:tcPr>
          <w:p w14:paraId="30CD3357" w14:textId="77777777" w:rsidR="005E738F" w:rsidRDefault="00000000">
            <w:pPr>
              <w:pStyle w:val="TAC6"/>
            </w:pPr>
            <w:r>
              <w:t>27.2</w:t>
            </w:r>
          </w:p>
        </w:tc>
        <w:tc>
          <w:tcPr>
            <w:tcW w:w="689" w:type="auto"/>
          </w:tcPr>
          <w:p w14:paraId="4B3760C7" w14:textId="77777777" w:rsidR="005E738F" w:rsidRDefault="00000000">
            <w:pPr>
              <w:pStyle w:val="TAC6"/>
            </w:pPr>
            <w:r>
              <w:t>6.78</w:t>
            </w:r>
          </w:p>
        </w:tc>
        <w:tc>
          <w:tcPr>
            <w:tcW w:w="689" w:type="auto"/>
          </w:tcPr>
          <w:p w14:paraId="268899C5" w14:textId="77777777" w:rsidR="005E738F" w:rsidRDefault="00000000">
            <w:pPr>
              <w:pStyle w:val="TAC6"/>
            </w:pPr>
            <w:r>
              <w:t>BT</w:t>
            </w:r>
          </w:p>
        </w:tc>
        <w:tc>
          <w:tcPr>
            <w:tcW w:w="689" w:type="auto"/>
          </w:tcPr>
          <w:p w14:paraId="617FEE7C" w14:textId="77777777" w:rsidR="005E738F" w:rsidRDefault="00000000">
            <w:pPr>
              <w:pStyle w:val="TAC6"/>
            </w:pPr>
            <w:r>
              <w:t>PASS</w:t>
            </w:r>
          </w:p>
        </w:tc>
      </w:tr>
      <w:tr w:rsidR="005E738F" w14:paraId="37C2453F" w14:textId="77777777">
        <w:trPr>
          <w:jc w:val="center"/>
        </w:trPr>
        <w:tc>
          <w:tcPr>
            <w:tcW w:w="689" w:type="auto"/>
            <w:vMerge/>
          </w:tcPr>
          <w:p w14:paraId="34998D2B" w14:textId="77777777" w:rsidR="005E738F" w:rsidRDefault="005E738F"/>
        </w:tc>
        <w:tc>
          <w:tcPr>
            <w:tcW w:w="689" w:type="auto"/>
            <w:vMerge w:val="restart"/>
          </w:tcPr>
          <w:p w14:paraId="01C9819E" w14:textId="77777777" w:rsidR="005E738F" w:rsidRDefault="00000000">
            <w:pPr>
              <w:pStyle w:val="TAC6"/>
            </w:pPr>
            <w:r>
              <w:t>c08</w:t>
            </w:r>
          </w:p>
        </w:tc>
        <w:tc>
          <w:tcPr>
            <w:tcW w:w="689" w:type="auto"/>
          </w:tcPr>
          <w:p w14:paraId="2A7E3974" w14:textId="77777777" w:rsidR="005E738F" w:rsidRDefault="00000000">
            <w:pPr>
              <w:pStyle w:val="TAC6"/>
            </w:pPr>
            <w:r>
              <w:t>1</w:t>
            </w:r>
          </w:p>
        </w:tc>
        <w:tc>
          <w:tcPr>
            <w:tcW w:w="689" w:type="auto"/>
          </w:tcPr>
          <w:p w14:paraId="476EF3AE" w14:textId="77777777" w:rsidR="005E738F" w:rsidRDefault="00000000">
            <w:pPr>
              <w:pStyle w:val="TAC6"/>
            </w:pPr>
            <w:r>
              <w:t>160</w:t>
            </w:r>
          </w:p>
        </w:tc>
        <w:tc>
          <w:tcPr>
            <w:tcW w:w="689" w:type="auto"/>
          </w:tcPr>
          <w:p w14:paraId="06873135" w14:textId="77777777" w:rsidR="005E738F" w:rsidRDefault="00000000">
            <w:pPr>
              <w:pStyle w:val="TAC6"/>
            </w:pPr>
            <w:r>
              <w:t>NWT</w:t>
            </w:r>
          </w:p>
        </w:tc>
        <w:tc>
          <w:tcPr>
            <w:tcW w:w="689" w:type="auto"/>
          </w:tcPr>
          <w:p w14:paraId="0B776D50" w14:textId="77777777" w:rsidR="005E738F" w:rsidRDefault="00000000">
            <w:pPr>
              <w:pStyle w:val="TAC6"/>
            </w:pPr>
            <w:r>
              <w:t>75.4</w:t>
            </w:r>
          </w:p>
        </w:tc>
        <w:tc>
          <w:tcPr>
            <w:tcW w:w="689" w:type="auto"/>
          </w:tcPr>
          <w:p w14:paraId="7FA94C3B" w14:textId="77777777" w:rsidR="005E738F" w:rsidRDefault="00000000">
            <w:pPr>
              <w:pStyle w:val="TAC6"/>
            </w:pPr>
            <w:r>
              <w:t>21</w:t>
            </w:r>
          </w:p>
        </w:tc>
        <w:tc>
          <w:tcPr>
            <w:tcW w:w="689" w:type="auto"/>
          </w:tcPr>
          <w:p w14:paraId="1CDE8027" w14:textId="77777777" w:rsidR="005E738F" w:rsidRDefault="00000000">
            <w:pPr>
              <w:pStyle w:val="TAC6"/>
            </w:pPr>
            <w:r>
              <w:t>c05</w:t>
            </w:r>
          </w:p>
        </w:tc>
        <w:tc>
          <w:tcPr>
            <w:tcW w:w="689" w:type="auto"/>
          </w:tcPr>
          <w:p w14:paraId="1EE71071" w14:textId="77777777" w:rsidR="005E738F" w:rsidRDefault="00000000">
            <w:pPr>
              <w:pStyle w:val="TAC6"/>
            </w:pPr>
            <w:r>
              <w:t>4x48</w:t>
            </w:r>
          </w:p>
        </w:tc>
        <w:tc>
          <w:tcPr>
            <w:tcW w:w="689" w:type="auto"/>
          </w:tcPr>
          <w:p w14:paraId="216E8257" w14:textId="77777777" w:rsidR="005E738F" w:rsidRDefault="00000000">
            <w:pPr>
              <w:pStyle w:val="TAC6"/>
            </w:pPr>
            <w:r>
              <w:t>68.4</w:t>
            </w:r>
          </w:p>
        </w:tc>
        <w:tc>
          <w:tcPr>
            <w:tcW w:w="689" w:type="auto"/>
          </w:tcPr>
          <w:p w14:paraId="278AFB6E" w14:textId="77777777" w:rsidR="005E738F" w:rsidRDefault="00000000">
            <w:pPr>
              <w:pStyle w:val="TAC6"/>
            </w:pPr>
            <w:r>
              <w:t>23</w:t>
            </w:r>
          </w:p>
        </w:tc>
        <w:tc>
          <w:tcPr>
            <w:tcW w:w="689" w:type="auto"/>
          </w:tcPr>
          <w:p w14:paraId="19DC6ACD" w14:textId="77777777" w:rsidR="005E738F" w:rsidRDefault="00000000">
            <w:pPr>
              <w:pStyle w:val="TAC6"/>
            </w:pPr>
            <w:r>
              <w:t>2.93</w:t>
            </w:r>
          </w:p>
        </w:tc>
        <w:tc>
          <w:tcPr>
            <w:tcW w:w="689" w:type="auto"/>
          </w:tcPr>
          <w:p w14:paraId="37FA0B05" w14:textId="77777777" w:rsidR="005E738F" w:rsidRDefault="00000000">
            <w:pPr>
              <w:pStyle w:val="TAC6"/>
            </w:pPr>
            <w:r>
              <w:t>BT</w:t>
            </w:r>
          </w:p>
        </w:tc>
        <w:tc>
          <w:tcPr>
            <w:tcW w:w="689" w:type="auto"/>
            <w:shd w:val="clear" w:color="auto" w:fill="ADD8E6"/>
          </w:tcPr>
          <w:p w14:paraId="0E85A2C6" w14:textId="77777777" w:rsidR="005E738F" w:rsidRDefault="00000000">
            <w:pPr>
              <w:pStyle w:val="TAC6"/>
            </w:pPr>
            <w:r>
              <w:t>EXCEED</w:t>
            </w:r>
          </w:p>
        </w:tc>
      </w:tr>
      <w:tr w:rsidR="005E738F" w14:paraId="0348AA57" w14:textId="77777777">
        <w:trPr>
          <w:jc w:val="center"/>
        </w:trPr>
        <w:tc>
          <w:tcPr>
            <w:tcW w:w="689" w:type="auto"/>
            <w:vMerge/>
          </w:tcPr>
          <w:p w14:paraId="32E74805" w14:textId="77777777" w:rsidR="005E738F" w:rsidRDefault="005E738F"/>
        </w:tc>
        <w:tc>
          <w:tcPr>
            <w:tcW w:w="689" w:type="auto"/>
            <w:vMerge/>
          </w:tcPr>
          <w:p w14:paraId="6DC2C241" w14:textId="77777777" w:rsidR="005E738F" w:rsidRDefault="005E738F"/>
        </w:tc>
        <w:tc>
          <w:tcPr>
            <w:tcW w:w="689" w:type="auto"/>
          </w:tcPr>
          <w:p w14:paraId="63A31AAB" w14:textId="77777777" w:rsidR="005E738F" w:rsidRDefault="00000000">
            <w:pPr>
              <w:pStyle w:val="TAC6"/>
            </w:pPr>
            <w:r>
              <w:t>2</w:t>
            </w:r>
          </w:p>
        </w:tc>
        <w:tc>
          <w:tcPr>
            <w:tcW w:w="689" w:type="auto"/>
          </w:tcPr>
          <w:p w14:paraId="0342F10F" w14:textId="77777777" w:rsidR="005E738F" w:rsidRDefault="00000000">
            <w:pPr>
              <w:pStyle w:val="TAC6"/>
            </w:pPr>
            <w:r>
              <w:t>160</w:t>
            </w:r>
          </w:p>
        </w:tc>
        <w:tc>
          <w:tcPr>
            <w:tcW w:w="689" w:type="auto"/>
          </w:tcPr>
          <w:p w14:paraId="3A26853F" w14:textId="77777777" w:rsidR="005E738F" w:rsidRDefault="00000000">
            <w:pPr>
              <w:pStyle w:val="TAC6"/>
            </w:pPr>
            <w:r>
              <w:t>BT</w:t>
            </w:r>
          </w:p>
        </w:tc>
        <w:tc>
          <w:tcPr>
            <w:tcW w:w="689" w:type="auto"/>
          </w:tcPr>
          <w:p w14:paraId="72D28F96" w14:textId="77777777" w:rsidR="005E738F" w:rsidRDefault="00000000">
            <w:pPr>
              <w:pStyle w:val="TAC6"/>
            </w:pPr>
            <w:r>
              <w:t>75.4</w:t>
            </w:r>
          </w:p>
        </w:tc>
        <w:tc>
          <w:tcPr>
            <w:tcW w:w="689" w:type="auto"/>
          </w:tcPr>
          <w:p w14:paraId="12DB6C33" w14:textId="77777777" w:rsidR="005E738F" w:rsidRDefault="00000000">
            <w:pPr>
              <w:pStyle w:val="TAC6"/>
            </w:pPr>
            <w:r>
              <w:t>21</w:t>
            </w:r>
          </w:p>
        </w:tc>
        <w:tc>
          <w:tcPr>
            <w:tcW w:w="689" w:type="auto"/>
          </w:tcPr>
          <w:p w14:paraId="06D29A00" w14:textId="77777777" w:rsidR="005E738F" w:rsidRDefault="00000000">
            <w:pPr>
              <w:pStyle w:val="TAC6"/>
            </w:pPr>
            <w:r>
              <w:t>c04</w:t>
            </w:r>
          </w:p>
        </w:tc>
        <w:tc>
          <w:tcPr>
            <w:tcW w:w="689" w:type="auto"/>
          </w:tcPr>
          <w:p w14:paraId="586AB1B0" w14:textId="77777777" w:rsidR="005E738F" w:rsidRDefault="00000000">
            <w:pPr>
              <w:pStyle w:val="TAC6"/>
            </w:pPr>
            <w:r>
              <w:t>4x32</w:t>
            </w:r>
          </w:p>
        </w:tc>
        <w:tc>
          <w:tcPr>
            <w:tcW w:w="689" w:type="auto"/>
          </w:tcPr>
          <w:p w14:paraId="102F95EA" w14:textId="77777777" w:rsidR="005E738F" w:rsidRDefault="00000000">
            <w:pPr>
              <w:pStyle w:val="TAC6"/>
            </w:pPr>
            <w:r>
              <w:t>53.4</w:t>
            </w:r>
          </w:p>
        </w:tc>
        <w:tc>
          <w:tcPr>
            <w:tcW w:w="689" w:type="auto"/>
          </w:tcPr>
          <w:p w14:paraId="0C96F7D8" w14:textId="77777777" w:rsidR="005E738F" w:rsidRDefault="00000000">
            <w:pPr>
              <w:pStyle w:val="TAC6"/>
            </w:pPr>
            <w:r>
              <w:t>27.2</w:t>
            </w:r>
          </w:p>
        </w:tc>
        <w:tc>
          <w:tcPr>
            <w:tcW w:w="689" w:type="auto"/>
          </w:tcPr>
          <w:p w14:paraId="16AED809" w14:textId="77777777" w:rsidR="005E738F" w:rsidRDefault="00000000">
            <w:pPr>
              <w:pStyle w:val="TAC6"/>
            </w:pPr>
            <w:r>
              <w:t>8.28</w:t>
            </w:r>
          </w:p>
        </w:tc>
        <w:tc>
          <w:tcPr>
            <w:tcW w:w="689" w:type="auto"/>
          </w:tcPr>
          <w:p w14:paraId="4CA29E72" w14:textId="77777777" w:rsidR="005E738F" w:rsidRDefault="00000000">
            <w:pPr>
              <w:pStyle w:val="TAC6"/>
            </w:pPr>
            <w:r>
              <w:t>BT</w:t>
            </w:r>
          </w:p>
        </w:tc>
        <w:tc>
          <w:tcPr>
            <w:tcW w:w="689" w:type="auto"/>
          </w:tcPr>
          <w:p w14:paraId="15A558B4" w14:textId="77777777" w:rsidR="005E738F" w:rsidRDefault="00000000">
            <w:pPr>
              <w:pStyle w:val="TAC6"/>
            </w:pPr>
            <w:r>
              <w:t>PASS</w:t>
            </w:r>
          </w:p>
        </w:tc>
      </w:tr>
      <w:tr w:rsidR="005E738F" w14:paraId="1EC59FCD" w14:textId="77777777">
        <w:trPr>
          <w:jc w:val="center"/>
        </w:trPr>
        <w:tc>
          <w:tcPr>
            <w:tcW w:w="689" w:type="auto"/>
            <w:vMerge w:val="restart"/>
          </w:tcPr>
          <w:p w14:paraId="15BB80E2" w14:textId="77777777" w:rsidR="005E738F" w:rsidRDefault="00000000">
            <w:pPr>
              <w:pStyle w:val="TAC6"/>
            </w:pPr>
            <w:r>
              <w:t>d</w:t>
            </w:r>
          </w:p>
        </w:tc>
        <w:tc>
          <w:tcPr>
            <w:tcW w:w="689" w:type="auto"/>
            <w:vMerge w:val="restart"/>
          </w:tcPr>
          <w:p w14:paraId="554C1733" w14:textId="77777777" w:rsidR="005E738F" w:rsidRDefault="00000000">
            <w:pPr>
              <w:pStyle w:val="TAC6"/>
            </w:pPr>
            <w:r>
              <w:t>c06</w:t>
            </w:r>
          </w:p>
        </w:tc>
        <w:tc>
          <w:tcPr>
            <w:tcW w:w="689" w:type="auto"/>
          </w:tcPr>
          <w:p w14:paraId="6322D9BD" w14:textId="77777777" w:rsidR="005E738F" w:rsidRDefault="00000000">
            <w:pPr>
              <w:pStyle w:val="TAC6"/>
            </w:pPr>
            <w:r>
              <w:t>1</w:t>
            </w:r>
          </w:p>
        </w:tc>
        <w:tc>
          <w:tcPr>
            <w:tcW w:w="689" w:type="auto"/>
          </w:tcPr>
          <w:p w14:paraId="4B081C2C" w14:textId="77777777" w:rsidR="005E738F" w:rsidRDefault="00000000">
            <w:pPr>
              <w:pStyle w:val="TAC6"/>
            </w:pPr>
            <w:r>
              <w:t>96</w:t>
            </w:r>
          </w:p>
        </w:tc>
        <w:tc>
          <w:tcPr>
            <w:tcW w:w="689" w:type="auto"/>
          </w:tcPr>
          <w:p w14:paraId="112DAF23" w14:textId="77777777" w:rsidR="005E738F" w:rsidRDefault="00000000">
            <w:pPr>
              <w:pStyle w:val="TAC6"/>
            </w:pPr>
            <w:r>
              <w:t>NWT</w:t>
            </w:r>
          </w:p>
        </w:tc>
        <w:tc>
          <w:tcPr>
            <w:tcW w:w="689" w:type="auto"/>
          </w:tcPr>
          <w:p w14:paraId="20A47B74" w14:textId="77777777" w:rsidR="005E738F" w:rsidRDefault="00000000">
            <w:pPr>
              <w:pStyle w:val="TAC6"/>
            </w:pPr>
            <w:r>
              <w:t>84.3</w:t>
            </w:r>
          </w:p>
        </w:tc>
        <w:tc>
          <w:tcPr>
            <w:tcW w:w="689" w:type="auto"/>
          </w:tcPr>
          <w:p w14:paraId="6120CB49" w14:textId="77777777" w:rsidR="005E738F" w:rsidRDefault="00000000">
            <w:pPr>
              <w:pStyle w:val="TAC6"/>
            </w:pPr>
            <w:r>
              <w:t>13.4</w:t>
            </w:r>
          </w:p>
        </w:tc>
        <w:tc>
          <w:tcPr>
            <w:tcW w:w="689" w:type="auto"/>
          </w:tcPr>
          <w:p w14:paraId="4223878F" w14:textId="77777777" w:rsidR="005E738F" w:rsidRDefault="00000000">
            <w:pPr>
              <w:pStyle w:val="TAC6"/>
            </w:pPr>
            <w:r>
              <w:t>c04</w:t>
            </w:r>
          </w:p>
        </w:tc>
        <w:tc>
          <w:tcPr>
            <w:tcW w:w="689" w:type="auto"/>
          </w:tcPr>
          <w:p w14:paraId="68146332" w14:textId="77777777" w:rsidR="005E738F" w:rsidRDefault="00000000">
            <w:pPr>
              <w:pStyle w:val="TAC6"/>
            </w:pPr>
            <w:r>
              <w:t>4x32</w:t>
            </w:r>
          </w:p>
        </w:tc>
        <w:tc>
          <w:tcPr>
            <w:tcW w:w="689" w:type="auto"/>
          </w:tcPr>
          <w:p w14:paraId="712E64BB" w14:textId="77777777" w:rsidR="005E738F" w:rsidRDefault="00000000">
            <w:pPr>
              <w:pStyle w:val="TAC6"/>
            </w:pPr>
            <w:r>
              <w:t>60.5</w:t>
            </w:r>
          </w:p>
        </w:tc>
        <w:tc>
          <w:tcPr>
            <w:tcW w:w="689" w:type="auto"/>
          </w:tcPr>
          <w:p w14:paraId="1BDB4588" w14:textId="77777777" w:rsidR="005E738F" w:rsidRDefault="00000000">
            <w:pPr>
              <w:pStyle w:val="TAC6"/>
            </w:pPr>
            <w:r>
              <w:t>22.6</w:t>
            </w:r>
          </w:p>
        </w:tc>
        <w:tc>
          <w:tcPr>
            <w:tcW w:w="689" w:type="auto"/>
          </w:tcPr>
          <w:p w14:paraId="460745F4" w14:textId="77777777" w:rsidR="005E738F" w:rsidRDefault="00000000">
            <w:pPr>
              <w:pStyle w:val="TAC6"/>
            </w:pPr>
            <w:r>
              <w:t>11.74</w:t>
            </w:r>
          </w:p>
        </w:tc>
        <w:tc>
          <w:tcPr>
            <w:tcW w:w="689" w:type="auto"/>
          </w:tcPr>
          <w:p w14:paraId="2013696D" w14:textId="77777777" w:rsidR="005E738F" w:rsidRDefault="00000000">
            <w:pPr>
              <w:pStyle w:val="TAC6"/>
            </w:pPr>
            <w:r>
              <w:t>BT</w:t>
            </w:r>
          </w:p>
        </w:tc>
        <w:tc>
          <w:tcPr>
            <w:tcW w:w="689" w:type="auto"/>
            <w:shd w:val="clear" w:color="auto" w:fill="ADD8E6"/>
          </w:tcPr>
          <w:p w14:paraId="23C02E86" w14:textId="77777777" w:rsidR="005E738F" w:rsidRDefault="00000000">
            <w:pPr>
              <w:pStyle w:val="TAC6"/>
            </w:pPr>
            <w:r>
              <w:t>EXCEED</w:t>
            </w:r>
          </w:p>
        </w:tc>
      </w:tr>
      <w:tr w:rsidR="005E738F" w14:paraId="55F25805" w14:textId="77777777">
        <w:trPr>
          <w:jc w:val="center"/>
        </w:trPr>
        <w:tc>
          <w:tcPr>
            <w:tcW w:w="689" w:type="auto"/>
            <w:vMerge/>
          </w:tcPr>
          <w:p w14:paraId="1E903C23" w14:textId="77777777" w:rsidR="005E738F" w:rsidRDefault="005E738F"/>
        </w:tc>
        <w:tc>
          <w:tcPr>
            <w:tcW w:w="689" w:type="auto"/>
            <w:vMerge/>
          </w:tcPr>
          <w:p w14:paraId="1E5FDB31" w14:textId="77777777" w:rsidR="005E738F" w:rsidRDefault="005E738F"/>
        </w:tc>
        <w:tc>
          <w:tcPr>
            <w:tcW w:w="689" w:type="auto"/>
          </w:tcPr>
          <w:p w14:paraId="5E689D6C" w14:textId="77777777" w:rsidR="005E738F" w:rsidRDefault="00000000">
            <w:pPr>
              <w:pStyle w:val="TAC6"/>
            </w:pPr>
            <w:r>
              <w:t>2</w:t>
            </w:r>
          </w:p>
        </w:tc>
        <w:tc>
          <w:tcPr>
            <w:tcW w:w="689" w:type="auto"/>
          </w:tcPr>
          <w:p w14:paraId="6E6C2208" w14:textId="77777777" w:rsidR="005E738F" w:rsidRDefault="00000000">
            <w:pPr>
              <w:pStyle w:val="TAC6"/>
            </w:pPr>
            <w:r>
              <w:t>96</w:t>
            </w:r>
          </w:p>
        </w:tc>
        <w:tc>
          <w:tcPr>
            <w:tcW w:w="689" w:type="auto"/>
          </w:tcPr>
          <w:p w14:paraId="45627907" w14:textId="77777777" w:rsidR="005E738F" w:rsidRDefault="00000000">
            <w:pPr>
              <w:pStyle w:val="TAC6"/>
            </w:pPr>
            <w:r>
              <w:t>BT</w:t>
            </w:r>
          </w:p>
        </w:tc>
        <w:tc>
          <w:tcPr>
            <w:tcW w:w="689" w:type="auto"/>
          </w:tcPr>
          <w:p w14:paraId="6DC9DF93" w14:textId="77777777" w:rsidR="005E738F" w:rsidRDefault="00000000">
            <w:pPr>
              <w:pStyle w:val="TAC6"/>
            </w:pPr>
            <w:r>
              <w:t>84.3</w:t>
            </w:r>
          </w:p>
        </w:tc>
        <w:tc>
          <w:tcPr>
            <w:tcW w:w="689" w:type="auto"/>
          </w:tcPr>
          <w:p w14:paraId="74930907" w14:textId="77777777" w:rsidR="005E738F" w:rsidRDefault="00000000">
            <w:pPr>
              <w:pStyle w:val="TAC6"/>
            </w:pPr>
            <w:r>
              <w:t>13.4</w:t>
            </w:r>
          </w:p>
        </w:tc>
        <w:tc>
          <w:tcPr>
            <w:tcW w:w="689" w:type="auto"/>
          </w:tcPr>
          <w:p w14:paraId="47CE50D9" w14:textId="77777777" w:rsidR="005E738F" w:rsidRDefault="00000000">
            <w:pPr>
              <w:pStyle w:val="TAC6"/>
            </w:pPr>
            <w:r>
              <w:t>c03</w:t>
            </w:r>
          </w:p>
        </w:tc>
        <w:tc>
          <w:tcPr>
            <w:tcW w:w="689" w:type="auto"/>
          </w:tcPr>
          <w:p w14:paraId="51005FAF" w14:textId="77777777" w:rsidR="005E738F" w:rsidRDefault="00000000">
            <w:pPr>
              <w:pStyle w:val="TAC6"/>
            </w:pPr>
            <w:r>
              <w:t>4x24.4</w:t>
            </w:r>
          </w:p>
        </w:tc>
        <w:tc>
          <w:tcPr>
            <w:tcW w:w="689" w:type="auto"/>
          </w:tcPr>
          <w:p w14:paraId="1663A806" w14:textId="77777777" w:rsidR="005E738F" w:rsidRDefault="00000000">
            <w:pPr>
              <w:pStyle w:val="TAC6"/>
            </w:pPr>
            <w:r>
              <w:t>65.1</w:t>
            </w:r>
          </w:p>
        </w:tc>
        <w:tc>
          <w:tcPr>
            <w:tcW w:w="689" w:type="auto"/>
          </w:tcPr>
          <w:p w14:paraId="0831B3CB" w14:textId="77777777" w:rsidR="005E738F" w:rsidRDefault="00000000">
            <w:pPr>
              <w:pStyle w:val="TAC6"/>
            </w:pPr>
            <w:r>
              <w:t>19</w:t>
            </w:r>
          </w:p>
        </w:tc>
        <w:tc>
          <w:tcPr>
            <w:tcW w:w="689" w:type="auto"/>
          </w:tcPr>
          <w:p w14:paraId="75CB1C67" w14:textId="77777777" w:rsidR="005E738F" w:rsidRDefault="00000000">
            <w:pPr>
              <w:pStyle w:val="TAC6"/>
            </w:pPr>
            <w:r>
              <w:t>10.68</w:t>
            </w:r>
          </w:p>
        </w:tc>
        <w:tc>
          <w:tcPr>
            <w:tcW w:w="689" w:type="auto"/>
          </w:tcPr>
          <w:p w14:paraId="0C0D9B53" w14:textId="77777777" w:rsidR="005E738F" w:rsidRDefault="00000000">
            <w:pPr>
              <w:pStyle w:val="TAC6"/>
            </w:pPr>
            <w:r>
              <w:t>BT</w:t>
            </w:r>
          </w:p>
        </w:tc>
        <w:tc>
          <w:tcPr>
            <w:tcW w:w="689" w:type="auto"/>
          </w:tcPr>
          <w:p w14:paraId="010C7508" w14:textId="77777777" w:rsidR="005E738F" w:rsidRDefault="00000000">
            <w:pPr>
              <w:pStyle w:val="TAC6"/>
            </w:pPr>
            <w:r>
              <w:t>PASS</w:t>
            </w:r>
          </w:p>
        </w:tc>
      </w:tr>
      <w:tr w:rsidR="005E738F" w14:paraId="094B1610" w14:textId="77777777">
        <w:trPr>
          <w:jc w:val="center"/>
        </w:trPr>
        <w:tc>
          <w:tcPr>
            <w:tcW w:w="689" w:type="auto"/>
            <w:vMerge/>
          </w:tcPr>
          <w:p w14:paraId="4D27A6C9" w14:textId="77777777" w:rsidR="005E738F" w:rsidRDefault="005E738F"/>
        </w:tc>
        <w:tc>
          <w:tcPr>
            <w:tcW w:w="689" w:type="auto"/>
            <w:vMerge w:val="restart"/>
          </w:tcPr>
          <w:p w14:paraId="053652B3" w14:textId="77777777" w:rsidR="005E738F" w:rsidRDefault="00000000">
            <w:pPr>
              <w:pStyle w:val="TAC6"/>
            </w:pPr>
            <w:r>
              <w:t>c07</w:t>
            </w:r>
          </w:p>
        </w:tc>
        <w:tc>
          <w:tcPr>
            <w:tcW w:w="689" w:type="auto"/>
          </w:tcPr>
          <w:p w14:paraId="100F632A" w14:textId="77777777" w:rsidR="005E738F" w:rsidRDefault="00000000">
            <w:pPr>
              <w:pStyle w:val="TAC6"/>
            </w:pPr>
            <w:r>
              <w:t>1</w:t>
            </w:r>
          </w:p>
        </w:tc>
        <w:tc>
          <w:tcPr>
            <w:tcW w:w="689" w:type="auto"/>
          </w:tcPr>
          <w:p w14:paraId="395BF655" w14:textId="77777777" w:rsidR="005E738F" w:rsidRDefault="00000000">
            <w:pPr>
              <w:pStyle w:val="TAC6"/>
            </w:pPr>
            <w:r>
              <w:t>128</w:t>
            </w:r>
          </w:p>
        </w:tc>
        <w:tc>
          <w:tcPr>
            <w:tcW w:w="689" w:type="auto"/>
          </w:tcPr>
          <w:p w14:paraId="1805FDF0" w14:textId="77777777" w:rsidR="005E738F" w:rsidRDefault="00000000">
            <w:pPr>
              <w:pStyle w:val="TAC6"/>
            </w:pPr>
            <w:r>
              <w:t>NWT</w:t>
            </w:r>
          </w:p>
        </w:tc>
        <w:tc>
          <w:tcPr>
            <w:tcW w:w="689" w:type="auto"/>
          </w:tcPr>
          <w:p w14:paraId="38EB989C" w14:textId="77777777" w:rsidR="005E738F" w:rsidRDefault="00000000">
            <w:pPr>
              <w:pStyle w:val="TAC6"/>
            </w:pPr>
            <w:r>
              <w:t>85.7</w:t>
            </w:r>
          </w:p>
        </w:tc>
        <w:tc>
          <w:tcPr>
            <w:tcW w:w="689" w:type="auto"/>
          </w:tcPr>
          <w:p w14:paraId="414A69E5" w14:textId="77777777" w:rsidR="005E738F" w:rsidRDefault="00000000">
            <w:pPr>
              <w:pStyle w:val="TAC6"/>
            </w:pPr>
            <w:r>
              <w:t>12.3</w:t>
            </w:r>
          </w:p>
        </w:tc>
        <w:tc>
          <w:tcPr>
            <w:tcW w:w="689" w:type="auto"/>
          </w:tcPr>
          <w:p w14:paraId="5ECD4C22" w14:textId="77777777" w:rsidR="005E738F" w:rsidRDefault="00000000">
            <w:pPr>
              <w:pStyle w:val="TAC6"/>
            </w:pPr>
            <w:r>
              <w:t>c05</w:t>
            </w:r>
          </w:p>
        </w:tc>
        <w:tc>
          <w:tcPr>
            <w:tcW w:w="689" w:type="auto"/>
          </w:tcPr>
          <w:p w14:paraId="04EE9B4F" w14:textId="77777777" w:rsidR="005E738F" w:rsidRDefault="00000000">
            <w:pPr>
              <w:pStyle w:val="TAC6"/>
            </w:pPr>
            <w:r>
              <w:t>4x48</w:t>
            </w:r>
          </w:p>
        </w:tc>
        <w:tc>
          <w:tcPr>
            <w:tcW w:w="689" w:type="auto"/>
          </w:tcPr>
          <w:p w14:paraId="50C8C8D7" w14:textId="77777777" w:rsidR="005E738F" w:rsidRDefault="00000000">
            <w:pPr>
              <w:pStyle w:val="TAC6"/>
            </w:pPr>
            <w:r>
              <w:t>87.5</w:t>
            </w:r>
          </w:p>
        </w:tc>
        <w:tc>
          <w:tcPr>
            <w:tcW w:w="689" w:type="auto"/>
          </w:tcPr>
          <w:p w14:paraId="41CDC136" w14:textId="77777777" w:rsidR="005E738F" w:rsidRDefault="00000000">
            <w:pPr>
              <w:pStyle w:val="TAC6"/>
            </w:pPr>
            <w:r>
              <w:t>10.3</w:t>
            </w:r>
          </w:p>
        </w:tc>
        <w:tc>
          <w:tcPr>
            <w:tcW w:w="689" w:type="auto"/>
          </w:tcPr>
          <w:p w14:paraId="0D7A1E0B" w14:textId="77777777" w:rsidR="005E738F" w:rsidRDefault="00000000">
            <w:pPr>
              <w:pStyle w:val="TAC6"/>
            </w:pPr>
            <w:r>
              <w:t>-1.48</w:t>
            </w:r>
          </w:p>
        </w:tc>
        <w:tc>
          <w:tcPr>
            <w:tcW w:w="689" w:type="auto"/>
          </w:tcPr>
          <w:p w14:paraId="20DF5547" w14:textId="77777777" w:rsidR="005E738F" w:rsidRDefault="00000000">
            <w:pPr>
              <w:pStyle w:val="TAC6"/>
            </w:pPr>
            <w:r>
              <w:t>NWT</w:t>
            </w:r>
          </w:p>
        </w:tc>
        <w:tc>
          <w:tcPr>
            <w:tcW w:w="689" w:type="auto"/>
          </w:tcPr>
          <w:p w14:paraId="32D750FF" w14:textId="77777777" w:rsidR="005E738F" w:rsidRDefault="00000000">
            <w:pPr>
              <w:pStyle w:val="TAC6"/>
            </w:pPr>
            <w:r>
              <w:t>PASS</w:t>
            </w:r>
          </w:p>
        </w:tc>
      </w:tr>
      <w:tr w:rsidR="005E738F" w14:paraId="33CA1D0A" w14:textId="77777777">
        <w:trPr>
          <w:jc w:val="center"/>
        </w:trPr>
        <w:tc>
          <w:tcPr>
            <w:tcW w:w="689" w:type="auto"/>
            <w:vMerge/>
          </w:tcPr>
          <w:p w14:paraId="209A2BF8" w14:textId="77777777" w:rsidR="005E738F" w:rsidRDefault="005E738F"/>
        </w:tc>
        <w:tc>
          <w:tcPr>
            <w:tcW w:w="689" w:type="auto"/>
            <w:vMerge/>
          </w:tcPr>
          <w:p w14:paraId="55959FDC" w14:textId="77777777" w:rsidR="005E738F" w:rsidRDefault="005E738F"/>
        </w:tc>
        <w:tc>
          <w:tcPr>
            <w:tcW w:w="689" w:type="auto"/>
          </w:tcPr>
          <w:p w14:paraId="6822A1CC" w14:textId="77777777" w:rsidR="005E738F" w:rsidRDefault="00000000">
            <w:pPr>
              <w:pStyle w:val="TAC6"/>
            </w:pPr>
            <w:r>
              <w:t>2</w:t>
            </w:r>
          </w:p>
        </w:tc>
        <w:tc>
          <w:tcPr>
            <w:tcW w:w="689" w:type="auto"/>
          </w:tcPr>
          <w:p w14:paraId="13A5F803" w14:textId="77777777" w:rsidR="005E738F" w:rsidRDefault="00000000">
            <w:pPr>
              <w:pStyle w:val="TAC6"/>
            </w:pPr>
            <w:r>
              <w:t>128</w:t>
            </w:r>
          </w:p>
        </w:tc>
        <w:tc>
          <w:tcPr>
            <w:tcW w:w="689" w:type="auto"/>
          </w:tcPr>
          <w:p w14:paraId="612849F4" w14:textId="77777777" w:rsidR="005E738F" w:rsidRDefault="00000000">
            <w:pPr>
              <w:pStyle w:val="TAC6"/>
            </w:pPr>
            <w:r>
              <w:t>BT</w:t>
            </w:r>
          </w:p>
        </w:tc>
        <w:tc>
          <w:tcPr>
            <w:tcW w:w="689" w:type="auto"/>
          </w:tcPr>
          <w:p w14:paraId="61A9FEB0" w14:textId="77777777" w:rsidR="005E738F" w:rsidRDefault="00000000">
            <w:pPr>
              <w:pStyle w:val="TAC6"/>
            </w:pPr>
            <w:r>
              <w:t>85.7</w:t>
            </w:r>
          </w:p>
        </w:tc>
        <w:tc>
          <w:tcPr>
            <w:tcW w:w="689" w:type="auto"/>
          </w:tcPr>
          <w:p w14:paraId="519C991A" w14:textId="77777777" w:rsidR="005E738F" w:rsidRDefault="00000000">
            <w:pPr>
              <w:pStyle w:val="TAC6"/>
            </w:pPr>
            <w:r>
              <w:t>12.3</w:t>
            </w:r>
          </w:p>
        </w:tc>
        <w:tc>
          <w:tcPr>
            <w:tcW w:w="689" w:type="auto"/>
          </w:tcPr>
          <w:p w14:paraId="7FAA5B40" w14:textId="77777777" w:rsidR="005E738F" w:rsidRDefault="00000000">
            <w:pPr>
              <w:pStyle w:val="TAC6"/>
            </w:pPr>
            <w:r>
              <w:t>c04</w:t>
            </w:r>
          </w:p>
        </w:tc>
        <w:tc>
          <w:tcPr>
            <w:tcW w:w="689" w:type="auto"/>
          </w:tcPr>
          <w:p w14:paraId="457B9A2A" w14:textId="77777777" w:rsidR="005E738F" w:rsidRDefault="00000000">
            <w:pPr>
              <w:pStyle w:val="TAC6"/>
            </w:pPr>
            <w:r>
              <w:t>4x32</w:t>
            </w:r>
          </w:p>
        </w:tc>
        <w:tc>
          <w:tcPr>
            <w:tcW w:w="689" w:type="auto"/>
          </w:tcPr>
          <w:p w14:paraId="31D61719" w14:textId="77777777" w:rsidR="005E738F" w:rsidRDefault="00000000">
            <w:pPr>
              <w:pStyle w:val="TAC6"/>
            </w:pPr>
            <w:r>
              <w:t>60.5</w:t>
            </w:r>
          </w:p>
        </w:tc>
        <w:tc>
          <w:tcPr>
            <w:tcW w:w="689" w:type="auto"/>
          </w:tcPr>
          <w:p w14:paraId="7D40EBC0" w14:textId="77777777" w:rsidR="005E738F" w:rsidRDefault="00000000">
            <w:pPr>
              <w:pStyle w:val="TAC6"/>
            </w:pPr>
            <w:r>
              <w:t>22.6</w:t>
            </w:r>
          </w:p>
        </w:tc>
        <w:tc>
          <w:tcPr>
            <w:tcW w:w="689" w:type="auto"/>
          </w:tcPr>
          <w:p w14:paraId="3EA12481" w14:textId="77777777" w:rsidR="005E738F" w:rsidRDefault="00000000">
            <w:pPr>
              <w:pStyle w:val="TAC6"/>
            </w:pPr>
            <w:r>
              <w:t>12.67</w:t>
            </w:r>
          </w:p>
        </w:tc>
        <w:tc>
          <w:tcPr>
            <w:tcW w:w="689" w:type="auto"/>
          </w:tcPr>
          <w:p w14:paraId="4702372A" w14:textId="77777777" w:rsidR="005E738F" w:rsidRDefault="00000000">
            <w:pPr>
              <w:pStyle w:val="TAC6"/>
            </w:pPr>
            <w:r>
              <w:t>BT</w:t>
            </w:r>
          </w:p>
        </w:tc>
        <w:tc>
          <w:tcPr>
            <w:tcW w:w="689" w:type="auto"/>
          </w:tcPr>
          <w:p w14:paraId="3B0B18FB" w14:textId="77777777" w:rsidR="005E738F" w:rsidRDefault="00000000">
            <w:pPr>
              <w:pStyle w:val="TAC6"/>
            </w:pPr>
            <w:r>
              <w:t>PASS</w:t>
            </w:r>
          </w:p>
        </w:tc>
      </w:tr>
      <w:tr w:rsidR="005E738F" w14:paraId="043CFF68" w14:textId="77777777">
        <w:trPr>
          <w:jc w:val="center"/>
        </w:trPr>
        <w:tc>
          <w:tcPr>
            <w:tcW w:w="689" w:type="auto"/>
            <w:vMerge/>
          </w:tcPr>
          <w:p w14:paraId="6BC8E9E3" w14:textId="77777777" w:rsidR="005E738F" w:rsidRDefault="005E738F"/>
        </w:tc>
        <w:tc>
          <w:tcPr>
            <w:tcW w:w="689" w:type="auto"/>
            <w:vMerge w:val="restart"/>
          </w:tcPr>
          <w:p w14:paraId="15C1A0D4" w14:textId="77777777" w:rsidR="005E738F" w:rsidRDefault="00000000">
            <w:pPr>
              <w:pStyle w:val="TAC6"/>
            </w:pPr>
            <w:r>
              <w:t>c08</w:t>
            </w:r>
          </w:p>
        </w:tc>
        <w:tc>
          <w:tcPr>
            <w:tcW w:w="689" w:type="auto"/>
          </w:tcPr>
          <w:p w14:paraId="4043A621" w14:textId="77777777" w:rsidR="005E738F" w:rsidRDefault="00000000">
            <w:pPr>
              <w:pStyle w:val="TAC6"/>
            </w:pPr>
            <w:r>
              <w:t>1</w:t>
            </w:r>
          </w:p>
        </w:tc>
        <w:tc>
          <w:tcPr>
            <w:tcW w:w="689" w:type="auto"/>
          </w:tcPr>
          <w:p w14:paraId="7E4913E8" w14:textId="77777777" w:rsidR="005E738F" w:rsidRDefault="00000000">
            <w:pPr>
              <w:pStyle w:val="TAC6"/>
            </w:pPr>
            <w:r>
              <w:t>160</w:t>
            </w:r>
          </w:p>
        </w:tc>
        <w:tc>
          <w:tcPr>
            <w:tcW w:w="689" w:type="auto"/>
          </w:tcPr>
          <w:p w14:paraId="548D95E7" w14:textId="77777777" w:rsidR="005E738F" w:rsidRDefault="00000000">
            <w:pPr>
              <w:pStyle w:val="TAC6"/>
            </w:pPr>
            <w:r>
              <w:t>NWT</w:t>
            </w:r>
          </w:p>
        </w:tc>
        <w:tc>
          <w:tcPr>
            <w:tcW w:w="689" w:type="auto"/>
          </w:tcPr>
          <w:p w14:paraId="56BCAB0A" w14:textId="77777777" w:rsidR="005E738F" w:rsidRDefault="00000000">
            <w:pPr>
              <w:pStyle w:val="TAC6"/>
            </w:pPr>
            <w:r>
              <w:t>89.2</w:t>
            </w:r>
          </w:p>
        </w:tc>
        <w:tc>
          <w:tcPr>
            <w:tcW w:w="689" w:type="auto"/>
          </w:tcPr>
          <w:p w14:paraId="1EFA7C98" w14:textId="77777777" w:rsidR="005E738F" w:rsidRDefault="00000000">
            <w:pPr>
              <w:pStyle w:val="TAC6"/>
            </w:pPr>
            <w:r>
              <w:t>8.7</w:t>
            </w:r>
          </w:p>
        </w:tc>
        <w:tc>
          <w:tcPr>
            <w:tcW w:w="689" w:type="auto"/>
          </w:tcPr>
          <w:p w14:paraId="0A8AA485" w14:textId="77777777" w:rsidR="005E738F" w:rsidRDefault="00000000">
            <w:pPr>
              <w:pStyle w:val="TAC6"/>
            </w:pPr>
            <w:r>
              <w:t>c05</w:t>
            </w:r>
          </w:p>
        </w:tc>
        <w:tc>
          <w:tcPr>
            <w:tcW w:w="689" w:type="auto"/>
          </w:tcPr>
          <w:p w14:paraId="03D638DE" w14:textId="77777777" w:rsidR="005E738F" w:rsidRDefault="00000000">
            <w:pPr>
              <w:pStyle w:val="TAC6"/>
            </w:pPr>
            <w:r>
              <w:t>4x48</w:t>
            </w:r>
          </w:p>
        </w:tc>
        <w:tc>
          <w:tcPr>
            <w:tcW w:w="689" w:type="auto"/>
          </w:tcPr>
          <w:p w14:paraId="4C50591D" w14:textId="77777777" w:rsidR="005E738F" w:rsidRDefault="00000000">
            <w:pPr>
              <w:pStyle w:val="TAC6"/>
            </w:pPr>
            <w:r>
              <w:t>87.5</w:t>
            </w:r>
          </w:p>
        </w:tc>
        <w:tc>
          <w:tcPr>
            <w:tcW w:w="689" w:type="auto"/>
          </w:tcPr>
          <w:p w14:paraId="41779DC7" w14:textId="77777777" w:rsidR="005E738F" w:rsidRDefault="00000000">
            <w:pPr>
              <w:pStyle w:val="TAC6"/>
            </w:pPr>
            <w:r>
              <w:t>10.3</w:t>
            </w:r>
          </w:p>
        </w:tc>
        <w:tc>
          <w:tcPr>
            <w:tcW w:w="689" w:type="auto"/>
          </w:tcPr>
          <w:p w14:paraId="24ECB8E1" w14:textId="77777777" w:rsidR="005E738F" w:rsidRDefault="00000000">
            <w:pPr>
              <w:pStyle w:val="TAC6"/>
            </w:pPr>
            <w:r>
              <w:t>1.6</w:t>
            </w:r>
          </w:p>
        </w:tc>
        <w:tc>
          <w:tcPr>
            <w:tcW w:w="689" w:type="auto"/>
          </w:tcPr>
          <w:p w14:paraId="287D648F" w14:textId="77777777" w:rsidR="005E738F" w:rsidRDefault="00000000">
            <w:pPr>
              <w:pStyle w:val="TAC6"/>
            </w:pPr>
            <w:r>
              <w:t>NWT</w:t>
            </w:r>
          </w:p>
        </w:tc>
        <w:tc>
          <w:tcPr>
            <w:tcW w:w="689" w:type="auto"/>
          </w:tcPr>
          <w:p w14:paraId="6D878D1A" w14:textId="77777777" w:rsidR="005E738F" w:rsidRDefault="00000000">
            <w:pPr>
              <w:pStyle w:val="TAC6"/>
            </w:pPr>
            <w:r>
              <w:t>PASS</w:t>
            </w:r>
          </w:p>
        </w:tc>
      </w:tr>
      <w:tr w:rsidR="005E738F" w14:paraId="6E1DD643" w14:textId="77777777">
        <w:trPr>
          <w:jc w:val="center"/>
        </w:trPr>
        <w:tc>
          <w:tcPr>
            <w:tcW w:w="689" w:type="auto"/>
            <w:vMerge/>
          </w:tcPr>
          <w:p w14:paraId="331EEE0E" w14:textId="77777777" w:rsidR="005E738F" w:rsidRDefault="005E738F"/>
        </w:tc>
        <w:tc>
          <w:tcPr>
            <w:tcW w:w="689" w:type="auto"/>
            <w:vMerge/>
          </w:tcPr>
          <w:p w14:paraId="449F6E8B" w14:textId="77777777" w:rsidR="005E738F" w:rsidRDefault="005E738F"/>
        </w:tc>
        <w:tc>
          <w:tcPr>
            <w:tcW w:w="689" w:type="auto"/>
          </w:tcPr>
          <w:p w14:paraId="3360B412" w14:textId="77777777" w:rsidR="005E738F" w:rsidRDefault="00000000">
            <w:pPr>
              <w:pStyle w:val="TAC6"/>
            </w:pPr>
            <w:r>
              <w:t>2</w:t>
            </w:r>
          </w:p>
        </w:tc>
        <w:tc>
          <w:tcPr>
            <w:tcW w:w="689" w:type="auto"/>
          </w:tcPr>
          <w:p w14:paraId="1FE8EDC2" w14:textId="77777777" w:rsidR="005E738F" w:rsidRDefault="00000000">
            <w:pPr>
              <w:pStyle w:val="TAC6"/>
            </w:pPr>
            <w:r>
              <w:t>160</w:t>
            </w:r>
          </w:p>
        </w:tc>
        <w:tc>
          <w:tcPr>
            <w:tcW w:w="689" w:type="auto"/>
          </w:tcPr>
          <w:p w14:paraId="45F5EF70" w14:textId="77777777" w:rsidR="005E738F" w:rsidRDefault="00000000">
            <w:pPr>
              <w:pStyle w:val="TAC6"/>
            </w:pPr>
            <w:r>
              <w:t>BT</w:t>
            </w:r>
          </w:p>
        </w:tc>
        <w:tc>
          <w:tcPr>
            <w:tcW w:w="689" w:type="auto"/>
          </w:tcPr>
          <w:p w14:paraId="06EF6BDD" w14:textId="77777777" w:rsidR="005E738F" w:rsidRDefault="00000000">
            <w:pPr>
              <w:pStyle w:val="TAC6"/>
            </w:pPr>
            <w:r>
              <w:t>89.2</w:t>
            </w:r>
          </w:p>
        </w:tc>
        <w:tc>
          <w:tcPr>
            <w:tcW w:w="689" w:type="auto"/>
          </w:tcPr>
          <w:p w14:paraId="2A09BE66" w14:textId="77777777" w:rsidR="005E738F" w:rsidRDefault="00000000">
            <w:pPr>
              <w:pStyle w:val="TAC6"/>
            </w:pPr>
            <w:r>
              <w:t>8.7</w:t>
            </w:r>
          </w:p>
        </w:tc>
        <w:tc>
          <w:tcPr>
            <w:tcW w:w="689" w:type="auto"/>
          </w:tcPr>
          <w:p w14:paraId="52DA22F9" w14:textId="77777777" w:rsidR="005E738F" w:rsidRDefault="00000000">
            <w:pPr>
              <w:pStyle w:val="TAC6"/>
            </w:pPr>
            <w:r>
              <w:t>c04</w:t>
            </w:r>
          </w:p>
        </w:tc>
        <w:tc>
          <w:tcPr>
            <w:tcW w:w="689" w:type="auto"/>
          </w:tcPr>
          <w:p w14:paraId="157C9515" w14:textId="77777777" w:rsidR="005E738F" w:rsidRDefault="00000000">
            <w:pPr>
              <w:pStyle w:val="TAC6"/>
            </w:pPr>
            <w:r>
              <w:t>4x32</w:t>
            </w:r>
          </w:p>
        </w:tc>
        <w:tc>
          <w:tcPr>
            <w:tcW w:w="689" w:type="auto"/>
          </w:tcPr>
          <w:p w14:paraId="67700C4F" w14:textId="77777777" w:rsidR="005E738F" w:rsidRDefault="00000000">
            <w:pPr>
              <w:pStyle w:val="TAC6"/>
            </w:pPr>
            <w:r>
              <w:t>60.5</w:t>
            </w:r>
          </w:p>
        </w:tc>
        <w:tc>
          <w:tcPr>
            <w:tcW w:w="689" w:type="auto"/>
          </w:tcPr>
          <w:p w14:paraId="5095300E" w14:textId="77777777" w:rsidR="005E738F" w:rsidRDefault="00000000">
            <w:pPr>
              <w:pStyle w:val="TAC6"/>
            </w:pPr>
            <w:r>
              <w:t>22.6</w:t>
            </w:r>
          </w:p>
        </w:tc>
        <w:tc>
          <w:tcPr>
            <w:tcW w:w="689" w:type="auto"/>
          </w:tcPr>
          <w:p w14:paraId="06615E82" w14:textId="77777777" w:rsidR="005E738F" w:rsidRDefault="00000000">
            <w:pPr>
              <w:pStyle w:val="TAC6"/>
            </w:pPr>
            <w:r>
              <w:t>15.33</w:t>
            </w:r>
          </w:p>
        </w:tc>
        <w:tc>
          <w:tcPr>
            <w:tcW w:w="689" w:type="auto"/>
          </w:tcPr>
          <w:p w14:paraId="60735766" w14:textId="77777777" w:rsidR="005E738F" w:rsidRDefault="00000000">
            <w:pPr>
              <w:pStyle w:val="TAC6"/>
            </w:pPr>
            <w:r>
              <w:t>BT</w:t>
            </w:r>
          </w:p>
        </w:tc>
        <w:tc>
          <w:tcPr>
            <w:tcW w:w="689" w:type="auto"/>
          </w:tcPr>
          <w:p w14:paraId="43ECCA68" w14:textId="77777777" w:rsidR="005E738F" w:rsidRDefault="00000000">
            <w:pPr>
              <w:pStyle w:val="TAC6"/>
            </w:pPr>
            <w:r>
              <w:t>PASS</w:t>
            </w:r>
          </w:p>
        </w:tc>
      </w:tr>
      <w:tr w:rsidR="005E738F" w14:paraId="0D7E79D2" w14:textId="77777777">
        <w:trPr>
          <w:jc w:val="center"/>
        </w:trPr>
        <w:tc>
          <w:tcPr>
            <w:tcW w:w="689" w:type="auto"/>
            <w:vMerge w:val="restart"/>
          </w:tcPr>
          <w:p w14:paraId="09B1CA6B" w14:textId="77777777" w:rsidR="005E738F" w:rsidRDefault="00000000">
            <w:pPr>
              <w:pStyle w:val="TAC6"/>
            </w:pPr>
            <w:r>
              <w:t>d+a</w:t>
            </w:r>
          </w:p>
        </w:tc>
        <w:tc>
          <w:tcPr>
            <w:tcW w:w="689" w:type="auto"/>
            <w:vMerge w:val="restart"/>
          </w:tcPr>
          <w:p w14:paraId="04AF2AF0" w14:textId="77777777" w:rsidR="005E738F" w:rsidRDefault="00000000">
            <w:pPr>
              <w:pStyle w:val="TAC6"/>
            </w:pPr>
            <w:r>
              <w:t>c06</w:t>
            </w:r>
          </w:p>
        </w:tc>
        <w:tc>
          <w:tcPr>
            <w:tcW w:w="689" w:type="auto"/>
          </w:tcPr>
          <w:p w14:paraId="4F0EF847" w14:textId="77777777" w:rsidR="005E738F" w:rsidRDefault="00000000">
            <w:pPr>
              <w:pStyle w:val="TAC6"/>
            </w:pPr>
            <w:r>
              <w:t>1</w:t>
            </w:r>
          </w:p>
        </w:tc>
        <w:tc>
          <w:tcPr>
            <w:tcW w:w="689" w:type="auto"/>
          </w:tcPr>
          <w:p w14:paraId="0C579363" w14:textId="77777777" w:rsidR="005E738F" w:rsidRDefault="00000000">
            <w:pPr>
              <w:pStyle w:val="TAC6"/>
            </w:pPr>
            <w:r>
              <w:t>96</w:t>
            </w:r>
          </w:p>
        </w:tc>
        <w:tc>
          <w:tcPr>
            <w:tcW w:w="689" w:type="auto"/>
          </w:tcPr>
          <w:p w14:paraId="16BDFD68" w14:textId="77777777" w:rsidR="005E738F" w:rsidRDefault="00000000">
            <w:pPr>
              <w:pStyle w:val="TAC6"/>
            </w:pPr>
            <w:r>
              <w:t>NWT</w:t>
            </w:r>
          </w:p>
        </w:tc>
        <w:tc>
          <w:tcPr>
            <w:tcW w:w="689" w:type="auto"/>
          </w:tcPr>
          <w:p w14:paraId="11AF3A5A" w14:textId="77777777" w:rsidR="005E738F" w:rsidRDefault="00000000">
            <w:pPr>
              <w:pStyle w:val="TAC6"/>
            </w:pPr>
            <w:r>
              <w:t>76</w:t>
            </w:r>
          </w:p>
        </w:tc>
        <w:tc>
          <w:tcPr>
            <w:tcW w:w="689" w:type="auto"/>
          </w:tcPr>
          <w:p w14:paraId="0A5E51AF" w14:textId="77777777" w:rsidR="005E738F" w:rsidRDefault="00000000">
            <w:pPr>
              <w:pStyle w:val="TAC6"/>
            </w:pPr>
            <w:r>
              <w:t>21.7</w:t>
            </w:r>
          </w:p>
        </w:tc>
        <w:tc>
          <w:tcPr>
            <w:tcW w:w="689" w:type="auto"/>
          </w:tcPr>
          <w:p w14:paraId="5F7068E2" w14:textId="77777777" w:rsidR="005E738F" w:rsidRDefault="00000000">
            <w:pPr>
              <w:pStyle w:val="TAC6"/>
            </w:pPr>
            <w:r>
              <w:t>c04</w:t>
            </w:r>
          </w:p>
        </w:tc>
        <w:tc>
          <w:tcPr>
            <w:tcW w:w="689" w:type="auto"/>
          </w:tcPr>
          <w:p w14:paraId="76749CC9" w14:textId="77777777" w:rsidR="005E738F" w:rsidRDefault="00000000">
            <w:pPr>
              <w:pStyle w:val="TAC6"/>
            </w:pPr>
            <w:r>
              <w:t>4x32</w:t>
            </w:r>
          </w:p>
        </w:tc>
        <w:tc>
          <w:tcPr>
            <w:tcW w:w="689" w:type="auto"/>
          </w:tcPr>
          <w:p w14:paraId="72AFC06E" w14:textId="77777777" w:rsidR="005E738F" w:rsidRDefault="00000000">
            <w:pPr>
              <w:pStyle w:val="TAC6"/>
            </w:pPr>
            <w:r>
              <w:t>57</w:t>
            </w:r>
          </w:p>
        </w:tc>
        <w:tc>
          <w:tcPr>
            <w:tcW w:w="689" w:type="auto"/>
          </w:tcPr>
          <w:p w14:paraId="5B762E13" w14:textId="77777777" w:rsidR="005E738F" w:rsidRDefault="00000000">
            <w:pPr>
              <w:pStyle w:val="TAC6"/>
            </w:pPr>
            <w:r>
              <w:t>25.2</w:t>
            </w:r>
          </w:p>
        </w:tc>
        <w:tc>
          <w:tcPr>
            <w:tcW w:w="689" w:type="auto"/>
          </w:tcPr>
          <w:p w14:paraId="5FD28151" w14:textId="77777777" w:rsidR="005E738F" w:rsidRDefault="00000000">
            <w:pPr>
              <w:pStyle w:val="TAC6"/>
            </w:pPr>
            <w:r>
              <w:t>10.48</w:t>
            </w:r>
          </w:p>
        </w:tc>
        <w:tc>
          <w:tcPr>
            <w:tcW w:w="689" w:type="auto"/>
          </w:tcPr>
          <w:p w14:paraId="29B7E847" w14:textId="77777777" w:rsidR="005E738F" w:rsidRDefault="00000000">
            <w:pPr>
              <w:pStyle w:val="TAC6"/>
            </w:pPr>
            <w:r>
              <w:t>BT</w:t>
            </w:r>
          </w:p>
        </w:tc>
        <w:tc>
          <w:tcPr>
            <w:tcW w:w="689" w:type="auto"/>
            <w:shd w:val="clear" w:color="auto" w:fill="ADD8E6"/>
          </w:tcPr>
          <w:p w14:paraId="0F56BC32" w14:textId="77777777" w:rsidR="005E738F" w:rsidRDefault="00000000">
            <w:pPr>
              <w:pStyle w:val="TAC6"/>
            </w:pPr>
            <w:r>
              <w:t>EXCEED</w:t>
            </w:r>
          </w:p>
        </w:tc>
      </w:tr>
      <w:tr w:rsidR="005E738F" w14:paraId="0BAABD70" w14:textId="77777777">
        <w:trPr>
          <w:jc w:val="center"/>
        </w:trPr>
        <w:tc>
          <w:tcPr>
            <w:tcW w:w="689" w:type="auto"/>
            <w:vMerge/>
          </w:tcPr>
          <w:p w14:paraId="481434D8" w14:textId="77777777" w:rsidR="005E738F" w:rsidRDefault="005E738F"/>
        </w:tc>
        <w:tc>
          <w:tcPr>
            <w:tcW w:w="689" w:type="auto"/>
            <w:vMerge/>
          </w:tcPr>
          <w:p w14:paraId="4A3C2E37" w14:textId="77777777" w:rsidR="005E738F" w:rsidRDefault="005E738F"/>
        </w:tc>
        <w:tc>
          <w:tcPr>
            <w:tcW w:w="689" w:type="auto"/>
          </w:tcPr>
          <w:p w14:paraId="01C5D577" w14:textId="77777777" w:rsidR="005E738F" w:rsidRDefault="00000000">
            <w:pPr>
              <w:pStyle w:val="TAC6"/>
            </w:pPr>
            <w:r>
              <w:t>2</w:t>
            </w:r>
          </w:p>
        </w:tc>
        <w:tc>
          <w:tcPr>
            <w:tcW w:w="689" w:type="auto"/>
          </w:tcPr>
          <w:p w14:paraId="1D9AF5C6" w14:textId="77777777" w:rsidR="005E738F" w:rsidRDefault="00000000">
            <w:pPr>
              <w:pStyle w:val="TAC6"/>
            </w:pPr>
            <w:r>
              <w:t>96</w:t>
            </w:r>
          </w:p>
        </w:tc>
        <w:tc>
          <w:tcPr>
            <w:tcW w:w="689" w:type="auto"/>
          </w:tcPr>
          <w:p w14:paraId="5CD3619B" w14:textId="77777777" w:rsidR="005E738F" w:rsidRDefault="00000000">
            <w:pPr>
              <w:pStyle w:val="TAC6"/>
            </w:pPr>
            <w:r>
              <w:t>BT</w:t>
            </w:r>
          </w:p>
        </w:tc>
        <w:tc>
          <w:tcPr>
            <w:tcW w:w="689" w:type="auto"/>
          </w:tcPr>
          <w:p w14:paraId="34545C63" w14:textId="77777777" w:rsidR="005E738F" w:rsidRDefault="00000000">
            <w:pPr>
              <w:pStyle w:val="TAC6"/>
            </w:pPr>
            <w:r>
              <w:t>76</w:t>
            </w:r>
          </w:p>
        </w:tc>
        <w:tc>
          <w:tcPr>
            <w:tcW w:w="689" w:type="auto"/>
          </w:tcPr>
          <w:p w14:paraId="23691D14" w14:textId="77777777" w:rsidR="005E738F" w:rsidRDefault="00000000">
            <w:pPr>
              <w:pStyle w:val="TAC6"/>
            </w:pPr>
            <w:r>
              <w:t>21.7</w:t>
            </w:r>
          </w:p>
        </w:tc>
        <w:tc>
          <w:tcPr>
            <w:tcW w:w="689" w:type="auto"/>
          </w:tcPr>
          <w:p w14:paraId="128D5D50" w14:textId="77777777" w:rsidR="005E738F" w:rsidRDefault="00000000">
            <w:pPr>
              <w:pStyle w:val="TAC6"/>
            </w:pPr>
            <w:r>
              <w:t>c03</w:t>
            </w:r>
          </w:p>
        </w:tc>
        <w:tc>
          <w:tcPr>
            <w:tcW w:w="689" w:type="auto"/>
          </w:tcPr>
          <w:p w14:paraId="54417FC2" w14:textId="77777777" w:rsidR="005E738F" w:rsidRDefault="00000000">
            <w:pPr>
              <w:pStyle w:val="TAC6"/>
            </w:pPr>
            <w:r>
              <w:t>4x24.4</w:t>
            </w:r>
          </w:p>
        </w:tc>
        <w:tc>
          <w:tcPr>
            <w:tcW w:w="689" w:type="auto"/>
          </w:tcPr>
          <w:p w14:paraId="6FCF0A11" w14:textId="77777777" w:rsidR="005E738F" w:rsidRDefault="00000000">
            <w:pPr>
              <w:pStyle w:val="TAC6"/>
            </w:pPr>
            <w:r>
              <w:t>56.2</w:t>
            </w:r>
          </w:p>
        </w:tc>
        <w:tc>
          <w:tcPr>
            <w:tcW w:w="689" w:type="auto"/>
          </w:tcPr>
          <w:p w14:paraId="74C23126" w14:textId="77777777" w:rsidR="005E738F" w:rsidRDefault="00000000">
            <w:pPr>
              <w:pStyle w:val="TAC6"/>
            </w:pPr>
            <w:r>
              <w:t>25.9</w:t>
            </w:r>
          </w:p>
        </w:tc>
        <w:tc>
          <w:tcPr>
            <w:tcW w:w="689" w:type="auto"/>
          </w:tcPr>
          <w:p w14:paraId="58E46C20" w14:textId="77777777" w:rsidR="005E738F" w:rsidRDefault="00000000">
            <w:pPr>
              <w:pStyle w:val="TAC6"/>
            </w:pPr>
            <w:r>
              <w:t>10.72</w:t>
            </w:r>
          </w:p>
        </w:tc>
        <w:tc>
          <w:tcPr>
            <w:tcW w:w="689" w:type="auto"/>
          </w:tcPr>
          <w:p w14:paraId="4E14E210" w14:textId="77777777" w:rsidR="005E738F" w:rsidRDefault="00000000">
            <w:pPr>
              <w:pStyle w:val="TAC6"/>
            </w:pPr>
            <w:r>
              <w:t>BT</w:t>
            </w:r>
          </w:p>
        </w:tc>
        <w:tc>
          <w:tcPr>
            <w:tcW w:w="689" w:type="auto"/>
          </w:tcPr>
          <w:p w14:paraId="123162DF" w14:textId="77777777" w:rsidR="005E738F" w:rsidRDefault="00000000">
            <w:pPr>
              <w:pStyle w:val="TAC6"/>
            </w:pPr>
            <w:r>
              <w:t>PASS</w:t>
            </w:r>
          </w:p>
        </w:tc>
      </w:tr>
      <w:tr w:rsidR="005E738F" w14:paraId="56943A5F" w14:textId="77777777">
        <w:trPr>
          <w:jc w:val="center"/>
        </w:trPr>
        <w:tc>
          <w:tcPr>
            <w:tcW w:w="689" w:type="auto"/>
            <w:vMerge/>
          </w:tcPr>
          <w:p w14:paraId="30321C8C" w14:textId="77777777" w:rsidR="005E738F" w:rsidRDefault="005E738F"/>
        </w:tc>
        <w:tc>
          <w:tcPr>
            <w:tcW w:w="689" w:type="auto"/>
            <w:vMerge w:val="restart"/>
          </w:tcPr>
          <w:p w14:paraId="0D7DFCCE" w14:textId="77777777" w:rsidR="005E738F" w:rsidRDefault="00000000">
            <w:pPr>
              <w:pStyle w:val="TAC6"/>
            </w:pPr>
            <w:r>
              <w:t>c07</w:t>
            </w:r>
          </w:p>
        </w:tc>
        <w:tc>
          <w:tcPr>
            <w:tcW w:w="689" w:type="auto"/>
          </w:tcPr>
          <w:p w14:paraId="35582B6D" w14:textId="77777777" w:rsidR="005E738F" w:rsidRDefault="00000000">
            <w:pPr>
              <w:pStyle w:val="TAC6"/>
            </w:pPr>
            <w:r>
              <w:t>1</w:t>
            </w:r>
          </w:p>
        </w:tc>
        <w:tc>
          <w:tcPr>
            <w:tcW w:w="689" w:type="auto"/>
          </w:tcPr>
          <w:p w14:paraId="1286BE1B" w14:textId="77777777" w:rsidR="005E738F" w:rsidRDefault="00000000">
            <w:pPr>
              <w:pStyle w:val="TAC6"/>
            </w:pPr>
            <w:r>
              <w:t>128</w:t>
            </w:r>
          </w:p>
        </w:tc>
        <w:tc>
          <w:tcPr>
            <w:tcW w:w="689" w:type="auto"/>
          </w:tcPr>
          <w:p w14:paraId="5637CC8D" w14:textId="77777777" w:rsidR="005E738F" w:rsidRDefault="00000000">
            <w:pPr>
              <w:pStyle w:val="TAC6"/>
            </w:pPr>
            <w:r>
              <w:t>NWT</w:t>
            </w:r>
          </w:p>
        </w:tc>
        <w:tc>
          <w:tcPr>
            <w:tcW w:w="689" w:type="auto"/>
          </w:tcPr>
          <w:p w14:paraId="35AF26A6" w14:textId="77777777" w:rsidR="005E738F" w:rsidRDefault="00000000">
            <w:pPr>
              <w:pStyle w:val="TAC6"/>
            </w:pPr>
            <w:r>
              <w:t>79</w:t>
            </w:r>
          </w:p>
        </w:tc>
        <w:tc>
          <w:tcPr>
            <w:tcW w:w="689" w:type="auto"/>
          </w:tcPr>
          <w:p w14:paraId="1B6A7796" w14:textId="77777777" w:rsidR="005E738F" w:rsidRDefault="00000000">
            <w:pPr>
              <w:pStyle w:val="TAC6"/>
            </w:pPr>
            <w:r>
              <w:t>19.9</w:t>
            </w:r>
          </w:p>
        </w:tc>
        <w:tc>
          <w:tcPr>
            <w:tcW w:w="689" w:type="auto"/>
          </w:tcPr>
          <w:p w14:paraId="5E7A81B1" w14:textId="77777777" w:rsidR="005E738F" w:rsidRDefault="00000000">
            <w:pPr>
              <w:pStyle w:val="TAC6"/>
            </w:pPr>
            <w:r>
              <w:t>c05</w:t>
            </w:r>
          </w:p>
        </w:tc>
        <w:tc>
          <w:tcPr>
            <w:tcW w:w="689" w:type="auto"/>
          </w:tcPr>
          <w:p w14:paraId="1CCE5917" w14:textId="77777777" w:rsidR="005E738F" w:rsidRDefault="00000000">
            <w:pPr>
              <w:pStyle w:val="TAC6"/>
            </w:pPr>
            <w:r>
              <w:t>4x48</w:t>
            </w:r>
          </w:p>
        </w:tc>
        <w:tc>
          <w:tcPr>
            <w:tcW w:w="689" w:type="auto"/>
          </w:tcPr>
          <w:p w14:paraId="333C8F83" w14:textId="77777777" w:rsidR="005E738F" w:rsidRDefault="00000000">
            <w:pPr>
              <w:pStyle w:val="TAC6"/>
            </w:pPr>
            <w:r>
              <w:t>77.9</w:t>
            </w:r>
          </w:p>
        </w:tc>
        <w:tc>
          <w:tcPr>
            <w:tcW w:w="689" w:type="auto"/>
          </w:tcPr>
          <w:p w14:paraId="355A6B5C" w14:textId="77777777" w:rsidR="005E738F" w:rsidRDefault="00000000">
            <w:pPr>
              <w:pStyle w:val="TAC6"/>
            </w:pPr>
            <w:r>
              <w:t>20.2</w:t>
            </w:r>
          </w:p>
        </w:tc>
        <w:tc>
          <w:tcPr>
            <w:tcW w:w="689" w:type="auto"/>
          </w:tcPr>
          <w:p w14:paraId="68D568EF" w14:textId="77777777" w:rsidR="005E738F" w:rsidRDefault="00000000">
            <w:pPr>
              <w:pStyle w:val="TAC6"/>
            </w:pPr>
            <w:r>
              <w:t>0.67</w:t>
            </w:r>
          </w:p>
        </w:tc>
        <w:tc>
          <w:tcPr>
            <w:tcW w:w="689" w:type="auto"/>
          </w:tcPr>
          <w:p w14:paraId="5E2781B9" w14:textId="77777777" w:rsidR="005E738F" w:rsidRDefault="00000000">
            <w:pPr>
              <w:pStyle w:val="TAC6"/>
            </w:pPr>
            <w:r>
              <w:t>NWT</w:t>
            </w:r>
          </w:p>
        </w:tc>
        <w:tc>
          <w:tcPr>
            <w:tcW w:w="689" w:type="auto"/>
          </w:tcPr>
          <w:p w14:paraId="2CA87B70" w14:textId="77777777" w:rsidR="005E738F" w:rsidRDefault="00000000">
            <w:pPr>
              <w:pStyle w:val="TAC6"/>
            </w:pPr>
            <w:r>
              <w:t>PASS</w:t>
            </w:r>
          </w:p>
        </w:tc>
      </w:tr>
      <w:tr w:rsidR="005E738F" w14:paraId="0CAEFA13" w14:textId="77777777">
        <w:trPr>
          <w:jc w:val="center"/>
        </w:trPr>
        <w:tc>
          <w:tcPr>
            <w:tcW w:w="689" w:type="auto"/>
            <w:vMerge/>
          </w:tcPr>
          <w:p w14:paraId="0F9041AE" w14:textId="77777777" w:rsidR="005E738F" w:rsidRDefault="005E738F"/>
        </w:tc>
        <w:tc>
          <w:tcPr>
            <w:tcW w:w="689" w:type="auto"/>
            <w:vMerge/>
          </w:tcPr>
          <w:p w14:paraId="2C346AA8" w14:textId="77777777" w:rsidR="005E738F" w:rsidRDefault="005E738F"/>
        </w:tc>
        <w:tc>
          <w:tcPr>
            <w:tcW w:w="689" w:type="auto"/>
          </w:tcPr>
          <w:p w14:paraId="71EC7C94" w14:textId="77777777" w:rsidR="005E738F" w:rsidRDefault="00000000">
            <w:pPr>
              <w:pStyle w:val="TAC6"/>
            </w:pPr>
            <w:r>
              <w:t>2</w:t>
            </w:r>
          </w:p>
        </w:tc>
        <w:tc>
          <w:tcPr>
            <w:tcW w:w="689" w:type="auto"/>
          </w:tcPr>
          <w:p w14:paraId="187439E5" w14:textId="77777777" w:rsidR="005E738F" w:rsidRDefault="00000000">
            <w:pPr>
              <w:pStyle w:val="TAC6"/>
            </w:pPr>
            <w:r>
              <w:t>128</w:t>
            </w:r>
          </w:p>
        </w:tc>
        <w:tc>
          <w:tcPr>
            <w:tcW w:w="689" w:type="auto"/>
          </w:tcPr>
          <w:p w14:paraId="3DDDD10C" w14:textId="77777777" w:rsidR="005E738F" w:rsidRDefault="00000000">
            <w:pPr>
              <w:pStyle w:val="TAC6"/>
            </w:pPr>
            <w:r>
              <w:t>BT</w:t>
            </w:r>
          </w:p>
        </w:tc>
        <w:tc>
          <w:tcPr>
            <w:tcW w:w="689" w:type="auto"/>
          </w:tcPr>
          <w:p w14:paraId="01A97E73" w14:textId="77777777" w:rsidR="005E738F" w:rsidRDefault="00000000">
            <w:pPr>
              <w:pStyle w:val="TAC6"/>
            </w:pPr>
            <w:r>
              <w:t>79</w:t>
            </w:r>
          </w:p>
        </w:tc>
        <w:tc>
          <w:tcPr>
            <w:tcW w:w="689" w:type="auto"/>
          </w:tcPr>
          <w:p w14:paraId="5E64A105" w14:textId="77777777" w:rsidR="005E738F" w:rsidRDefault="00000000">
            <w:pPr>
              <w:pStyle w:val="TAC6"/>
            </w:pPr>
            <w:r>
              <w:t>19.9</w:t>
            </w:r>
          </w:p>
        </w:tc>
        <w:tc>
          <w:tcPr>
            <w:tcW w:w="689" w:type="auto"/>
          </w:tcPr>
          <w:p w14:paraId="55823334" w14:textId="77777777" w:rsidR="005E738F" w:rsidRDefault="00000000">
            <w:pPr>
              <w:pStyle w:val="TAC6"/>
            </w:pPr>
            <w:r>
              <w:t>c04</w:t>
            </w:r>
          </w:p>
        </w:tc>
        <w:tc>
          <w:tcPr>
            <w:tcW w:w="689" w:type="auto"/>
          </w:tcPr>
          <w:p w14:paraId="7EF336E4" w14:textId="77777777" w:rsidR="005E738F" w:rsidRDefault="00000000">
            <w:pPr>
              <w:pStyle w:val="TAC6"/>
            </w:pPr>
            <w:r>
              <w:t>4x32</w:t>
            </w:r>
          </w:p>
        </w:tc>
        <w:tc>
          <w:tcPr>
            <w:tcW w:w="689" w:type="auto"/>
          </w:tcPr>
          <w:p w14:paraId="538DC356" w14:textId="77777777" w:rsidR="005E738F" w:rsidRDefault="00000000">
            <w:pPr>
              <w:pStyle w:val="TAC6"/>
            </w:pPr>
            <w:r>
              <w:t>57</w:t>
            </w:r>
          </w:p>
        </w:tc>
        <w:tc>
          <w:tcPr>
            <w:tcW w:w="689" w:type="auto"/>
          </w:tcPr>
          <w:p w14:paraId="008B937C" w14:textId="77777777" w:rsidR="005E738F" w:rsidRDefault="00000000">
            <w:pPr>
              <w:pStyle w:val="TAC6"/>
            </w:pPr>
            <w:r>
              <w:t>25.2</w:t>
            </w:r>
          </w:p>
        </w:tc>
        <w:tc>
          <w:tcPr>
            <w:tcW w:w="689" w:type="auto"/>
          </w:tcPr>
          <w:p w14:paraId="05A5BC57" w14:textId="77777777" w:rsidR="005E738F" w:rsidRDefault="00000000">
            <w:pPr>
              <w:pStyle w:val="TAC6"/>
            </w:pPr>
            <w:r>
              <w:t>12.53</w:t>
            </w:r>
          </w:p>
        </w:tc>
        <w:tc>
          <w:tcPr>
            <w:tcW w:w="689" w:type="auto"/>
          </w:tcPr>
          <w:p w14:paraId="4237033D" w14:textId="77777777" w:rsidR="005E738F" w:rsidRDefault="00000000">
            <w:pPr>
              <w:pStyle w:val="TAC6"/>
            </w:pPr>
            <w:r>
              <w:t>BT</w:t>
            </w:r>
          </w:p>
        </w:tc>
        <w:tc>
          <w:tcPr>
            <w:tcW w:w="689" w:type="auto"/>
          </w:tcPr>
          <w:p w14:paraId="538411E2" w14:textId="77777777" w:rsidR="005E738F" w:rsidRDefault="00000000">
            <w:pPr>
              <w:pStyle w:val="TAC6"/>
            </w:pPr>
            <w:r>
              <w:t>PASS</w:t>
            </w:r>
          </w:p>
        </w:tc>
      </w:tr>
      <w:tr w:rsidR="005E738F" w14:paraId="79DB06ED" w14:textId="77777777">
        <w:trPr>
          <w:jc w:val="center"/>
        </w:trPr>
        <w:tc>
          <w:tcPr>
            <w:tcW w:w="689" w:type="auto"/>
            <w:vMerge/>
          </w:tcPr>
          <w:p w14:paraId="2FBC5EC1" w14:textId="77777777" w:rsidR="005E738F" w:rsidRDefault="005E738F"/>
        </w:tc>
        <w:tc>
          <w:tcPr>
            <w:tcW w:w="689" w:type="auto"/>
            <w:vMerge w:val="restart"/>
          </w:tcPr>
          <w:p w14:paraId="688BE043" w14:textId="77777777" w:rsidR="005E738F" w:rsidRDefault="00000000">
            <w:pPr>
              <w:pStyle w:val="TAC6"/>
            </w:pPr>
            <w:r>
              <w:t>c08</w:t>
            </w:r>
          </w:p>
        </w:tc>
        <w:tc>
          <w:tcPr>
            <w:tcW w:w="689" w:type="auto"/>
          </w:tcPr>
          <w:p w14:paraId="5927557C" w14:textId="77777777" w:rsidR="005E738F" w:rsidRDefault="00000000">
            <w:pPr>
              <w:pStyle w:val="TAC6"/>
            </w:pPr>
            <w:r>
              <w:t>1</w:t>
            </w:r>
          </w:p>
        </w:tc>
        <w:tc>
          <w:tcPr>
            <w:tcW w:w="689" w:type="auto"/>
          </w:tcPr>
          <w:p w14:paraId="55076C82" w14:textId="77777777" w:rsidR="005E738F" w:rsidRDefault="00000000">
            <w:pPr>
              <w:pStyle w:val="TAC6"/>
            </w:pPr>
            <w:r>
              <w:t>160</w:t>
            </w:r>
          </w:p>
        </w:tc>
        <w:tc>
          <w:tcPr>
            <w:tcW w:w="689" w:type="auto"/>
          </w:tcPr>
          <w:p w14:paraId="18DA97BD" w14:textId="77777777" w:rsidR="005E738F" w:rsidRDefault="00000000">
            <w:pPr>
              <w:pStyle w:val="TAC6"/>
            </w:pPr>
            <w:r>
              <w:t>NWT</w:t>
            </w:r>
          </w:p>
        </w:tc>
        <w:tc>
          <w:tcPr>
            <w:tcW w:w="689" w:type="auto"/>
          </w:tcPr>
          <w:p w14:paraId="14FBDF57" w14:textId="77777777" w:rsidR="005E738F" w:rsidRDefault="00000000">
            <w:pPr>
              <w:pStyle w:val="TAC6"/>
            </w:pPr>
            <w:r>
              <w:t>82.3</w:t>
            </w:r>
          </w:p>
        </w:tc>
        <w:tc>
          <w:tcPr>
            <w:tcW w:w="689" w:type="auto"/>
          </w:tcPr>
          <w:p w14:paraId="1DB3D07E" w14:textId="77777777" w:rsidR="005E738F" w:rsidRDefault="00000000">
            <w:pPr>
              <w:pStyle w:val="TAC6"/>
            </w:pPr>
            <w:r>
              <w:t>17.5</w:t>
            </w:r>
          </w:p>
        </w:tc>
        <w:tc>
          <w:tcPr>
            <w:tcW w:w="689" w:type="auto"/>
          </w:tcPr>
          <w:p w14:paraId="16523AFB" w14:textId="77777777" w:rsidR="005E738F" w:rsidRDefault="00000000">
            <w:pPr>
              <w:pStyle w:val="TAC6"/>
            </w:pPr>
            <w:r>
              <w:t>c05</w:t>
            </w:r>
          </w:p>
        </w:tc>
        <w:tc>
          <w:tcPr>
            <w:tcW w:w="689" w:type="auto"/>
          </w:tcPr>
          <w:p w14:paraId="6BAD746A" w14:textId="77777777" w:rsidR="005E738F" w:rsidRDefault="00000000">
            <w:pPr>
              <w:pStyle w:val="TAC6"/>
            </w:pPr>
            <w:r>
              <w:t>4x48</w:t>
            </w:r>
          </w:p>
        </w:tc>
        <w:tc>
          <w:tcPr>
            <w:tcW w:w="689" w:type="auto"/>
          </w:tcPr>
          <w:p w14:paraId="7858006A" w14:textId="77777777" w:rsidR="005E738F" w:rsidRDefault="00000000">
            <w:pPr>
              <w:pStyle w:val="TAC6"/>
            </w:pPr>
            <w:r>
              <w:t>77.9</w:t>
            </w:r>
          </w:p>
        </w:tc>
        <w:tc>
          <w:tcPr>
            <w:tcW w:w="689" w:type="auto"/>
          </w:tcPr>
          <w:p w14:paraId="6314D0BA" w14:textId="77777777" w:rsidR="005E738F" w:rsidRDefault="00000000">
            <w:pPr>
              <w:pStyle w:val="TAC6"/>
            </w:pPr>
            <w:r>
              <w:t>20.2</w:t>
            </w:r>
          </w:p>
        </w:tc>
        <w:tc>
          <w:tcPr>
            <w:tcW w:w="689" w:type="auto"/>
          </w:tcPr>
          <w:p w14:paraId="309850E7" w14:textId="77777777" w:rsidR="005E738F" w:rsidRDefault="00000000">
            <w:pPr>
              <w:pStyle w:val="TAC6"/>
            </w:pPr>
            <w:r>
              <w:t>2.99</w:t>
            </w:r>
          </w:p>
        </w:tc>
        <w:tc>
          <w:tcPr>
            <w:tcW w:w="689" w:type="auto"/>
          </w:tcPr>
          <w:p w14:paraId="5E6485E2" w14:textId="77777777" w:rsidR="005E738F" w:rsidRDefault="00000000">
            <w:pPr>
              <w:pStyle w:val="TAC6"/>
            </w:pPr>
            <w:r>
              <w:t>BT</w:t>
            </w:r>
          </w:p>
        </w:tc>
        <w:tc>
          <w:tcPr>
            <w:tcW w:w="689" w:type="auto"/>
            <w:shd w:val="clear" w:color="auto" w:fill="ADD8E6"/>
          </w:tcPr>
          <w:p w14:paraId="51711261" w14:textId="77777777" w:rsidR="005E738F" w:rsidRDefault="00000000">
            <w:pPr>
              <w:pStyle w:val="TAC6"/>
            </w:pPr>
            <w:r>
              <w:t>EXCEED</w:t>
            </w:r>
          </w:p>
        </w:tc>
      </w:tr>
      <w:tr w:rsidR="005E738F" w14:paraId="68594343" w14:textId="77777777">
        <w:trPr>
          <w:jc w:val="center"/>
        </w:trPr>
        <w:tc>
          <w:tcPr>
            <w:tcW w:w="689" w:type="auto"/>
            <w:vMerge/>
          </w:tcPr>
          <w:p w14:paraId="62A59D51" w14:textId="77777777" w:rsidR="005E738F" w:rsidRDefault="005E738F"/>
        </w:tc>
        <w:tc>
          <w:tcPr>
            <w:tcW w:w="689" w:type="auto"/>
            <w:vMerge/>
          </w:tcPr>
          <w:p w14:paraId="069129EF" w14:textId="77777777" w:rsidR="005E738F" w:rsidRDefault="005E738F"/>
        </w:tc>
        <w:tc>
          <w:tcPr>
            <w:tcW w:w="689" w:type="auto"/>
          </w:tcPr>
          <w:p w14:paraId="0A0272D2" w14:textId="77777777" w:rsidR="005E738F" w:rsidRDefault="00000000">
            <w:pPr>
              <w:pStyle w:val="TAC6"/>
            </w:pPr>
            <w:r>
              <w:t>2</w:t>
            </w:r>
          </w:p>
        </w:tc>
        <w:tc>
          <w:tcPr>
            <w:tcW w:w="689" w:type="auto"/>
          </w:tcPr>
          <w:p w14:paraId="1AFB9039" w14:textId="77777777" w:rsidR="005E738F" w:rsidRDefault="00000000">
            <w:pPr>
              <w:pStyle w:val="TAC6"/>
            </w:pPr>
            <w:r>
              <w:t>160</w:t>
            </w:r>
          </w:p>
        </w:tc>
        <w:tc>
          <w:tcPr>
            <w:tcW w:w="689" w:type="auto"/>
          </w:tcPr>
          <w:p w14:paraId="3FD89B72" w14:textId="77777777" w:rsidR="005E738F" w:rsidRDefault="00000000">
            <w:pPr>
              <w:pStyle w:val="TAC6"/>
            </w:pPr>
            <w:r>
              <w:t>BT</w:t>
            </w:r>
          </w:p>
        </w:tc>
        <w:tc>
          <w:tcPr>
            <w:tcW w:w="689" w:type="auto"/>
          </w:tcPr>
          <w:p w14:paraId="73D03BDA" w14:textId="77777777" w:rsidR="005E738F" w:rsidRDefault="00000000">
            <w:pPr>
              <w:pStyle w:val="TAC6"/>
            </w:pPr>
            <w:r>
              <w:t>82.3</w:t>
            </w:r>
          </w:p>
        </w:tc>
        <w:tc>
          <w:tcPr>
            <w:tcW w:w="689" w:type="auto"/>
          </w:tcPr>
          <w:p w14:paraId="1695196D" w14:textId="77777777" w:rsidR="005E738F" w:rsidRDefault="00000000">
            <w:pPr>
              <w:pStyle w:val="TAC6"/>
            </w:pPr>
            <w:r>
              <w:t>17.5</w:t>
            </w:r>
          </w:p>
        </w:tc>
        <w:tc>
          <w:tcPr>
            <w:tcW w:w="689" w:type="auto"/>
          </w:tcPr>
          <w:p w14:paraId="70FD2E8E" w14:textId="77777777" w:rsidR="005E738F" w:rsidRDefault="00000000">
            <w:pPr>
              <w:pStyle w:val="TAC6"/>
            </w:pPr>
            <w:r>
              <w:t>c04</w:t>
            </w:r>
          </w:p>
        </w:tc>
        <w:tc>
          <w:tcPr>
            <w:tcW w:w="689" w:type="auto"/>
          </w:tcPr>
          <w:p w14:paraId="3BEFF420" w14:textId="77777777" w:rsidR="005E738F" w:rsidRDefault="00000000">
            <w:pPr>
              <w:pStyle w:val="TAC6"/>
            </w:pPr>
            <w:r>
              <w:t>4x32</w:t>
            </w:r>
          </w:p>
        </w:tc>
        <w:tc>
          <w:tcPr>
            <w:tcW w:w="689" w:type="auto"/>
          </w:tcPr>
          <w:p w14:paraId="7F7530E2" w14:textId="77777777" w:rsidR="005E738F" w:rsidRDefault="00000000">
            <w:pPr>
              <w:pStyle w:val="TAC6"/>
            </w:pPr>
            <w:r>
              <w:t>57</w:t>
            </w:r>
          </w:p>
        </w:tc>
        <w:tc>
          <w:tcPr>
            <w:tcW w:w="689" w:type="auto"/>
          </w:tcPr>
          <w:p w14:paraId="4DE15652" w14:textId="77777777" w:rsidR="005E738F" w:rsidRDefault="00000000">
            <w:pPr>
              <w:pStyle w:val="TAC6"/>
            </w:pPr>
            <w:r>
              <w:t>25.2</w:t>
            </w:r>
          </w:p>
        </w:tc>
        <w:tc>
          <w:tcPr>
            <w:tcW w:w="689" w:type="auto"/>
          </w:tcPr>
          <w:p w14:paraId="58B96A52" w14:textId="77777777" w:rsidR="005E738F" w:rsidRDefault="00000000">
            <w:pPr>
              <w:pStyle w:val="TAC6"/>
            </w:pPr>
            <w:r>
              <w:t>15.12</w:t>
            </w:r>
          </w:p>
        </w:tc>
        <w:tc>
          <w:tcPr>
            <w:tcW w:w="689" w:type="auto"/>
          </w:tcPr>
          <w:p w14:paraId="5C30A028" w14:textId="77777777" w:rsidR="005E738F" w:rsidRDefault="00000000">
            <w:pPr>
              <w:pStyle w:val="TAC6"/>
            </w:pPr>
            <w:r>
              <w:t>BT</w:t>
            </w:r>
          </w:p>
        </w:tc>
        <w:tc>
          <w:tcPr>
            <w:tcW w:w="689" w:type="auto"/>
          </w:tcPr>
          <w:p w14:paraId="507D0C9A" w14:textId="77777777" w:rsidR="005E738F" w:rsidRDefault="00000000">
            <w:pPr>
              <w:pStyle w:val="TAC6"/>
            </w:pPr>
            <w:r>
              <w:t>PASS</w:t>
            </w:r>
          </w:p>
        </w:tc>
      </w:tr>
    </w:tbl>
    <w:p w14:paraId="437660F1" w14:textId="77777777" w:rsidR="005E738F" w:rsidRDefault="005E738F"/>
    <w:p w14:paraId="2F71E434"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3F4C72E3" w14:textId="652556B0" w:rsidR="005E738F" w:rsidRDefault="00000000">
      <w:pPr>
        <w:pStyle w:val="TH"/>
      </w:pPr>
      <w:r>
        <w:t xml:space="preserve">Table </w:t>
      </w:r>
      <w:r>
        <w:fldChar w:fldCharType="begin"/>
      </w:r>
      <w:r>
        <w:instrText>SEQ Table \* ARABIC</w:instrText>
      </w:r>
      <w:r w:rsidR="001216E8">
        <w:fldChar w:fldCharType="separate"/>
      </w:r>
      <w:r w:rsidR="001216E8">
        <w:rPr>
          <w:noProof/>
        </w:rPr>
        <w:t>36</w:t>
      </w:r>
      <w:r>
        <w:fldChar w:fldCharType="end"/>
      </w:r>
      <w:r>
        <w:t>: Summary of the results of BS1534-4a</w:t>
      </w:r>
    </w:p>
    <w:tbl>
      <w:tblPr>
        <w:tblStyle w:val="TableGrid"/>
        <w:tblW w:w="0" w:type="auto"/>
        <w:jc w:val="center"/>
        <w:tblLook w:val="04A0" w:firstRow="1" w:lastRow="0" w:firstColumn="1" w:lastColumn="0" w:noHBand="0" w:noVBand="1"/>
      </w:tblPr>
      <w:tblGrid>
        <w:gridCol w:w="537"/>
        <w:gridCol w:w="726"/>
        <w:gridCol w:w="787"/>
        <w:gridCol w:w="1907"/>
        <w:gridCol w:w="767"/>
      </w:tblGrid>
      <w:tr w:rsidR="005E738F" w14:paraId="3C8386AA" w14:textId="77777777">
        <w:trPr>
          <w:jc w:val="center"/>
        </w:trPr>
        <w:tc>
          <w:tcPr>
            <w:tcW w:w="1928" w:type="auto"/>
          </w:tcPr>
          <w:p w14:paraId="72E039B1" w14:textId="77777777" w:rsidR="005E738F" w:rsidRDefault="00000000">
            <w:pPr>
              <w:pStyle w:val="TAH"/>
            </w:pPr>
            <w:r>
              <w:t>Lab</w:t>
            </w:r>
          </w:p>
        </w:tc>
        <w:tc>
          <w:tcPr>
            <w:tcW w:w="1928" w:type="auto"/>
          </w:tcPr>
          <w:p w14:paraId="1F12233B" w14:textId="77777777" w:rsidR="005E738F" w:rsidRDefault="00000000">
            <w:pPr>
              <w:pStyle w:val="TAH"/>
            </w:pPr>
            <w:r>
              <w:t>Cond.</w:t>
            </w:r>
          </w:p>
        </w:tc>
        <w:tc>
          <w:tcPr>
            <w:tcW w:w="1928" w:type="auto"/>
          </w:tcPr>
          <w:p w14:paraId="15DE3F84" w14:textId="77777777" w:rsidR="005E738F" w:rsidRDefault="00000000">
            <w:pPr>
              <w:pStyle w:val="TAH"/>
            </w:pPr>
            <w:r>
              <w:t>Bitrate</w:t>
            </w:r>
          </w:p>
        </w:tc>
        <w:tc>
          <w:tcPr>
            <w:tcW w:w="1928" w:type="auto"/>
          </w:tcPr>
          <w:p w14:paraId="0A375D75" w14:textId="77777777" w:rsidR="005E738F" w:rsidRDefault="00000000">
            <w:pPr>
              <w:pStyle w:val="TAH"/>
            </w:pPr>
            <w:r>
              <w:t>ToR</w:t>
            </w:r>
          </w:p>
        </w:tc>
        <w:tc>
          <w:tcPr>
            <w:tcW w:w="1928" w:type="auto"/>
          </w:tcPr>
          <w:p w14:paraId="09091551" w14:textId="77777777" w:rsidR="005E738F" w:rsidRDefault="00000000">
            <w:pPr>
              <w:pStyle w:val="TAH"/>
            </w:pPr>
            <w:r>
              <w:t>Status</w:t>
            </w:r>
          </w:p>
        </w:tc>
      </w:tr>
      <w:tr w:rsidR="005E738F" w14:paraId="7C104C3B" w14:textId="77777777">
        <w:trPr>
          <w:jc w:val="center"/>
        </w:trPr>
        <w:tc>
          <w:tcPr>
            <w:tcW w:w="1928" w:type="auto"/>
            <w:vMerge w:val="restart"/>
          </w:tcPr>
          <w:p w14:paraId="1CD1F11D" w14:textId="77777777" w:rsidR="005E738F" w:rsidRDefault="00000000">
            <w:pPr>
              <w:pStyle w:val="TAC"/>
            </w:pPr>
            <w:r>
              <w:t>a</w:t>
            </w:r>
          </w:p>
        </w:tc>
        <w:tc>
          <w:tcPr>
            <w:tcW w:w="1928" w:type="auto"/>
          </w:tcPr>
          <w:p w14:paraId="3D1BB8B5" w14:textId="77777777" w:rsidR="005E738F" w:rsidRDefault="00000000">
            <w:pPr>
              <w:pStyle w:val="TAC"/>
            </w:pPr>
            <w:r>
              <w:t>c06</w:t>
            </w:r>
          </w:p>
        </w:tc>
        <w:tc>
          <w:tcPr>
            <w:tcW w:w="1928" w:type="auto"/>
          </w:tcPr>
          <w:p w14:paraId="6B89C30E" w14:textId="77777777" w:rsidR="005E738F" w:rsidRDefault="00000000">
            <w:pPr>
              <w:pStyle w:val="TAC"/>
            </w:pPr>
            <w:r>
              <w:t>96</w:t>
            </w:r>
          </w:p>
        </w:tc>
        <w:tc>
          <w:tcPr>
            <w:tcW w:w="1928" w:type="auto"/>
          </w:tcPr>
          <w:p w14:paraId="1F0CDEFB" w14:textId="77777777" w:rsidR="005E738F" w:rsidRDefault="00000000">
            <w:pPr>
              <w:pStyle w:val="TAC"/>
            </w:pPr>
            <w:r>
              <w:t>NWT c04 OR BT c03</w:t>
            </w:r>
          </w:p>
        </w:tc>
        <w:tc>
          <w:tcPr>
            <w:tcW w:w="1928" w:type="auto"/>
          </w:tcPr>
          <w:p w14:paraId="4BD3166E" w14:textId="77777777" w:rsidR="005E738F" w:rsidRDefault="00000000">
            <w:pPr>
              <w:pStyle w:val="TAC"/>
            </w:pPr>
            <w:r>
              <w:t>PASS</w:t>
            </w:r>
          </w:p>
        </w:tc>
      </w:tr>
      <w:tr w:rsidR="005E738F" w14:paraId="6A73CF08" w14:textId="77777777">
        <w:trPr>
          <w:jc w:val="center"/>
        </w:trPr>
        <w:tc>
          <w:tcPr>
            <w:tcW w:w="1928" w:type="auto"/>
            <w:vMerge/>
          </w:tcPr>
          <w:p w14:paraId="18495E36" w14:textId="77777777" w:rsidR="005E738F" w:rsidRDefault="005E738F"/>
        </w:tc>
        <w:tc>
          <w:tcPr>
            <w:tcW w:w="1928" w:type="auto"/>
          </w:tcPr>
          <w:p w14:paraId="51AFEAF3" w14:textId="77777777" w:rsidR="005E738F" w:rsidRDefault="00000000">
            <w:pPr>
              <w:pStyle w:val="TAC"/>
            </w:pPr>
            <w:r>
              <w:t>c07</w:t>
            </w:r>
          </w:p>
        </w:tc>
        <w:tc>
          <w:tcPr>
            <w:tcW w:w="1928" w:type="auto"/>
          </w:tcPr>
          <w:p w14:paraId="64D541FE" w14:textId="77777777" w:rsidR="005E738F" w:rsidRDefault="00000000">
            <w:pPr>
              <w:pStyle w:val="TAC"/>
            </w:pPr>
            <w:r>
              <w:t>128</w:t>
            </w:r>
          </w:p>
        </w:tc>
        <w:tc>
          <w:tcPr>
            <w:tcW w:w="1928" w:type="auto"/>
          </w:tcPr>
          <w:p w14:paraId="6451A5AE" w14:textId="77777777" w:rsidR="005E738F" w:rsidRDefault="00000000">
            <w:pPr>
              <w:pStyle w:val="TAC"/>
            </w:pPr>
            <w:r>
              <w:t>NWT c05 OR BT c04</w:t>
            </w:r>
          </w:p>
        </w:tc>
        <w:tc>
          <w:tcPr>
            <w:tcW w:w="1928" w:type="auto"/>
          </w:tcPr>
          <w:p w14:paraId="2B4E0072" w14:textId="77777777" w:rsidR="005E738F" w:rsidRDefault="00000000">
            <w:pPr>
              <w:pStyle w:val="TAC"/>
            </w:pPr>
            <w:r>
              <w:t>PASS</w:t>
            </w:r>
          </w:p>
        </w:tc>
      </w:tr>
      <w:tr w:rsidR="005E738F" w14:paraId="22C0C362" w14:textId="77777777">
        <w:trPr>
          <w:jc w:val="center"/>
        </w:trPr>
        <w:tc>
          <w:tcPr>
            <w:tcW w:w="1928" w:type="auto"/>
            <w:vMerge/>
          </w:tcPr>
          <w:p w14:paraId="77DA59E4" w14:textId="77777777" w:rsidR="005E738F" w:rsidRDefault="005E738F"/>
        </w:tc>
        <w:tc>
          <w:tcPr>
            <w:tcW w:w="1928" w:type="auto"/>
          </w:tcPr>
          <w:p w14:paraId="0EB786ED" w14:textId="77777777" w:rsidR="005E738F" w:rsidRDefault="00000000">
            <w:pPr>
              <w:pStyle w:val="TAC"/>
            </w:pPr>
            <w:r>
              <w:t>c08</w:t>
            </w:r>
          </w:p>
        </w:tc>
        <w:tc>
          <w:tcPr>
            <w:tcW w:w="1928" w:type="auto"/>
          </w:tcPr>
          <w:p w14:paraId="31BFF8C2" w14:textId="77777777" w:rsidR="005E738F" w:rsidRDefault="00000000">
            <w:pPr>
              <w:pStyle w:val="TAC"/>
            </w:pPr>
            <w:r>
              <w:t>160</w:t>
            </w:r>
          </w:p>
        </w:tc>
        <w:tc>
          <w:tcPr>
            <w:tcW w:w="1928" w:type="auto"/>
          </w:tcPr>
          <w:p w14:paraId="2CB6E8F8" w14:textId="77777777" w:rsidR="005E738F" w:rsidRDefault="00000000">
            <w:pPr>
              <w:pStyle w:val="TAC"/>
            </w:pPr>
            <w:r>
              <w:t>NWT c05 OR BT c04</w:t>
            </w:r>
          </w:p>
        </w:tc>
        <w:tc>
          <w:tcPr>
            <w:tcW w:w="1928" w:type="auto"/>
          </w:tcPr>
          <w:p w14:paraId="0014384E" w14:textId="77777777" w:rsidR="005E738F" w:rsidRDefault="00000000">
            <w:pPr>
              <w:pStyle w:val="TAC"/>
            </w:pPr>
            <w:r>
              <w:t>PASS</w:t>
            </w:r>
          </w:p>
        </w:tc>
      </w:tr>
      <w:tr w:rsidR="005E738F" w14:paraId="41DD0C22" w14:textId="77777777">
        <w:trPr>
          <w:jc w:val="center"/>
        </w:trPr>
        <w:tc>
          <w:tcPr>
            <w:tcW w:w="1928" w:type="auto"/>
            <w:vMerge w:val="restart"/>
          </w:tcPr>
          <w:p w14:paraId="58143F2C" w14:textId="77777777" w:rsidR="005E738F" w:rsidRDefault="00000000">
            <w:pPr>
              <w:pStyle w:val="TAC"/>
            </w:pPr>
            <w:r>
              <w:t>d</w:t>
            </w:r>
          </w:p>
        </w:tc>
        <w:tc>
          <w:tcPr>
            <w:tcW w:w="1928" w:type="auto"/>
          </w:tcPr>
          <w:p w14:paraId="1BC867C8" w14:textId="77777777" w:rsidR="005E738F" w:rsidRDefault="00000000">
            <w:pPr>
              <w:pStyle w:val="TAC"/>
            </w:pPr>
            <w:r>
              <w:t>c06</w:t>
            </w:r>
          </w:p>
        </w:tc>
        <w:tc>
          <w:tcPr>
            <w:tcW w:w="1928" w:type="auto"/>
          </w:tcPr>
          <w:p w14:paraId="7242339A" w14:textId="77777777" w:rsidR="005E738F" w:rsidRDefault="00000000">
            <w:pPr>
              <w:pStyle w:val="TAC"/>
            </w:pPr>
            <w:r>
              <w:t>96</w:t>
            </w:r>
          </w:p>
        </w:tc>
        <w:tc>
          <w:tcPr>
            <w:tcW w:w="1928" w:type="auto"/>
          </w:tcPr>
          <w:p w14:paraId="70C293E0" w14:textId="77777777" w:rsidR="005E738F" w:rsidRDefault="00000000">
            <w:pPr>
              <w:pStyle w:val="TAC"/>
            </w:pPr>
            <w:r>
              <w:t>NWT c04 OR BT c03</w:t>
            </w:r>
          </w:p>
        </w:tc>
        <w:tc>
          <w:tcPr>
            <w:tcW w:w="1928" w:type="auto"/>
          </w:tcPr>
          <w:p w14:paraId="73AFFF2B" w14:textId="77777777" w:rsidR="005E738F" w:rsidRDefault="00000000">
            <w:pPr>
              <w:pStyle w:val="TAC"/>
            </w:pPr>
            <w:r>
              <w:t>PASS</w:t>
            </w:r>
          </w:p>
        </w:tc>
      </w:tr>
      <w:tr w:rsidR="005E738F" w14:paraId="223A1BBC" w14:textId="77777777">
        <w:trPr>
          <w:jc w:val="center"/>
        </w:trPr>
        <w:tc>
          <w:tcPr>
            <w:tcW w:w="1928" w:type="auto"/>
            <w:vMerge/>
          </w:tcPr>
          <w:p w14:paraId="58274366" w14:textId="77777777" w:rsidR="005E738F" w:rsidRDefault="005E738F"/>
        </w:tc>
        <w:tc>
          <w:tcPr>
            <w:tcW w:w="1928" w:type="auto"/>
          </w:tcPr>
          <w:p w14:paraId="75519218" w14:textId="77777777" w:rsidR="005E738F" w:rsidRDefault="00000000">
            <w:pPr>
              <w:pStyle w:val="TAC"/>
            </w:pPr>
            <w:r>
              <w:t>c07</w:t>
            </w:r>
          </w:p>
        </w:tc>
        <w:tc>
          <w:tcPr>
            <w:tcW w:w="1928" w:type="auto"/>
          </w:tcPr>
          <w:p w14:paraId="555E8E17" w14:textId="77777777" w:rsidR="005E738F" w:rsidRDefault="00000000">
            <w:pPr>
              <w:pStyle w:val="TAC"/>
            </w:pPr>
            <w:r>
              <w:t>128</w:t>
            </w:r>
          </w:p>
        </w:tc>
        <w:tc>
          <w:tcPr>
            <w:tcW w:w="1928" w:type="auto"/>
          </w:tcPr>
          <w:p w14:paraId="277DED70" w14:textId="77777777" w:rsidR="005E738F" w:rsidRDefault="00000000">
            <w:pPr>
              <w:pStyle w:val="TAC"/>
            </w:pPr>
            <w:r>
              <w:t>NWT c05 OR BT c04</w:t>
            </w:r>
          </w:p>
        </w:tc>
        <w:tc>
          <w:tcPr>
            <w:tcW w:w="1928" w:type="auto"/>
          </w:tcPr>
          <w:p w14:paraId="250A9670" w14:textId="77777777" w:rsidR="005E738F" w:rsidRDefault="00000000">
            <w:pPr>
              <w:pStyle w:val="TAC"/>
            </w:pPr>
            <w:r>
              <w:t>PASS</w:t>
            </w:r>
          </w:p>
        </w:tc>
      </w:tr>
      <w:tr w:rsidR="005E738F" w14:paraId="72E0DB8B" w14:textId="77777777">
        <w:trPr>
          <w:jc w:val="center"/>
        </w:trPr>
        <w:tc>
          <w:tcPr>
            <w:tcW w:w="1928" w:type="auto"/>
            <w:vMerge/>
          </w:tcPr>
          <w:p w14:paraId="2A46B4FE" w14:textId="77777777" w:rsidR="005E738F" w:rsidRDefault="005E738F"/>
        </w:tc>
        <w:tc>
          <w:tcPr>
            <w:tcW w:w="1928" w:type="auto"/>
          </w:tcPr>
          <w:p w14:paraId="759A48DD" w14:textId="77777777" w:rsidR="005E738F" w:rsidRDefault="00000000">
            <w:pPr>
              <w:pStyle w:val="TAC"/>
            </w:pPr>
            <w:r>
              <w:t>c08</w:t>
            </w:r>
          </w:p>
        </w:tc>
        <w:tc>
          <w:tcPr>
            <w:tcW w:w="1928" w:type="auto"/>
          </w:tcPr>
          <w:p w14:paraId="3AEA4943" w14:textId="77777777" w:rsidR="005E738F" w:rsidRDefault="00000000">
            <w:pPr>
              <w:pStyle w:val="TAC"/>
            </w:pPr>
            <w:r>
              <w:t>160</w:t>
            </w:r>
          </w:p>
        </w:tc>
        <w:tc>
          <w:tcPr>
            <w:tcW w:w="1928" w:type="auto"/>
          </w:tcPr>
          <w:p w14:paraId="4909564C" w14:textId="77777777" w:rsidR="005E738F" w:rsidRDefault="00000000">
            <w:pPr>
              <w:pStyle w:val="TAC"/>
            </w:pPr>
            <w:r>
              <w:t>NWT c05 OR BT c04</w:t>
            </w:r>
          </w:p>
        </w:tc>
        <w:tc>
          <w:tcPr>
            <w:tcW w:w="1928" w:type="auto"/>
          </w:tcPr>
          <w:p w14:paraId="06407BFA" w14:textId="77777777" w:rsidR="005E738F" w:rsidRDefault="00000000">
            <w:pPr>
              <w:pStyle w:val="TAC"/>
            </w:pPr>
            <w:r>
              <w:t>PASS</w:t>
            </w:r>
          </w:p>
        </w:tc>
      </w:tr>
      <w:tr w:rsidR="005E738F" w14:paraId="7540854C" w14:textId="77777777">
        <w:trPr>
          <w:jc w:val="center"/>
        </w:trPr>
        <w:tc>
          <w:tcPr>
            <w:tcW w:w="1928" w:type="auto"/>
            <w:vMerge w:val="restart"/>
          </w:tcPr>
          <w:p w14:paraId="37534667" w14:textId="77777777" w:rsidR="005E738F" w:rsidRDefault="00000000">
            <w:pPr>
              <w:pStyle w:val="TAC"/>
            </w:pPr>
            <w:r>
              <w:t>d+a</w:t>
            </w:r>
          </w:p>
        </w:tc>
        <w:tc>
          <w:tcPr>
            <w:tcW w:w="1928" w:type="auto"/>
          </w:tcPr>
          <w:p w14:paraId="10C0AE45" w14:textId="77777777" w:rsidR="005E738F" w:rsidRDefault="00000000">
            <w:pPr>
              <w:pStyle w:val="TAC"/>
            </w:pPr>
            <w:r>
              <w:t>c06</w:t>
            </w:r>
          </w:p>
        </w:tc>
        <w:tc>
          <w:tcPr>
            <w:tcW w:w="1928" w:type="auto"/>
          </w:tcPr>
          <w:p w14:paraId="4AEA402B" w14:textId="77777777" w:rsidR="005E738F" w:rsidRDefault="00000000">
            <w:pPr>
              <w:pStyle w:val="TAC"/>
            </w:pPr>
            <w:r>
              <w:t>96</w:t>
            </w:r>
          </w:p>
        </w:tc>
        <w:tc>
          <w:tcPr>
            <w:tcW w:w="1928" w:type="auto"/>
          </w:tcPr>
          <w:p w14:paraId="17AC86D1" w14:textId="77777777" w:rsidR="005E738F" w:rsidRDefault="00000000">
            <w:pPr>
              <w:pStyle w:val="TAC"/>
            </w:pPr>
            <w:r>
              <w:t>NWT c04 OR BT c03</w:t>
            </w:r>
          </w:p>
        </w:tc>
        <w:tc>
          <w:tcPr>
            <w:tcW w:w="1928" w:type="auto"/>
          </w:tcPr>
          <w:p w14:paraId="50BCC78E" w14:textId="77777777" w:rsidR="005E738F" w:rsidRDefault="00000000">
            <w:pPr>
              <w:pStyle w:val="TAC"/>
            </w:pPr>
            <w:r>
              <w:t>PASS</w:t>
            </w:r>
          </w:p>
        </w:tc>
      </w:tr>
      <w:tr w:rsidR="005E738F" w14:paraId="308EE4B1" w14:textId="77777777">
        <w:trPr>
          <w:jc w:val="center"/>
        </w:trPr>
        <w:tc>
          <w:tcPr>
            <w:tcW w:w="1928" w:type="auto"/>
            <w:vMerge/>
          </w:tcPr>
          <w:p w14:paraId="4746B855" w14:textId="77777777" w:rsidR="005E738F" w:rsidRDefault="005E738F"/>
        </w:tc>
        <w:tc>
          <w:tcPr>
            <w:tcW w:w="1928" w:type="auto"/>
          </w:tcPr>
          <w:p w14:paraId="7F1A7B4D" w14:textId="77777777" w:rsidR="005E738F" w:rsidRDefault="00000000">
            <w:pPr>
              <w:pStyle w:val="TAC"/>
            </w:pPr>
            <w:r>
              <w:t>c07</w:t>
            </w:r>
          </w:p>
        </w:tc>
        <w:tc>
          <w:tcPr>
            <w:tcW w:w="1928" w:type="auto"/>
          </w:tcPr>
          <w:p w14:paraId="35F944CA" w14:textId="77777777" w:rsidR="005E738F" w:rsidRDefault="00000000">
            <w:pPr>
              <w:pStyle w:val="TAC"/>
            </w:pPr>
            <w:r>
              <w:t>128</w:t>
            </w:r>
          </w:p>
        </w:tc>
        <w:tc>
          <w:tcPr>
            <w:tcW w:w="1928" w:type="auto"/>
          </w:tcPr>
          <w:p w14:paraId="36D0D120" w14:textId="77777777" w:rsidR="005E738F" w:rsidRDefault="00000000">
            <w:pPr>
              <w:pStyle w:val="TAC"/>
            </w:pPr>
            <w:r>
              <w:t>NWT c05 OR BT c04</w:t>
            </w:r>
          </w:p>
        </w:tc>
        <w:tc>
          <w:tcPr>
            <w:tcW w:w="1928" w:type="auto"/>
          </w:tcPr>
          <w:p w14:paraId="03F38701" w14:textId="77777777" w:rsidR="005E738F" w:rsidRDefault="00000000">
            <w:pPr>
              <w:pStyle w:val="TAC"/>
            </w:pPr>
            <w:r>
              <w:t>PASS</w:t>
            </w:r>
          </w:p>
        </w:tc>
      </w:tr>
      <w:tr w:rsidR="005E738F" w14:paraId="488BE123" w14:textId="77777777">
        <w:trPr>
          <w:jc w:val="center"/>
        </w:trPr>
        <w:tc>
          <w:tcPr>
            <w:tcW w:w="1928" w:type="auto"/>
            <w:vMerge/>
          </w:tcPr>
          <w:p w14:paraId="74E81E08" w14:textId="77777777" w:rsidR="005E738F" w:rsidRDefault="005E738F"/>
        </w:tc>
        <w:tc>
          <w:tcPr>
            <w:tcW w:w="1928" w:type="auto"/>
          </w:tcPr>
          <w:p w14:paraId="07D520E8" w14:textId="77777777" w:rsidR="005E738F" w:rsidRDefault="00000000">
            <w:pPr>
              <w:pStyle w:val="TAC"/>
            </w:pPr>
            <w:r>
              <w:t>c08</w:t>
            </w:r>
          </w:p>
        </w:tc>
        <w:tc>
          <w:tcPr>
            <w:tcW w:w="1928" w:type="auto"/>
          </w:tcPr>
          <w:p w14:paraId="165C0B79" w14:textId="77777777" w:rsidR="005E738F" w:rsidRDefault="00000000">
            <w:pPr>
              <w:pStyle w:val="TAC"/>
            </w:pPr>
            <w:r>
              <w:t>160</w:t>
            </w:r>
          </w:p>
        </w:tc>
        <w:tc>
          <w:tcPr>
            <w:tcW w:w="1928" w:type="auto"/>
          </w:tcPr>
          <w:p w14:paraId="6430D45B" w14:textId="77777777" w:rsidR="005E738F" w:rsidRDefault="00000000">
            <w:pPr>
              <w:pStyle w:val="TAC"/>
            </w:pPr>
            <w:r>
              <w:t>NWT c05 OR BT c04</w:t>
            </w:r>
          </w:p>
        </w:tc>
        <w:tc>
          <w:tcPr>
            <w:tcW w:w="1928" w:type="auto"/>
          </w:tcPr>
          <w:p w14:paraId="404F9820" w14:textId="77777777" w:rsidR="005E738F" w:rsidRDefault="00000000">
            <w:pPr>
              <w:pStyle w:val="TAC"/>
            </w:pPr>
            <w:r>
              <w:t>PASS</w:t>
            </w:r>
          </w:p>
        </w:tc>
      </w:tr>
    </w:tbl>
    <w:p w14:paraId="3948C991" w14:textId="77777777" w:rsidR="005E738F" w:rsidRDefault="00000000">
      <w:r>
        <w:br w:type="page"/>
      </w:r>
    </w:p>
    <w:p w14:paraId="38698EF3" w14:textId="77777777" w:rsidR="003F74E7" w:rsidRDefault="003F74E7" w:rsidP="003F74E7">
      <w:pPr>
        <w:pStyle w:val="Heading2"/>
      </w:pPr>
      <w:r>
        <w:t>BS1534-4b (HOA2, Headphones)</w:t>
      </w:r>
    </w:p>
    <w:p w14:paraId="449DE0DC" w14:textId="77777777" w:rsidR="005E738F" w:rsidRDefault="00000000">
      <w:r>
        <w:t>The averaged results per condition for experiment BS1534-4b are depicted in the following figure. The three curves show the individual results for the two labs and the results for a joint evaluation, respectively. Condition c01 is the hidden reference while c02 is the 7 kHz lowpass anchor.</w:t>
      </w:r>
    </w:p>
    <w:p w14:paraId="77C836EE" w14:textId="77777777" w:rsidR="005E738F" w:rsidRDefault="00000000">
      <w:pPr>
        <w:pStyle w:val="TH"/>
      </w:pPr>
      <w:r>
        <w:rPr>
          <w:noProof/>
        </w:rPr>
        <w:drawing>
          <wp:inline distT="0" distB="0" distL="0" distR="0" wp14:anchorId="3BF2363A" wp14:editId="56172BE8">
            <wp:extent cx="5040000" cy="252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4b.png"/>
                    <pic:cNvPicPr/>
                  </pic:nvPicPr>
                  <pic:blipFill>
                    <a:blip r:embed="rId25"/>
                    <a:stretch>
                      <a:fillRect/>
                    </a:stretch>
                  </pic:blipFill>
                  <pic:spPr>
                    <a:xfrm>
                      <a:off x="0" y="0"/>
                      <a:ext cx="5040000" cy="2520000"/>
                    </a:xfrm>
                    <a:prstGeom prst="rect">
                      <a:avLst/>
                    </a:prstGeom>
                  </pic:spPr>
                </pic:pic>
              </a:graphicData>
            </a:graphic>
          </wp:inline>
        </w:drawing>
      </w:r>
    </w:p>
    <w:p w14:paraId="56F02E96" w14:textId="6D52DBA1" w:rsidR="005E738F" w:rsidRDefault="00000000">
      <w:pPr>
        <w:pStyle w:val="TF"/>
      </w:pPr>
      <w:r>
        <w:t xml:space="preserve">Figure </w:t>
      </w:r>
      <w:r>
        <w:fldChar w:fldCharType="begin"/>
      </w:r>
      <w:r>
        <w:instrText>SEQ Figure \* ARABIC</w:instrText>
      </w:r>
      <w:r w:rsidR="001216E8">
        <w:fldChar w:fldCharType="separate"/>
      </w:r>
      <w:r w:rsidR="001216E8">
        <w:rPr>
          <w:noProof/>
        </w:rPr>
        <w:t>17</w:t>
      </w:r>
      <w:r>
        <w:fldChar w:fldCharType="end"/>
      </w:r>
      <w:r>
        <w:t>: Averaged results per condition for experiment BS1534-4b</w:t>
      </w:r>
    </w:p>
    <w:p w14:paraId="57382082" w14:textId="77777777" w:rsidR="005E738F" w:rsidRDefault="00000000">
      <w:r>
        <w:t>The complete statistical evaluation of the requirement ToR tests for experiment BS1534-4b is given in the following table. The evaluation is done separately for the data from the two listening laboratories and for a combination of the two data sets.</w:t>
      </w:r>
    </w:p>
    <w:p w14:paraId="1F440A46" w14:textId="4C868C45" w:rsidR="005E738F" w:rsidRDefault="00000000">
      <w:pPr>
        <w:pStyle w:val="TH"/>
      </w:pPr>
      <w:r>
        <w:t xml:space="preserve">Table </w:t>
      </w:r>
      <w:r>
        <w:fldChar w:fldCharType="begin"/>
      </w:r>
      <w:r>
        <w:instrText>SEQ Table \* ARABIC</w:instrText>
      </w:r>
      <w:r w:rsidR="001216E8">
        <w:fldChar w:fldCharType="separate"/>
      </w:r>
      <w:r w:rsidR="001216E8">
        <w:rPr>
          <w:noProof/>
        </w:rPr>
        <w:t>37</w:t>
      </w:r>
      <w:r>
        <w:fldChar w:fldCharType="end"/>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5E738F" w14:paraId="5E5EF25B" w14:textId="77777777">
        <w:trPr>
          <w:jc w:val="center"/>
        </w:trPr>
        <w:tc>
          <w:tcPr>
            <w:tcW w:w="689" w:type="auto"/>
            <w:gridSpan w:val="2"/>
            <w:vMerge w:val="restart"/>
          </w:tcPr>
          <w:p w14:paraId="104ADA40" w14:textId="77777777" w:rsidR="005E738F" w:rsidRDefault="005E738F">
            <w:pPr>
              <w:pStyle w:val="TAH6"/>
            </w:pPr>
          </w:p>
        </w:tc>
        <w:tc>
          <w:tcPr>
            <w:tcW w:w="689" w:type="auto"/>
          </w:tcPr>
          <w:p w14:paraId="22A39348" w14:textId="77777777" w:rsidR="005E738F" w:rsidRDefault="00000000">
            <w:pPr>
              <w:pStyle w:val="TAH6"/>
            </w:pPr>
            <w:r>
              <w:t>Type</w:t>
            </w:r>
          </w:p>
        </w:tc>
        <w:tc>
          <w:tcPr>
            <w:tcW w:w="689" w:type="auto"/>
            <w:gridSpan w:val="4"/>
          </w:tcPr>
          <w:p w14:paraId="7855F650" w14:textId="77777777" w:rsidR="005E738F" w:rsidRDefault="00000000">
            <w:pPr>
              <w:pStyle w:val="TAH6"/>
            </w:pPr>
            <w:r>
              <w:t>CuT</w:t>
            </w:r>
          </w:p>
        </w:tc>
        <w:tc>
          <w:tcPr>
            <w:tcW w:w="689" w:type="auto"/>
            <w:gridSpan w:val="4"/>
          </w:tcPr>
          <w:p w14:paraId="14D74E01" w14:textId="77777777" w:rsidR="005E738F" w:rsidRDefault="00000000">
            <w:pPr>
              <w:pStyle w:val="TAH6"/>
            </w:pPr>
            <w:r>
              <w:t>EVS Reference</w:t>
            </w:r>
          </w:p>
        </w:tc>
        <w:tc>
          <w:tcPr>
            <w:tcW w:w="689" w:type="auto"/>
            <w:gridSpan w:val="3"/>
          </w:tcPr>
          <w:p w14:paraId="22D8486B" w14:textId="77777777" w:rsidR="005E738F" w:rsidRDefault="00000000">
            <w:pPr>
              <w:pStyle w:val="TAH6"/>
            </w:pPr>
            <w:r>
              <w:t>Evaluation</w:t>
            </w:r>
          </w:p>
        </w:tc>
      </w:tr>
      <w:tr w:rsidR="005E738F" w14:paraId="2F78490A" w14:textId="77777777">
        <w:trPr>
          <w:jc w:val="center"/>
        </w:trPr>
        <w:tc>
          <w:tcPr>
            <w:tcW w:w="689" w:type="auto"/>
            <w:gridSpan w:val="2"/>
            <w:vMerge/>
          </w:tcPr>
          <w:p w14:paraId="7B8483D1" w14:textId="77777777" w:rsidR="005E738F" w:rsidRDefault="005E738F"/>
        </w:tc>
        <w:tc>
          <w:tcPr>
            <w:tcW w:w="689" w:type="auto"/>
          </w:tcPr>
          <w:p w14:paraId="25C1E54F" w14:textId="77777777" w:rsidR="005E738F" w:rsidRDefault="00000000">
            <w:pPr>
              <w:pStyle w:val="TAH6"/>
            </w:pPr>
            <w:r>
              <w:t>Value</w:t>
            </w:r>
          </w:p>
        </w:tc>
        <w:tc>
          <w:tcPr>
            <w:tcW w:w="689" w:type="auto"/>
          </w:tcPr>
          <w:p w14:paraId="1A86CF42" w14:textId="77777777" w:rsidR="005E738F" w:rsidRDefault="00000000">
            <w:pPr>
              <w:pStyle w:val="TAH6"/>
            </w:pPr>
            <w:r>
              <w:t>Bitrate</w:t>
            </w:r>
          </w:p>
        </w:tc>
        <w:tc>
          <w:tcPr>
            <w:tcW w:w="689" w:type="auto"/>
          </w:tcPr>
          <w:p w14:paraId="40C9DC5C" w14:textId="77777777" w:rsidR="005E738F" w:rsidRDefault="00000000">
            <w:pPr>
              <w:pStyle w:val="TAH6"/>
            </w:pPr>
            <w:r>
              <w:t>Req.</w:t>
            </w:r>
          </w:p>
        </w:tc>
        <w:tc>
          <w:tcPr>
            <w:tcW w:w="689" w:type="auto"/>
          </w:tcPr>
          <w:p w14:paraId="1B1796E8" w14:textId="77777777" w:rsidR="005E738F" w:rsidRDefault="00000000">
            <w:pPr>
              <w:pStyle w:val="TAH6"/>
            </w:pPr>
            <w:r>
              <w:t>Score</w:t>
            </w:r>
          </w:p>
        </w:tc>
        <w:tc>
          <w:tcPr>
            <w:tcW w:w="689" w:type="auto"/>
          </w:tcPr>
          <w:p w14:paraId="730501D1" w14:textId="77777777" w:rsidR="005E738F" w:rsidRDefault="00000000">
            <w:pPr>
              <w:pStyle w:val="TAH6"/>
            </w:pPr>
            <w:r>
              <w:t>Std.</w:t>
            </w:r>
          </w:p>
        </w:tc>
        <w:tc>
          <w:tcPr>
            <w:tcW w:w="689" w:type="auto"/>
          </w:tcPr>
          <w:p w14:paraId="2223B054" w14:textId="77777777" w:rsidR="005E738F" w:rsidRDefault="00000000">
            <w:pPr>
              <w:pStyle w:val="TAH6"/>
            </w:pPr>
            <w:r>
              <w:t>Cond.</w:t>
            </w:r>
          </w:p>
        </w:tc>
        <w:tc>
          <w:tcPr>
            <w:tcW w:w="689" w:type="auto"/>
          </w:tcPr>
          <w:p w14:paraId="4E3054AA" w14:textId="77777777" w:rsidR="005E738F" w:rsidRDefault="00000000">
            <w:pPr>
              <w:pStyle w:val="TAH6"/>
            </w:pPr>
            <w:r>
              <w:t>Bitrate</w:t>
            </w:r>
          </w:p>
        </w:tc>
        <w:tc>
          <w:tcPr>
            <w:tcW w:w="689" w:type="auto"/>
          </w:tcPr>
          <w:p w14:paraId="2F2CE8E8" w14:textId="77777777" w:rsidR="005E738F" w:rsidRDefault="00000000">
            <w:pPr>
              <w:pStyle w:val="TAH6"/>
            </w:pPr>
            <w:r>
              <w:t>Score</w:t>
            </w:r>
          </w:p>
        </w:tc>
        <w:tc>
          <w:tcPr>
            <w:tcW w:w="689" w:type="auto"/>
          </w:tcPr>
          <w:p w14:paraId="68EFDC61" w14:textId="77777777" w:rsidR="005E738F" w:rsidRDefault="00000000">
            <w:pPr>
              <w:pStyle w:val="TAH6"/>
            </w:pPr>
            <w:r>
              <w:t>Std.</w:t>
            </w:r>
          </w:p>
        </w:tc>
        <w:tc>
          <w:tcPr>
            <w:tcW w:w="689" w:type="auto"/>
          </w:tcPr>
          <w:p w14:paraId="54E655BF" w14:textId="77777777" w:rsidR="005E738F" w:rsidRDefault="00000000">
            <w:pPr>
              <w:pStyle w:val="TAH6"/>
            </w:pPr>
            <w:r>
              <w:t>T-Stat</w:t>
            </w:r>
          </w:p>
        </w:tc>
        <w:tc>
          <w:tcPr>
            <w:tcW w:w="689" w:type="auto"/>
          </w:tcPr>
          <w:p w14:paraId="2374586E" w14:textId="77777777" w:rsidR="005E738F" w:rsidRDefault="00000000">
            <w:pPr>
              <w:pStyle w:val="TAH6"/>
            </w:pPr>
            <w:r>
              <w:t>Result</w:t>
            </w:r>
          </w:p>
        </w:tc>
        <w:tc>
          <w:tcPr>
            <w:tcW w:w="689" w:type="auto"/>
          </w:tcPr>
          <w:p w14:paraId="417137D9" w14:textId="77777777" w:rsidR="005E738F" w:rsidRDefault="00000000">
            <w:pPr>
              <w:pStyle w:val="TAH6"/>
            </w:pPr>
            <w:r>
              <w:t>State</w:t>
            </w:r>
          </w:p>
        </w:tc>
      </w:tr>
      <w:tr w:rsidR="005E738F" w14:paraId="07DB4403" w14:textId="77777777">
        <w:trPr>
          <w:jc w:val="center"/>
        </w:trPr>
        <w:tc>
          <w:tcPr>
            <w:tcW w:w="689" w:type="auto"/>
          </w:tcPr>
          <w:p w14:paraId="3496C9DE" w14:textId="77777777" w:rsidR="005E738F" w:rsidRDefault="00000000">
            <w:pPr>
              <w:pStyle w:val="TAH6"/>
            </w:pPr>
            <w:r>
              <w:t>Lab</w:t>
            </w:r>
          </w:p>
        </w:tc>
        <w:tc>
          <w:tcPr>
            <w:tcW w:w="689" w:type="auto"/>
          </w:tcPr>
          <w:p w14:paraId="17CB1D32" w14:textId="77777777" w:rsidR="005E738F" w:rsidRDefault="00000000">
            <w:pPr>
              <w:pStyle w:val="TAH6"/>
            </w:pPr>
            <w:r>
              <w:t>Cond.</w:t>
            </w:r>
          </w:p>
        </w:tc>
        <w:tc>
          <w:tcPr>
            <w:tcW w:w="689" w:type="auto"/>
          </w:tcPr>
          <w:p w14:paraId="662BCEF2" w14:textId="77777777" w:rsidR="005E738F" w:rsidRDefault="00000000">
            <w:pPr>
              <w:pStyle w:val="TAH6"/>
            </w:pPr>
            <w:r>
              <w:t>ToR#</w:t>
            </w:r>
          </w:p>
        </w:tc>
        <w:tc>
          <w:tcPr>
            <w:tcW w:w="689" w:type="auto"/>
            <w:gridSpan w:val="11"/>
          </w:tcPr>
          <w:p w14:paraId="39AEF434" w14:textId="77777777" w:rsidR="005E738F" w:rsidRDefault="005E738F">
            <w:pPr>
              <w:pStyle w:val="TAH6"/>
            </w:pPr>
          </w:p>
        </w:tc>
      </w:tr>
      <w:tr w:rsidR="005E738F" w14:paraId="5E5FED48" w14:textId="77777777">
        <w:trPr>
          <w:jc w:val="center"/>
        </w:trPr>
        <w:tc>
          <w:tcPr>
            <w:tcW w:w="689" w:type="auto"/>
            <w:vMerge w:val="restart"/>
          </w:tcPr>
          <w:p w14:paraId="01CCE7C2" w14:textId="77777777" w:rsidR="005E738F" w:rsidRDefault="00000000">
            <w:pPr>
              <w:pStyle w:val="TAC6"/>
            </w:pPr>
            <w:r>
              <w:t>b</w:t>
            </w:r>
          </w:p>
        </w:tc>
        <w:tc>
          <w:tcPr>
            <w:tcW w:w="689" w:type="auto"/>
            <w:vMerge w:val="restart"/>
          </w:tcPr>
          <w:p w14:paraId="2CE3A796" w14:textId="77777777" w:rsidR="005E738F" w:rsidRDefault="00000000">
            <w:pPr>
              <w:pStyle w:val="TAC6"/>
            </w:pPr>
            <w:r>
              <w:t>c06</w:t>
            </w:r>
          </w:p>
        </w:tc>
        <w:tc>
          <w:tcPr>
            <w:tcW w:w="689" w:type="auto"/>
          </w:tcPr>
          <w:p w14:paraId="34A1027B" w14:textId="77777777" w:rsidR="005E738F" w:rsidRDefault="00000000">
            <w:pPr>
              <w:pStyle w:val="TAC6"/>
            </w:pPr>
            <w:r>
              <w:t>1</w:t>
            </w:r>
          </w:p>
        </w:tc>
        <w:tc>
          <w:tcPr>
            <w:tcW w:w="689" w:type="auto"/>
          </w:tcPr>
          <w:p w14:paraId="1FE90320" w14:textId="77777777" w:rsidR="005E738F" w:rsidRDefault="00000000">
            <w:pPr>
              <w:pStyle w:val="TAC6"/>
            </w:pPr>
            <w:r>
              <w:t>160</w:t>
            </w:r>
          </w:p>
        </w:tc>
        <w:tc>
          <w:tcPr>
            <w:tcW w:w="689" w:type="auto"/>
          </w:tcPr>
          <w:p w14:paraId="49299F51" w14:textId="77777777" w:rsidR="005E738F" w:rsidRDefault="00000000">
            <w:pPr>
              <w:pStyle w:val="TAC6"/>
            </w:pPr>
            <w:r>
              <w:t>NWT</w:t>
            </w:r>
          </w:p>
        </w:tc>
        <w:tc>
          <w:tcPr>
            <w:tcW w:w="689" w:type="auto"/>
          </w:tcPr>
          <w:p w14:paraId="5CD1C535" w14:textId="77777777" w:rsidR="005E738F" w:rsidRDefault="00000000">
            <w:pPr>
              <w:pStyle w:val="TAC6"/>
            </w:pPr>
            <w:r>
              <w:t>90</w:t>
            </w:r>
          </w:p>
        </w:tc>
        <w:tc>
          <w:tcPr>
            <w:tcW w:w="689" w:type="auto"/>
          </w:tcPr>
          <w:p w14:paraId="768779D6" w14:textId="77777777" w:rsidR="005E738F" w:rsidRDefault="00000000">
            <w:pPr>
              <w:pStyle w:val="TAC6"/>
            </w:pPr>
            <w:r>
              <w:t>13.1</w:t>
            </w:r>
          </w:p>
        </w:tc>
        <w:tc>
          <w:tcPr>
            <w:tcW w:w="689" w:type="auto"/>
          </w:tcPr>
          <w:p w14:paraId="465A030C" w14:textId="77777777" w:rsidR="005E738F" w:rsidRDefault="00000000">
            <w:pPr>
              <w:pStyle w:val="TAC6"/>
            </w:pPr>
            <w:r>
              <w:t>c04</w:t>
            </w:r>
          </w:p>
        </w:tc>
        <w:tc>
          <w:tcPr>
            <w:tcW w:w="689" w:type="auto"/>
          </w:tcPr>
          <w:p w14:paraId="0633CA64" w14:textId="77777777" w:rsidR="005E738F" w:rsidRDefault="00000000">
            <w:pPr>
              <w:pStyle w:val="TAC6"/>
            </w:pPr>
            <w:r>
              <w:t>4x48</w:t>
            </w:r>
          </w:p>
        </w:tc>
        <w:tc>
          <w:tcPr>
            <w:tcW w:w="689" w:type="auto"/>
          </w:tcPr>
          <w:p w14:paraId="0BE80871" w14:textId="77777777" w:rsidR="005E738F" w:rsidRDefault="00000000">
            <w:pPr>
              <w:pStyle w:val="TAC6"/>
            </w:pPr>
            <w:r>
              <w:t>89.1</w:t>
            </w:r>
          </w:p>
        </w:tc>
        <w:tc>
          <w:tcPr>
            <w:tcW w:w="689" w:type="auto"/>
          </w:tcPr>
          <w:p w14:paraId="5F988DAC" w14:textId="77777777" w:rsidR="005E738F" w:rsidRDefault="00000000">
            <w:pPr>
              <w:pStyle w:val="TAC6"/>
            </w:pPr>
            <w:r>
              <w:t>13.3</w:t>
            </w:r>
          </w:p>
        </w:tc>
        <w:tc>
          <w:tcPr>
            <w:tcW w:w="689" w:type="auto"/>
          </w:tcPr>
          <w:p w14:paraId="7A7FE948" w14:textId="77777777" w:rsidR="005E738F" w:rsidRDefault="00000000">
            <w:pPr>
              <w:pStyle w:val="TAC6"/>
            </w:pPr>
            <w:r>
              <w:t>0.63</w:t>
            </w:r>
          </w:p>
        </w:tc>
        <w:tc>
          <w:tcPr>
            <w:tcW w:w="689" w:type="auto"/>
          </w:tcPr>
          <w:p w14:paraId="18255B48" w14:textId="77777777" w:rsidR="005E738F" w:rsidRDefault="00000000">
            <w:pPr>
              <w:pStyle w:val="TAC6"/>
            </w:pPr>
            <w:r>
              <w:t>NWT</w:t>
            </w:r>
          </w:p>
        </w:tc>
        <w:tc>
          <w:tcPr>
            <w:tcW w:w="689" w:type="auto"/>
          </w:tcPr>
          <w:p w14:paraId="6C2B90D3" w14:textId="77777777" w:rsidR="005E738F" w:rsidRDefault="00000000">
            <w:pPr>
              <w:pStyle w:val="TAC6"/>
            </w:pPr>
            <w:r>
              <w:t>PASS</w:t>
            </w:r>
          </w:p>
        </w:tc>
      </w:tr>
      <w:tr w:rsidR="005E738F" w14:paraId="35D20E5D" w14:textId="77777777">
        <w:trPr>
          <w:jc w:val="center"/>
        </w:trPr>
        <w:tc>
          <w:tcPr>
            <w:tcW w:w="689" w:type="auto"/>
            <w:vMerge/>
          </w:tcPr>
          <w:p w14:paraId="211EBC19" w14:textId="77777777" w:rsidR="005E738F" w:rsidRDefault="005E738F"/>
        </w:tc>
        <w:tc>
          <w:tcPr>
            <w:tcW w:w="689" w:type="auto"/>
            <w:vMerge/>
          </w:tcPr>
          <w:p w14:paraId="3322D5DD" w14:textId="77777777" w:rsidR="005E738F" w:rsidRDefault="005E738F"/>
        </w:tc>
        <w:tc>
          <w:tcPr>
            <w:tcW w:w="689" w:type="auto"/>
          </w:tcPr>
          <w:p w14:paraId="5A733D66" w14:textId="77777777" w:rsidR="005E738F" w:rsidRDefault="00000000">
            <w:pPr>
              <w:pStyle w:val="TAC6"/>
            </w:pPr>
            <w:r>
              <w:t>2</w:t>
            </w:r>
          </w:p>
        </w:tc>
        <w:tc>
          <w:tcPr>
            <w:tcW w:w="689" w:type="auto"/>
          </w:tcPr>
          <w:p w14:paraId="12076227" w14:textId="77777777" w:rsidR="005E738F" w:rsidRDefault="00000000">
            <w:pPr>
              <w:pStyle w:val="TAC6"/>
            </w:pPr>
            <w:r>
              <w:t>160</w:t>
            </w:r>
          </w:p>
        </w:tc>
        <w:tc>
          <w:tcPr>
            <w:tcW w:w="689" w:type="auto"/>
          </w:tcPr>
          <w:p w14:paraId="404D1B74" w14:textId="77777777" w:rsidR="005E738F" w:rsidRDefault="00000000">
            <w:pPr>
              <w:pStyle w:val="TAC6"/>
            </w:pPr>
            <w:r>
              <w:t>BT</w:t>
            </w:r>
          </w:p>
        </w:tc>
        <w:tc>
          <w:tcPr>
            <w:tcW w:w="689" w:type="auto"/>
          </w:tcPr>
          <w:p w14:paraId="69230E33" w14:textId="77777777" w:rsidR="005E738F" w:rsidRDefault="00000000">
            <w:pPr>
              <w:pStyle w:val="TAC6"/>
            </w:pPr>
            <w:r>
              <w:t>90</w:t>
            </w:r>
          </w:p>
        </w:tc>
        <w:tc>
          <w:tcPr>
            <w:tcW w:w="689" w:type="auto"/>
          </w:tcPr>
          <w:p w14:paraId="00E4AB4C" w14:textId="77777777" w:rsidR="005E738F" w:rsidRDefault="00000000">
            <w:pPr>
              <w:pStyle w:val="TAC6"/>
            </w:pPr>
            <w:r>
              <w:t>13.1</w:t>
            </w:r>
          </w:p>
        </w:tc>
        <w:tc>
          <w:tcPr>
            <w:tcW w:w="689" w:type="auto"/>
          </w:tcPr>
          <w:p w14:paraId="5F8C443F" w14:textId="77777777" w:rsidR="005E738F" w:rsidRDefault="00000000">
            <w:pPr>
              <w:pStyle w:val="TAC6"/>
            </w:pPr>
            <w:r>
              <w:t>c03</w:t>
            </w:r>
          </w:p>
        </w:tc>
        <w:tc>
          <w:tcPr>
            <w:tcW w:w="689" w:type="auto"/>
          </w:tcPr>
          <w:p w14:paraId="2323033A" w14:textId="77777777" w:rsidR="005E738F" w:rsidRDefault="00000000">
            <w:pPr>
              <w:pStyle w:val="TAC6"/>
            </w:pPr>
            <w:r>
              <w:t>4x32</w:t>
            </w:r>
          </w:p>
        </w:tc>
        <w:tc>
          <w:tcPr>
            <w:tcW w:w="689" w:type="auto"/>
          </w:tcPr>
          <w:p w14:paraId="113F7AF3" w14:textId="77777777" w:rsidR="005E738F" w:rsidRDefault="00000000">
            <w:pPr>
              <w:pStyle w:val="TAC6"/>
            </w:pPr>
            <w:r>
              <w:t>82.2</w:t>
            </w:r>
          </w:p>
        </w:tc>
        <w:tc>
          <w:tcPr>
            <w:tcW w:w="689" w:type="auto"/>
          </w:tcPr>
          <w:p w14:paraId="4B5C7C91" w14:textId="77777777" w:rsidR="005E738F" w:rsidRDefault="00000000">
            <w:pPr>
              <w:pStyle w:val="TAC6"/>
            </w:pPr>
            <w:r>
              <w:t>20.2</w:t>
            </w:r>
          </w:p>
        </w:tc>
        <w:tc>
          <w:tcPr>
            <w:tcW w:w="689" w:type="auto"/>
          </w:tcPr>
          <w:p w14:paraId="36239AAC" w14:textId="77777777" w:rsidR="005E738F" w:rsidRDefault="00000000">
            <w:pPr>
              <w:pStyle w:val="TAC6"/>
            </w:pPr>
            <w:r>
              <w:t>4.21</w:t>
            </w:r>
          </w:p>
        </w:tc>
        <w:tc>
          <w:tcPr>
            <w:tcW w:w="689" w:type="auto"/>
          </w:tcPr>
          <w:p w14:paraId="0EF183B7" w14:textId="77777777" w:rsidR="005E738F" w:rsidRDefault="00000000">
            <w:pPr>
              <w:pStyle w:val="TAC6"/>
            </w:pPr>
            <w:r>
              <w:t>BT</w:t>
            </w:r>
          </w:p>
        </w:tc>
        <w:tc>
          <w:tcPr>
            <w:tcW w:w="689" w:type="auto"/>
          </w:tcPr>
          <w:p w14:paraId="6256C50A" w14:textId="77777777" w:rsidR="005E738F" w:rsidRDefault="00000000">
            <w:pPr>
              <w:pStyle w:val="TAC6"/>
            </w:pPr>
            <w:r>
              <w:t>PASS</w:t>
            </w:r>
          </w:p>
        </w:tc>
      </w:tr>
      <w:tr w:rsidR="005E738F" w14:paraId="2F2443DA" w14:textId="77777777">
        <w:trPr>
          <w:jc w:val="center"/>
        </w:trPr>
        <w:tc>
          <w:tcPr>
            <w:tcW w:w="689" w:type="auto"/>
            <w:vMerge/>
          </w:tcPr>
          <w:p w14:paraId="567DD7AE" w14:textId="77777777" w:rsidR="005E738F" w:rsidRDefault="005E738F"/>
        </w:tc>
        <w:tc>
          <w:tcPr>
            <w:tcW w:w="689" w:type="auto"/>
            <w:vMerge w:val="restart"/>
          </w:tcPr>
          <w:p w14:paraId="34C81C82" w14:textId="77777777" w:rsidR="005E738F" w:rsidRDefault="00000000">
            <w:pPr>
              <w:pStyle w:val="TAC6"/>
            </w:pPr>
            <w:r>
              <w:t>c07</w:t>
            </w:r>
          </w:p>
        </w:tc>
        <w:tc>
          <w:tcPr>
            <w:tcW w:w="689" w:type="auto"/>
          </w:tcPr>
          <w:p w14:paraId="7BFA6916" w14:textId="77777777" w:rsidR="005E738F" w:rsidRDefault="00000000">
            <w:pPr>
              <w:pStyle w:val="TAC6"/>
            </w:pPr>
            <w:r>
              <w:t>1</w:t>
            </w:r>
          </w:p>
        </w:tc>
        <w:tc>
          <w:tcPr>
            <w:tcW w:w="689" w:type="auto"/>
          </w:tcPr>
          <w:p w14:paraId="509E643B" w14:textId="77777777" w:rsidR="005E738F" w:rsidRDefault="00000000">
            <w:pPr>
              <w:pStyle w:val="TAC6"/>
            </w:pPr>
            <w:r>
              <w:t>192</w:t>
            </w:r>
          </w:p>
        </w:tc>
        <w:tc>
          <w:tcPr>
            <w:tcW w:w="689" w:type="auto"/>
          </w:tcPr>
          <w:p w14:paraId="6778135B" w14:textId="77777777" w:rsidR="005E738F" w:rsidRDefault="00000000">
            <w:pPr>
              <w:pStyle w:val="TAC6"/>
            </w:pPr>
            <w:r>
              <w:t>NWT</w:t>
            </w:r>
          </w:p>
        </w:tc>
        <w:tc>
          <w:tcPr>
            <w:tcW w:w="689" w:type="auto"/>
          </w:tcPr>
          <w:p w14:paraId="048B87CB" w14:textId="77777777" w:rsidR="005E738F" w:rsidRDefault="00000000">
            <w:pPr>
              <w:pStyle w:val="TAC6"/>
            </w:pPr>
            <w:r>
              <w:t>91</w:t>
            </w:r>
          </w:p>
        </w:tc>
        <w:tc>
          <w:tcPr>
            <w:tcW w:w="689" w:type="auto"/>
          </w:tcPr>
          <w:p w14:paraId="77E52247" w14:textId="77777777" w:rsidR="005E738F" w:rsidRDefault="00000000">
            <w:pPr>
              <w:pStyle w:val="TAC6"/>
            </w:pPr>
            <w:r>
              <w:t>13.1</w:t>
            </w:r>
          </w:p>
        </w:tc>
        <w:tc>
          <w:tcPr>
            <w:tcW w:w="689" w:type="auto"/>
          </w:tcPr>
          <w:p w14:paraId="2C60EC17" w14:textId="77777777" w:rsidR="005E738F" w:rsidRDefault="00000000">
            <w:pPr>
              <w:pStyle w:val="TAC6"/>
            </w:pPr>
            <w:r>
              <w:t>c05</w:t>
            </w:r>
          </w:p>
        </w:tc>
        <w:tc>
          <w:tcPr>
            <w:tcW w:w="689" w:type="auto"/>
          </w:tcPr>
          <w:p w14:paraId="1D4DF038" w14:textId="77777777" w:rsidR="005E738F" w:rsidRDefault="00000000">
            <w:pPr>
              <w:pStyle w:val="TAC6"/>
            </w:pPr>
            <w:r>
              <w:t>4x64</w:t>
            </w:r>
          </w:p>
        </w:tc>
        <w:tc>
          <w:tcPr>
            <w:tcW w:w="689" w:type="auto"/>
          </w:tcPr>
          <w:p w14:paraId="52056138" w14:textId="77777777" w:rsidR="005E738F" w:rsidRDefault="00000000">
            <w:pPr>
              <w:pStyle w:val="TAC6"/>
            </w:pPr>
            <w:r>
              <w:t>90.4</w:t>
            </w:r>
          </w:p>
        </w:tc>
        <w:tc>
          <w:tcPr>
            <w:tcW w:w="689" w:type="auto"/>
          </w:tcPr>
          <w:p w14:paraId="336F891F" w14:textId="77777777" w:rsidR="005E738F" w:rsidRDefault="00000000">
            <w:pPr>
              <w:pStyle w:val="TAC6"/>
            </w:pPr>
            <w:r>
              <w:t>13.3</w:t>
            </w:r>
          </w:p>
        </w:tc>
        <w:tc>
          <w:tcPr>
            <w:tcW w:w="689" w:type="auto"/>
          </w:tcPr>
          <w:p w14:paraId="58EC33B1" w14:textId="77777777" w:rsidR="005E738F" w:rsidRDefault="00000000">
            <w:pPr>
              <w:pStyle w:val="TAC6"/>
            </w:pPr>
            <w:r>
              <w:t>0.4</w:t>
            </w:r>
          </w:p>
        </w:tc>
        <w:tc>
          <w:tcPr>
            <w:tcW w:w="689" w:type="auto"/>
          </w:tcPr>
          <w:p w14:paraId="7887E770" w14:textId="77777777" w:rsidR="005E738F" w:rsidRDefault="00000000">
            <w:pPr>
              <w:pStyle w:val="TAC6"/>
            </w:pPr>
            <w:r>
              <w:t>NWT</w:t>
            </w:r>
          </w:p>
        </w:tc>
        <w:tc>
          <w:tcPr>
            <w:tcW w:w="689" w:type="auto"/>
          </w:tcPr>
          <w:p w14:paraId="10C6A13C" w14:textId="77777777" w:rsidR="005E738F" w:rsidRDefault="00000000">
            <w:pPr>
              <w:pStyle w:val="TAC6"/>
            </w:pPr>
            <w:r>
              <w:t>PASS</w:t>
            </w:r>
          </w:p>
        </w:tc>
      </w:tr>
      <w:tr w:rsidR="005E738F" w14:paraId="4040822A" w14:textId="77777777">
        <w:trPr>
          <w:jc w:val="center"/>
        </w:trPr>
        <w:tc>
          <w:tcPr>
            <w:tcW w:w="689" w:type="auto"/>
            <w:vMerge/>
          </w:tcPr>
          <w:p w14:paraId="1D4BDFDC" w14:textId="77777777" w:rsidR="005E738F" w:rsidRDefault="005E738F"/>
        </w:tc>
        <w:tc>
          <w:tcPr>
            <w:tcW w:w="689" w:type="auto"/>
            <w:vMerge/>
          </w:tcPr>
          <w:p w14:paraId="02D7B05A" w14:textId="77777777" w:rsidR="005E738F" w:rsidRDefault="005E738F"/>
        </w:tc>
        <w:tc>
          <w:tcPr>
            <w:tcW w:w="689" w:type="auto"/>
          </w:tcPr>
          <w:p w14:paraId="27950D5E" w14:textId="77777777" w:rsidR="005E738F" w:rsidRDefault="00000000">
            <w:pPr>
              <w:pStyle w:val="TAC6"/>
            </w:pPr>
            <w:r>
              <w:t>2</w:t>
            </w:r>
          </w:p>
        </w:tc>
        <w:tc>
          <w:tcPr>
            <w:tcW w:w="689" w:type="auto"/>
          </w:tcPr>
          <w:p w14:paraId="1C2E8A1F" w14:textId="77777777" w:rsidR="005E738F" w:rsidRDefault="00000000">
            <w:pPr>
              <w:pStyle w:val="TAC6"/>
            </w:pPr>
            <w:r>
              <w:t>192</w:t>
            </w:r>
          </w:p>
        </w:tc>
        <w:tc>
          <w:tcPr>
            <w:tcW w:w="689" w:type="auto"/>
          </w:tcPr>
          <w:p w14:paraId="40758FDE" w14:textId="77777777" w:rsidR="005E738F" w:rsidRDefault="00000000">
            <w:pPr>
              <w:pStyle w:val="TAC6"/>
            </w:pPr>
            <w:r>
              <w:t>BT</w:t>
            </w:r>
          </w:p>
        </w:tc>
        <w:tc>
          <w:tcPr>
            <w:tcW w:w="689" w:type="auto"/>
          </w:tcPr>
          <w:p w14:paraId="791D11DC" w14:textId="77777777" w:rsidR="005E738F" w:rsidRDefault="00000000">
            <w:pPr>
              <w:pStyle w:val="TAC6"/>
            </w:pPr>
            <w:r>
              <w:t>91</w:t>
            </w:r>
          </w:p>
        </w:tc>
        <w:tc>
          <w:tcPr>
            <w:tcW w:w="689" w:type="auto"/>
          </w:tcPr>
          <w:p w14:paraId="6B43196F" w14:textId="77777777" w:rsidR="005E738F" w:rsidRDefault="00000000">
            <w:pPr>
              <w:pStyle w:val="TAC6"/>
            </w:pPr>
            <w:r>
              <w:t>13.1</w:t>
            </w:r>
          </w:p>
        </w:tc>
        <w:tc>
          <w:tcPr>
            <w:tcW w:w="689" w:type="auto"/>
          </w:tcPr>
          <w:p w14:paraId="0833A28D" w14:textId="77777777" w:rsidR="005E738F" w:rsidRDefault="00000000">
            <w:pPr>
              <w:pStyle w:val="TAC6"/>
            </w:pPr>
            <w:r>
              <w:t>c04</w:t>
            </w:r>
          </w:p>
        </w:tc>
        <w:tc>
          <w:tcPr>
            <w:tcW w:w="689" w:type="auto"/>
          </w:tcPr>
          <w:p w14:paraId="3FEFAC00" w14:textId="77777777" w:rsidR="005E738F" w:rsidRDefault="00000000">
            <w:pPr>
              <w:pStyle w:val="TAC6"/>
            </w:pPr>
            <w:r>
              <w:t>4x48</w:t>
            </w:r>
          </w:p>
        </w:tc>
        <w:tc>
          <w:tcPr>
            <w:tcW w:w="689" w:type="auto"/>
          </w:tcPr>
          <w:p w14:paraId="68A65F5A" w14:textId="77777777" w:rsidR="005E738F" w:rsidRDefault="00000000">
            <w:pPr>
              <w:pStyle w:val="TAC6"/>
            </w:pPr>
            <w:r>
              <w:t>89.1</w:t>
            </w:r>
          </w:p>
        </w:tc>
        <w:tc>
          <w:tcPr>
            <w:tcW w:w="689" w:type="auto"/>
          </w:tcPr>
          <w:p w14:paraId="51A4FA5A" w14:textId="77777777" w:rsidR="005E738F" w:rsidRDefault="00000000">
            <w:pPr>
              <w:pStyle w:val="TAC6"/>
            </w:pPr>
            <w:r>
              <w:t>13.3</w:t>
            </w:r>
          </w:p>
        </w:tc>
        <w:tc>
          <w:tcPr>
            <w:tcW w:w="689" w:type="auto"/>
          </w:tcPr>
          <w:p w14:paraId="412535CC" w14:textId="77777777" w:rsidR="005E738F" w:rsidRDefault="00000000">
            <w:pPr>
              <w:pStyle w:val="TAC6"/>
            </w:pPr>
            <w:r>
              <w:t>1.29</w:t>
            </w:r>
          </w:p>
        </w:tc>
        <w:tc>
          <w:tcPr>
            <w:tcW w:w="689" w:type="auto"/>
          </w:tcPr>
          <w:p w14:paraId="4B8DAA8D" w14:textId="77777777" w:rsidR="005E738F" w:rsidRDefault="00000000">
            <w:pPr>
              <w:pStyle w:val="TAC6"/>
            </w:pPr>
            <w:r>
              <w:t>NWT</w:t>
            </w:r>
          </w:p>
        </w:tc>
        <w:tc>
          <w:tcPr>
            <w:tcW w:w="689" w:type="auto"/>
            <w:shd w:val="clear" w:color="auto" w:fill="FF474C"/>
          </w:tcPr>
          <w:p w14:paraId="14D4BC17" w14:textId="77777777" w:rsidR="005E738F" w:rsidRDefault="00000000">
            <w:pPr>
              <w:pStyle w:val="TAC6"/>
            </w:pPr>
            <w:r>
              <w:t>FAIL</w:t>
            </w:r>
          </w:p>
        </w:tc>
      </w:tr>
      <w:tr w:rsidR="005E738F" w14:paraId="729F822E" w14:textId="77777777">
        <w:trPr>
          <w:jc w:val="center"/>
        </w:trPr>
        <w:tc>
          <w:tcPr>
            <w:tcW w:w="689" w:type="auto"/>
            <w:vMerge w:val="restart"/>
          </w:tcPr>
          <w:p w14:paraId="05CE6DDD" w14:textId="77777777" w:rsidR="005E738F" w:rsidRDefault="00000000">
            <w:pPr>
              <w:pStyle w:val="TAC6"/>
            </w:pPr>
            <w:r>
              <w:t>d</w:t>
            </w:r>
          </w:p>
        </w:tc>
        <w:tc>
          <w:tcPr>
            <w:tcW w:w="689" w:type="auto"/>
            <w:vMerge w:val="restart"/>
          </w:tcPr>
          <w:p w14:paraId="5B595A46" w14:textId="77777777" w:rsidR="005E738F" w:rsidRDefault="00000000">
            <w:pPr>
              <w:pStyle w:val="TAC6"/>
            </w:pPr>
            <w:r>
              <w:t>c06</w:t>
            </w:r>
          </w:p>
        </w:tc>
        <w:tc>
          <w:tcPr>
            <w:tcW w:w="689" w:type="auto"/>
          </w:tcPr>
          <w:p w14:paraId="0DE928F7" w14:textId="77777777" w:rsidR="005E738F" w:rsidRDefault="00000000">
            <w:pPr>
              <w:pStyle w:val="TAC6"/>
            </w:pPr>
            <w:r>
              <w:t>1</w:t>
            </w:r>
          </w:p>
        </w:tc>
        <w:tc>
          <w:tcPr>
            <w:tcW w:w="689" w:type="auto"/>
          </w:tcPr>
          <w:p w14:paraId="44D55709" w14:textId="77777777" w:rsidR="005E738F" w:rsidRDefault="00000000">
            <w:pPr>
              <w:pStyle w:val="TAC6"/>
            </w:pPr>
            <w:r>
              <w:t>160</w:t>
            </w:r>
          </w:p>
        </w:tc>
        <w:tc>
          <w:tcPr>
            <w:tcW w:w="689" w:type="auto"/>
          </w:tcPr>
          <w:p w14:paraId="4778BCCD" w14:textId="77777777" w:rsidR="005E738F" w:rsidRDefault="00000000">
            <w:pPr>
              <w:pStyle w:val="TAC6"/>
            </w:pPr>
            <w:r>
              <w:t>NWT</w:t>
            </w:r>
          </w:p>
        </w:tc>
        <w:tc>
          <w:tcPr>
            <w:tcW w:w="689" w:type="auto"/>
          </w:tcPr>
          <w:p w14:paraId="7DEFD7B7" w14:textId="77777777" w:rsidR="005E738F" w:rsidRDefault="00000000">
            <w:pPr>
              <w:pStyle w:val="TAC6"/>
            </w:pPr>
            <w:r>
              <w:t>88.4</w:t>
            </w:r>
          </w:p>
        </w:tc>
        <w:tc>
          <w:tcPr>
            <w:tcW w:w="689" w:type="auto"/>
          </w:tcPr>
          <w:p w14:paraId="7533801D" w14:textId="77777777" w:rsidR="005E738F" w:rsidRDefault="00000000">
            <w:pPr>
              <w:pStyle w:val="TAC6"/>
            </w:pPr>
            <w:r>
              <w:t>8.3</w:t>
            </w:r>
          </w:p>
        </w:tc>
        <w:tc>
          <w:tcPr>
            <w:tcW w:w="689" w:type="auto"/>
          </w:tcPr>
          <w:p w14:paraId="53C6C375" w14:textId="77777777" w:rsidR="005E738F" w:rsidRDefault="00000000">
            <w:pPr>
              <w:pStyle w:val="TAC6"/>
            </w:pPr>
            <w:r>
              <w:t>c04</w:t>
            </w:r>
          </w:p>
        </w:tc>
        <w:tc>
          <w:tcPr>
            <w:tcW w:w="689" w:type="auto"/>
          </w:tcPr>
          <w:p w14:paraId="0B454124" w14:textId="77777777" w:rsidR="005E738F" w:rsidRDefault="00000000">
            <w:pPr>
              <w:pStyle w:val="TAC6"/>
            </w:pPr>
            <w:r>
              <w:t>4x48</w:t>
            </w:r>
          </w:p>
        </w:tc>
        <w:tc>
          <w:tcPr>
            <w:tcW w:w="689" w:type="auto"/>
          </w:tcPr>
          <w:p w14:paraId="7AE0A930" w14:textId="77777777" w:rsidR="005E738F" w:rsidRDefault="00000000">
            <w:pPr>
              <w:pStyle w:val="TAC6"/>
            </w:pPr>
            <w:r>
              <w:t>85.7</w:t>
            </w:r>
          </w:p>
        </w:tc>
        <w:tc>
          <w:tcPr>
            <w:tcW w:w="689" w:type="auto"/>
          </w:tcPr>
          <w:p w14:paraId="17C78F99" w14:textId="77777777" w:rsidR="005E738F" w:rsidRDefault="00000000">
            <w:pPr>
              <w:pStyle w:val="TAC6"/>
            </w:pPr>
            <w:r>
              <w:t>11.2</w:t>
            </w:r>
          </w:p>
        </w:tc>
        <w:tc>
          <w:tcPr>
            <w:tcW w:w="689" w:type="auto"/>
          </w:tcPr>
          <w:p w14:paraId="5DDCAF7B" w14:textId="77777777" w:rsidR="005E738F" w:rsidRDefault="00000000">
            <w:pPr>
              <w:pStyle w:val="TAC6"/>
            </w:pPr>
            <w:r>
              <w:t>2.54</w:t>
            </w:r>
          </w:p>
        </w:tc>
        <w:tc>
          <w:tcPr>
            <w:tcW w:w="689" w:type="auto"/>
          </w:tcPr>
          <w:p w14:paraId="7644E5C9" w14:textId="77777777" w:rsidR="005E738F" w:rsidRDefault="00000000">
            <w:pPr>
              <w:pStyle w:val="TAC6"/>
            </w:pPr>
            <w:r>
              <w:t>BT</w:t>
            </w:r>
          </w:p>
        </w:tc>
        <w:tc>
          <w:tcPr>
            <w:tcW w:w="689" w:type="auto"/>
            <w:shd w:val="clear" w:color="auto" w:fill="ADD8E6"/>
          </w:tcPr>
          <w:p w14:paraId="4C3043A2" w14:textId="77777777" w:rsidR="005E738F" w:rsidRDefault="00000000">
            <w:pPr>
              <w:pStyle w:val="TAC6"/>
            </w:pPr>
            <w:r>
              <w:t>EXCEED</w:t>
            </w:r>
          </w:p>
        </w:tc>
      </w:tr>
      <w:tr w:rsidR="005E738F" w14:paraId="628D3412" w14:textId="77777777">
        <w:trPr>
          <w:jc w:val="center"/>
        </w:trPr>
        <w:tc>
          <w:tcPr>
            <w:tcW w:w="689" w:type="auto"/>
            <w:vMerge/>
          </w:tcPr>
          <w:p w14:paraId="6C5200DD" w14:textId="77777777" w:rsidR="005E738F" w:rsidRDefault="005E738F"/>
        </w:tc>
        <w:tc>
          <w:tcPr>
            <w:tcW w:w="689" w:type="auto"/>
            <w:vMerge/>
          </w:tcPr>
          <w:p w14:paraId="20F81CB1" w14:textId="77777777" w:rsidR="005E738F" w:rsidRDefault="005E738F"/>
        </w:tc>
        <w:tc>
          <w:tcPr>
            <w:tcW w:w="689" w:type="auto"/>
          </w:tcPr>
          <w:p w14:paraId="69717642" w14:textId="77777777" w:rsidR="005E738F" w:rsidRDefault="00000000">
            <w:pPr>
              <w:pStyle w:val="TAC6"/>
            </w:pPr>
            <w:r>
              <w:t>2</w:t>
            </w:r>
          </w:p>
        </w:tc>
        <w:tc>
          <w:tcPr>
            <w:tcW w:w="689" w:type="auto"/>
          </w:tcPr>
          <w:p w14:paraId="40D2B883" w14:textId="77777777" w:rsidR="005E738F" w:rsidRDefault="00000000">
            <w:pPr>
              <w:pStyle w:val="TAC6"/>
            </w:pPr>
            <w:r>
              <w:t>160</w:t>
            </w:r>
          </w:p>
        </w:tc>
        <w:tc>
          <w:tcPr>
            <w:tcW w:w="689" w:type="auto"/>
          </w:tcPr>
          <w:p w14:paraId="6EFD6110" w14:textId="77777777" w:rsidR="005E738F" w:rsidRDefault="00000000">
            <w:pPr>
              <w:pStyle w:val="TAC6"/>
            </w:pPr>
            <w:r>
              <w:t>BT</w:t>
            </w:r>
          </w:p>
        </w:tc>
        <w:tc>
          <w:tcPr>
            <w:tcW w:w="689" w:type="auto"/>
          </w:tcPr>
          <w:p w14:paraId="09819D19" w14:textId="77777777" w:rsidR="005E738F" w:rsidRDefault="00000000">
            <w:pPr>
              <w:pStyle w:val="TAC6"/>
            </w:pPr>
            <w:r>
              <w:t>88.4</w:t>
            </w:r>
          </w:p>
        </w:tc>
        <w:tc>
          <w:tcPr>
            <w:tcW w:w="689" w:type="auto"/>
          </w:tcPr>
          <w:p w14:paraId="4C748C57" w14:textId="77777777" w:rsidR="005E738F" w:rsidRDefault="00000000">
            <w:pPr>
              <w:pStyle w:val="TAC6"/>
            </w:pPr>
            <w:r>
              <w:t>8.3</w:t>
            </w:r>
          </w:p>
        </w:tc>
        <w:tc>
          <w:tcPr>
            <w:tcW w:w="689" w:type="auto"/>
          </w:tcPr>
          <w:p w14:paraId="2E38D1A7" w14:textId="77777777" w:rsidR="005E738F" w:rsidRDefault="00000000">
            <w:pPr>
              <w:pStyle w:val="TAC6"/>
            </w:pPr>
            <w:r>
              <w:t>c03</w:t>
            </w:r>
          </w:p>
        </w:tc>
        <w:tc>
          <w:tcPr>
            <w:tcW w:w="689" w:type="auto"/>
          </w:tcPr>
          <w:p w14:paraId="54CFCAA9" w14:textId="77777777" w:rsidR="005E738F" w:rsidRDefault="00000000">
            <w:pPr>
              <w:pStyle w:val="TAC6"/>
            </w:pPr>
            <w:r>
              <w:t>4x32</w:t>
            </w:r>
          </w:p>
        </w:tc>
        <w:tc>
          <w:tcPr>
            <w:tcW w:w="689" w:type="auto"/>
          </w:tcPr>
          <w:p w14:paraId="429E8AD0" w14:textId="77777777" w:rsidR="005E738F" w:rsidRDefault="00000000">
            <w:pPr>
              <w:pStyle w:val="TAC6"/>
            </w:pPr>
            <w:r>
              <w:t>70</w:t>
            </w:r>
          </w:p>
        </w:tc>
        <w:tc>
          <w:tcPr>
            <w:tcW w:w="689" w:type="auto"/>
          </w:tcPr>
          <w:p w14:paraId="57402A19" w14:textId="77777777" w:rsidR="005E738F" w:rsidRDefault="00000000">
            <w:pPr>
              <w:pStyle w:val="TAC6"/>
            </w:pPr>
            <w:r>
              <w:t>21.6</w:t>
            </w:r>
          </w:p>
        </w:tc>
        <w:tc>
          <w:tcPr>
            <w:tcW w:w="689" w:type="auto"/>
          </w:tcPr>
          <w:p w14:paraId="539BE76F" w14:textId="77777777" w:rsidR="005E738F" w:rsidRDefault="00000000">
            <w:pPr>
              <w:pStyle w:val="TAC6"/>
            </w:pPr>
            <w:r>
              <w:t>10.29</w:t>
            </w:r>
          </w:p>
        </w:tc>
        <w:tc>
          <w:tcPr>
            <w:tcW w:w="689" w:type="auto"/>
          </w:tcPr>
          <w:p w14:paraId="1F0A6BD0" w14:textId="77777777" w:rsidR="005E738F" w:rsidRDefault="00000000">
            <w:pPr>
              <w:pStyle w:val="TAC6"/>
            </w:pPr>
            <w:r>
              <w:t>BT</w:t>
            </w:r>
          </w:p>
        </w:tc>
        <w:tc>
          <w:tcPr>
            <w:tcW w:w="689" w:type="auto"/>
          </w:tcPr>
          <w:p w14:paraId="6DD6BFE9" w14:textId="77777777" w:rsidR="005E738F" w:rsidRDefault="00000000">
            <w:pPr>
              <w:pStyle w:val="TAC6"/>
            </w:pPr>
            <w:r>
              <w:t>PASS</w:t>
            </w:r>
          </w:p>
        </w:tc>
      </w:tr>
      <w:tr w:rsidR="005E738F" w14:paraId="1AB7C7A1" w14:textId="77777777">
        <w:trPr>
          <w:jc w:val="center"/>
        </w:trPr>
        <w:tc>
          <w:tcPr>
            <w:tcW w:w="689" w:type="auto"/>
            <w:vMerge/>
          </w:tcPr>
          <w:p w14:paraId="5E137C11" w14:textId="77777777" w:rsidR="005E738F" w:rsidRDefault="005E738F"/>
        </w:tc>
        <w:tc>
          <w:tcPr>
            <w:tcW w:w="689" w:type="auto"/>
            <w:vMerge w:val="restart"/>
          </w:tcPr>
          <w:p w14:paraId="2C8B76BD" w14:textId="77777777" w:rsidR="005E738F" w:rsidRDefault="00000000">
            <w:pPr>
              <w:pStyle w:val="TAC6"/>
            </w:pPr>
            <w:r>
              <w:t>c07</w:t>
            </w:r>
          </w:p>
        </w:tc>
        <w:tc>
          <w:tcPr>
            <w:tcW w:w="689" w:type="auto"/>
          </w:tcPr>
          <w:p w14:paraId="7D56ECF9" w14:textId="77777777" w:rsidR="005E738F" w:rsidRDefault="00000000">
            <w:pPr>
              <w:pStyle w:val="TAC6"/>
            </w:pPr>
            <w:r>
              <w:t>1</w:t>
            </w:r>
          </w:p>
        </w:tc>
        <w:tc>
          <w:tcPr>
            <w:tcW w:w="689" w:type="auto"/>
          </w:tcPr>
          <w:p w14:paraId="0ACE1521" w14:textId="77777777" w:rsidR="005E738F" w:rsidRDefault="00000000">
            <w:pPr>
              <w:pStyle w:val="TAC6"/>
            </w:pPr>
            <w:r>
              <w:t>192</w:t>
            </w:r>
          </w:p>
        </w:tc>
        <w:tc>
          <w:tcPr>
            <w:tcW w:w="689" w:type="auto"/>
          </w:tcPr>
          <w:p w14:paraId="1F0D5274" w14:textId="77777777" w:rsidR="005E738F" w:rsidRDefault="00000000">
            <w:pPr>
              <w:pStyle w:val="TAC6"/>
            </w:pPr>
            <w:r>
              <w:t>NWT</w:t>
            </w:r>
          </w:p>
        </w:tc>
        <w:tc>
          <w:tcPr>
            <w:tcW w:w="689" w:type="auto"/>
          </w:tcPr>
          <w:p w14:paraId="5D210035" w14:textId="77777777" w:rsidR="005E738F" w:rsidRDefault="00000000">
            <w:pPr>
              <w:pStyle w:val="TAC6"/>
            </w:pPr>
            <w:r>
              <w:t>90.3</w:t>
            </w:r>
          </w:p>
        </w:tc>
        <w:tc>
          <w:tcPr>
            <w:tcW w:w="689" w:type="auto"/>
          </w:tcPr>
          <w:p w14:paraId="5611E9D0" w14:textId="77777777" w:rsidR="005E738F" w:rsidRDefault="00000000">
            <w:pPr>
              <w:pStyle w:val="TAC6"/>
            </w:pPr>
            <w:r>
              <w:t>8.9</w:t>
            </w:r>
          </w:p>
        </w:tc>
        <w:tc>
          <w:tcPr>
            <w:tcW w:w="689" w:type="auto"/>
          </w:tcPr>
          <w:p w14:paraId="0843B45F" w14:textId="77777777" w:rsidR="005E738F" w:rsidRDefault="00000000">
            <w:pPr>
              <w:pStyle w:val="TAC6"/>
            </w:pPr>
            <w:r>
              <w:t>c05</w:t>
            </w:r>
          </w:p>
        </w:tc>
        <w:tc>
          <w:tcPr>
            <w:tcW w:w="689" w:type="auto"/>
          </w:tcPr>
          <w:p w14:paraId="286B51E4" w14:textId="77777777" w:rsidR="005E738F" w:rsidRDefault="00000000">
            <w:pPr>
              <w:pStyle w:val="TAC6"/>
            </w:pPr>
            <w:r>
              <w:t>4x64</w:t>
            </w:r>
          </w:p>
        </w:tc>
        <w:tc>
          <w:tcPr>
            <w:tcW w:w="689" w:type="auto"/>
          </w:tcPr>
          <w:p w14:paraId="38316634" w14:textId="77777777" w:rsidR="005E738F" w:rsidRDefault="00000000">
            <w:pPr>
              <w:pStyle w:val="TAC6"/>
            </w:pPr>
            <w:r>
              <w:t>87.8</w:t>
            </w:r>
          </w:p>
        </w:tc>
        <w:tc>
          <w:tcPr>
            <w:tcW w:w="689" w:type="auto"/>
          </w:tcPr>
          <w:p w14:paraId="5A2AB294" w14:textId="77777777" w:rsidR="005E738F" w:rsidRDefault="00000000">
            <w:pPr>
              <w:pStyle w:val="TAC6"/>
            </w:pPr>
            <w:r>
              <w:t>10.1</w:t>
            </w:r>
          </w:p>
        </w:tc>
        <w:tc>
          <w:tcPr>
            <w:tcW w:w="689" w:type="auto"/>
          </w:tcPr>
          <w:p w14:paraId="3311C1DD" w14:textId="77777777" w:rsidR="005E738F" w:rsidRDefault="00000000">
            <w:pPr>
              <w:pStyle w:val="TAC6"/>
            </w:pPr>
            <w:r>
              <w:t>2.4</w:t>
            </w:r>
          </w:p>
        </w:tc>
        <w:tc>
          <w:tcPr>
            <w:tcW w:w="689" w:type="auto"/>
          </w:tcPr>
          <w:p w14:paraId="4B471CEB" w14:textId="77777777" w:rsidR="005E738F" w:rsidRDefault="00000000">
            <w:pPr>
              <w:pStyle w:val="TAC6"/>
            </w:pPr>
            <w:r>
              <w:t>BT</w:t>
            </w:r>
          </w:p>
        </w:tc>
        <w:tc>
          <w:tcPr>
            <w:tcW w:w="689" w:type="auto"/>
            <w:shd w:val="clear" w:color="auto" w:fill="ADD8E6"/>
          </w:tcPr>
          <w:p w14:paraId="022D30DA" w14:textId="77777777" w:rsidR="005E738F" w:rsidRDefault="00000000">
            <w:pPr>
              <w:pStyle w:val="TAC6"/>
            </w:pPr>
            <w:r>
              <w:t>EXCEED</w:t>
            </w:r>
          </w:p>
        </w:tc>
      </w:tr>
      <w:tr w:rsidR="005E738F" w14:paraId="57E11DDD" w14:textId="77777777">
        <w:trPr>
          <w:jc w:val="center"/>
        </w:trPr>
        <w:tc>
          <w:tcPr>
            <w:tcW w:w="689" w:type="auto"/>
            <w:vMerge/>
          </w:tcPr>
          <w:p w14:paraId="17723A51" w14:textId="77777777" w:rsidR="005E738F" w:rsidRDefault="005E738F"/>
        </w:tc>
        <w:tc>
          <w:tcPr>
            <w:tcW w:w="689" w:type="auto"/>
            <w:vMerge/>
          </w:tcPr>
          <w:p w14:paraId="14340334" w14:textId="77777777" w:rsidR="005E738F" w:rsidRDefault="005E738F"/>
        </w:tc>
        <w:tc>
          <w:tcPr>
            <w:tcW w:w="689" w:type="auto"/>
          </w:tcPr>
          <w:p w14:paraId="2A6BAA33" w14:textId="77777777" w:rsidR="005E738F" w:rsidRDefault="00000000">
            <w:pPr>
              <w:pStyle w:val="TAC6"/>
            </w:pPr>
            <w:r>
              <w:t>2</w:t>
            </w:r>
          </w:p>
        </w:tc>
        <w:tc>
          <w:tcPr>
            <w:tcW w:w="689" w:type="auto"/>
          </w:tcPr>
          <w:p w14:paraId="7F6D24DD" w14:textId="77777777" w:rsidR="005E738F" w:rsidRDefault="00000000">
            <w:pPr>
              <w:pStyle w:val="TAC6"/>
            </w:pPr>
            <w:r>
              <w:t>192</w:t>
            </w:r>
          </w:p>
        </w:tc>
        <w:tc>
          <w:tcPr>
            <w:tcW w:w="689" w:type="auto"/>
          </w:tcPr>
          <w:p w14:paraId="192C3749" w14:textId="77777777" w:rsidR="005E738F" w:rsidRDefault="00000000">
            <w:pPr>
              <w:pStyle w:val="TAC6"/>
            </w:pPr>
            <w:r>
              <w:t>BT</w:t>
            </w:r>
          </w:p>
        </w:tc>
        <w:tc>
          <w:tcPr>
            <w:tcW w:w="689" w:type="auto"/>
          </w:tcPr>
          <w:p w14:paraId="5051AEE1" w14:textId="77777777" w:rsidR="005E738F" w:rsidRDefault="00000000">
            <w:pPr>
              <w:pStyle w:val="TAC6"/>
            </w:pPr>
            <w:r>
              <w:t>90.3</w:t>
            </w:r>
          </w:p>
        </w:tc>
        <w:tc>
          <w:tcPr>
            <w:tcW w:w="689" w:type="auto"/>
          </w:tcPr>
          <w:p w14:paraId="68AED2E4" w14:textId="77777777" w:rsidR="005E738F" w:rsidRDefault="00000000">
            <w:pPr>
              <w:pStyle w:val="TAC6"/>
            </w:pPr>
            <w:r>
              <w:t>8.9</w:t>
            </w:r>
          </w:p>
        </w:tc>
        <w:tc>
          <w:tcPr>
            <w:tcW w:w="689" w:type="auto"/>
          </w:tcPr>
          <w:p w14:paraId="15DD56EA" w14:textId="77777777" w:rsidR="005E738F" w:rsidRDefault="00000000">
            <w:pPr>
              <w:pStyle w:val="TAC6"/>
            </w:pPr>
            <w:r>
              <w:t>c04</w:t>
            </w:r>
          </w:p>
        </w:tc>
        <w:tc>
          <w:tcPr>
            <w:tcW w:w="689" w:type="auto"/>
          </w:tcPr>
          <w:p w14:paraId="675BF991" w14:textId="77777777" w:rsidR="005E738F" w:rsidRDefault="00000000">
            <w:pPr>
              <w:pStyle w:val="TAC6"/>
            </w:pPr>
            <w:r>
              <w:t>4x48</w:t>
            </w:r>
          </w:p>
        </w:tc>
        <w:tc>
          <w:tcPr>
            <w:tcW w:w="689" w:type="auto"/>
          </w:tcPr>
          <w:p w14:paraId="4E82101C" w14:textId="77777777" w:rsidR="005E738F" w:rsidRDefault="00000000">
            <w:pPr>
              <w:pStyle w:val="TAC6"/>
            </w:pPr>
            <w:r>
              <w:t>85.7</w:t>
            </w:r>
          </w:p>
        </w:tc>
        <w:tc>
          <w:tcPr>
            <w:tcW w:w="689" w:type="auto"/>
          </w:tcPr>
          <w:p w14:paraId="6EB0D33E" w14:textId="77777777" w:rsidR="005E738F" w:rsidRDefault="00000000">
            <w:pPr>
              <w:pStyle w:val="TAC6"/>
            </w:pPr>
            <w:r>
              <w:t>11.2</w:t>
            </w:r>
          </w:p>
        </w:tc>
        <w:tc>
          <w:tcPr>
            <w:tcW w:w="689" w:type="auto"/>
          </w:tcPr>
          <w:p w14:paraId="10A4DFE5" w14:textId="77777777" w:rsidR="005E738F" w:rsidRDefault="00000000">
            <w:pPr>
              <w:pStyle w:val="TAC6"/>
            </w:pPr>
            <w:r>
              <w:t>4.16</w:t>
            </w:r>
          </w:p>
        </w:tc>
        <w:tc>
          <w:tcPr>
            <w:tcW w:w="689" w:type="auto"/>
          </w:tcPr>
          <w:p w14:paraId="202E1D19" w14:textId="77777777" w:rsidR="005E738F" w:rsidRDefault="00000000">
            <w:pPr>
              <w:pStyle w:val="TAC6"/>
            </w:pPr>
            <w:r>
              <w:t>BT</w:t>
            </w:r>
          </w:p>
        </w:tc>
        <w:tc>
          <w:tcPr>
            <w:tcW w:w="689" w:type="auto"/>
          </w:tcPr>
          <w:p w14:paraId="241F17CF" w14:textId="77777777" w:rsidR="005E738F" w:rsidRDefault="00000000">
            <w:pPr>
              <w:pStyle w:val="TAC6"/>
            </w:pPr>
            <w:r>
              <w:t>PASS</w:t>
            </w:r>
          </w:p>
        </w:tc>
      </w:tr>
      <w:tr w:rsidR="005E738F" w14:paraId="654F49BD" w14:textId="77777777">
        <w:trPr>
          <w:jc w:val="center"/>
        </w:trPr>
        <w:tc>
          <w:tcPr>
            <w:tcW w:w="689" w:type="auto"/>
            <w:vMerge w:val="restart"/>
          </w:tcPr>
          <w:p w14:paraId="724393EE" w14:textId="77777777" w:rsidR="005E738F" w:rsidRDefault="00000000">
            <w:pPr>
              <w:pStyle w:val="TAC6"/>
            </w:pPr>
            <w:r>
              <w:t>d+b</w:t>
            </w:r>
          </w:p>
        </w:tc>
        <w:tc>
          <w:tcPr>
            <w:tcW w:w="689" w:type="auto"/>
            <w:vMerge w:val="restart"/>
          </w:tcPr>
          <w:p w14:paraId="258EF9D7" w14:textId="77777777" w:rsidR="005E738F" w:rsidRDefault="00000000">
            <w:pPr>
              <w:pStyle w:val="TAC6"/>
            </w:pPr>
            <w:r>
              <w:t>c06</w:t>
            </w:r>
          </w:p>
        </w:tc>
        <w:tc>
          <w:tcPr>
            <w:tcW w:w="689" w:type="auto"/>
          </w:tcPr>
          <w:p w14:paraId="791361A1" w14:textId="77777777" w:rsidR="005E738F" w:rsidRDefault="00000000">
            <w:pPr>
              <w:pStyle w:val="TAC6"/>
            </w:pPr>
            <w:r>
              <w:t>1</w:t>
            </w:r>
          </w:p>
        </w:tc>
        <w:tc>
          <w:tcPr>
            <w:tcW w:w="689" w:type="auto"/>
          </w:tcPr>
          <w:p w14:paraId="779543FD" w14:textId="77777777" w:rsidR="005E738F" w:rsidRDefault="00000000">
            <w:pPr>
              <w:pStyle w:val="TAC6"/>
            </w:pPr>
            <w:r>
              <w:t>160</w:t>
            </w:r>
          </w:p>
        </w:tc>
        <w:tc>
          <w:tcPr>
            <w:tcW w:w="689" w:type="auto"/>
          </w:tcPr>
          <w:p w14:paraId="345E2D55" w14:textId="77777777" w:rsidR="005E738F" w:rsidRDefault="00000000">
            <w:pPr>
              <w:pStyle w:val="TAC6"/>
            </w:pPr>
            <w:r>
              <w:t>NWT</w:t>
            </w:r>
          </w:p>
        </w:tc>
        <w:tc>
          <w:tcPr>
            <w:tcW w:w="689" w:type="auto"/>
          </w:tcPr>
          <w:p w14:paraId="1BFDE96D" w14:textId="77777777" w:rsidR="005E738F" w:rsidRDefault="00000000">
            <w:pPr>
              <w:pStyle w:val="TAC6"/>
            </w:pPr>
            <w:r>
              <w:t>89.2</w:t>
            </w:r>
          </w:p>
        </w:tc>
        <w:tc>
          <w:tcPr>
            <w:tcW w:w="689" w:type="auto"/>
          </w:tcPr>
          <w:p w14:paraId="76F0C260" w14:textId="77777777" w:rsidR="005E738F" w:rsidRDefault="00000000">
            <w:pPr>
              <w:pStyle w:val="TAC6"/>
            </w:pPr>
            <w:r>
              <w:t>11</w:t>
            </w:r>
          </w:p>
        </w:tc>
        <w:tc>
          <w:tcPr>
            <w:tcW w:w="689" w:type="auto"/>
          </w:tcPr>
          <w:p w14:paraId="0D5DDD88" w14:textId="77777777" w:rsidR="005E738F" w:rsidRDefault="00000000">
            <w:pPr>
              <w:pStyle w:val="TAC6"/>
            </w:pPr>
            <w:r>
              <w:t>c04</w:t>
            </w:r>
          </w:p>
        </w:tc>
        <w:tc>
          <w:tcPr>
            <w:tcW w:w="689" w:type="auto"/>
          </w:tcPr>
          <w:p w14:paraId="6508593C" w14:textId="77777777" w:rsidR="005E738F" w:rsidRDefault="00000000">
            <w:pPr>
              <w:pStyle w:val="TAC6"/>
            </w:pPr>
            <w:r>
              <w:t>4x48</w:t>
            </w:r>
          </w:p>
        </w:tc>
        <w:tc>
          <w:tcPr>
            <w:tcW w:w="689" w:type="auto"/>
          </w:tcPr>
          <w:p w14:paraId="0C5440CC" w14:textId="77777777" w:rsidR="005E738F" w:rsidRDefault="00000000">
            <w:pPr>
              <w:pStyle w:val="TAC6"/>
            </w:pPr>
            <w:r>
              <w:t>87.4</w:t>
            </w:r>
          </w:p>
        </w:tc>
        <w:tc>
          <w:tcPr>
            <w:tcW w:w="689" w:type="auto"/>
          </w:tcPr>
          <w:p w14:paraId="1746781A" w14:textId="77777777" w:rsidR="005E738F" w:rsidRDefault="00000000">
            <w:pPr>
              <w:pStyle w:val="TAC6"/>
            </w:pPr>
            <w:r>
              <w:t>12.4</w:t>
            </w:r>
          </w:p>
        </w:tc>
        <w:tc>
          <w:tcPr>
            <w:tcW w:w="689" w:type="auto"/>
          </w:tcPr>
          <w:p w14:paraId="057A3472" w14:textId="77777777" w:rsidR="005E738F" w:rsidRDefault="00000000">
            <w:pPr>
              <w:pStyle w:val="TAC6"/>
            </w:pPr>
            <w:r>
              <w:t>2.01</w:t>
            </w:r>
          </w:p>
        </w:tc>
        <w:tc>
          <w:tcPr>
            <w:tcW w:w="689" w:type="auto"/>
          </w:tcPr>
          <w:p w14:paraId="3C3AB954" w14:textId="77777777" w:rsidR="005E738F" w:rsidRDefault="00000000">
            <w:pPr>
              <w:pStyle w:val="TAC6"/>
            </w:pPr>
            <w:r>
              <w:t>BT</w:t>
            </w:r>
          </w:p>
        </w:tc>
        <w:tc>
          <w:tcPr>
            <w:tcW w:w="689" w:type="auto"/>
            <w:shd w:val="clear" w:color="auto" w:fill="ADD8E6"/>
          </w:tcPr>
          <w:p w14:paraId="33E4A308" w14:textId="77777777" w:rsidR="005E738F" w:rsidRDefault="00000000">
            <w:pPr>
              <w:pStyle w:val="TAC6"/>
            </w:pPr>
            <w:r>
              <w:t>EXCEED</w:t>
            </w:r>
          </w:p>
        </w:tc>
      </w:tr>
      <w:tr w:rsidR="005E738F" w14:paraId="4583C59E" w14:textId="77777777">
        <w:trPr>
          <w:jc w:val="center"/>
        </w:trPr>
        <w:tc>
          <w:tcPr>
            <w:tcW w:w="689" w:type="auto"/>
            <w:vMerge/>
          </w:tcPr>
          <w:p w14:paraId="2DCCBDB7" w14:textId="77777777" w:rsidR="005E738F" w:rsidRDefault="005E738F"/>
        </w:tc>
        <w:tc>
          <w:tcPr>
            <w:tcW w:w="689" w:type="auto"/>
            <w:vMerge/>
          </w:tcPr>
          <w:p w14:paraId="2296D818" w14:textId="77777777" w:rsidR="005E738F" w:rsidRDefault="005E738F"/>
        </w:tc>
        <w:tc>
          <w:tcPr>
            <w:tcW w:w="689" w:type="auto"/>
          </w:tcPr>
          <w:p w14:paraId="0FECD68E" w14:textId="77777777" w:rsidR="005E738F" w:rsidRDefault="00000000">
            <w:pPr>
              <w:pStyle w:val="TAC6"/>
            </w:pPr>
            <w:r>
              <w:t>2</w:t>
            </w:r>
          </w:p>
        </w:tc>
        <w:tc>
          <w:tcPr>
            <w:tcW w:w="689" w:type="auto"/>
          </w:tcPr>
          <w:p w14:paraId="0BEFC428" w14:textId="77777777" w:rsidR="005E738F" w:rsidRDefault="00000000">
            <w:pPr>
              <w:pStyle w:val="TAC6"/>
            </w:pPr>
            <w:r>
              <w:t>160</w:t>
            </w:r>
          </w:p>
        </w:tc>
        <w:tc>
          <w:tcPr>
            <w:tcW w:w="689" w:type="auto"/>
          </w:tcPr>
          <w:p w14:paraId="0844D959" w14:textId="77777777" w:rsidR="005E738F" w:rsidRDefault="00000000">
            <w:pPr>
              <w:pStyle w:val="TAC6"/>
            </w:pPr>
            <w:r>
              <w:t>BT</w:t>
            </w:r>
          </w:p>
        </w:tc>
        <w:tc>
          <w:tcPr>
            <w:tcW w:w="689" w:type="auto"/>
          </w:tcPr>
          <w:p w14:paraId="5452E241" w14:textId="77777777" w:rsidR="005E738F" w:rsidRDefault="00000000">
            <w:pPr>
              <w:pStyle w:val="TAC6"/>
            </w:pPr>
            <w:r>
              <w:t>89.2</w:t>
            </w:r>
          </w:p>
        </w:tc>
        <w:tc>
          <w:tcPr>
            <w:tcW w:w="689" w:type="auto"/>
          </w:tcPr>
          <w:p w14:paraId="0ABEB6ED" w14:textId="77777777" w:rsidR="005E738F" w:rsidRDefault="00000000">
            <w:pPr>
              <w:pStyle w:val="TAC6"/>
            </w:pPr>
            <w:r>
              <w:t>11</w:t>
            </w:r>
          </w:p>
        </w:tc>
        <w:tc>
          <w:tcPr>
            <w:tcW w:w="689" w:type="auto"/>
          </w:tcPr>
          <w:p w14:paraId="517C575F" w14:textId="77777777" w:rsidR="005E738F" w:rsidRDefault="00000000">
            <w:pPr>
              <w:pStyle w:val="TAC6"/>
            </w:pPr>
            <w:r>
              <w:t>c03</w:t>
            </w:r>
          </w:p>
        </w:tc>
        <w:tc>
          <w:tcPr>
            <w:tcW w:w="689" w:type="auto"/>
          </w:tcPr>
          <w:p w14:paraId="2A30B6F9" w14:textId="77777777" w:rsidR="005E738F" w:rsidRDefault="00000000">
            <w:pPr>
              <w:pStyle w:val="TAC6"/>
            </w:pPr>
            <w:r>
              <w:t>4x32</w:t>
            </w:r>
          </w:p>
        </w:tc>
        <w:tc>
          <w:tcPr>
            <w:tcW w:w="689" w:type="auto"/>
          </w:tcPr>
          <w:p w14:paraId="29E831AB" w14:textId="77777777" w:rsidR="005E738F" w:rsidRDefault="00000000">
            <w:pPr>
              <w:pStyle w:val="TAC6"/>
            </w:pPr>
            <w:r>
              <w:t>76.1</w:t>
            </w:r>
          </w:p>
        </w:tc>
        <w:tc>
          <w:tcPr>
            <w:tcW w:w="689" w:type="auto"/>
          </w:tcPr>
          <w:p w14:paraId="4BC64456" w14:textId="77777777" w:rsidR="005E738F" w:rsidRDefault="00000000">
            <w:pPr>
              <w:pStyle w:val="TAC6"/>
            </w:pPr>
            <w:r>
              <w:t>21.8</w:t>
            </w:r>
          </w:p>
        </w:tc>
        <w:tc>
          <w:tcPr>
            <w:tcW w:w="689" w:type="auto"/>
          </w:tcPr>
          <w:p w14:paraId="10388192" w14:textId="77777777" w:rsidR="005E738F" w:rsidRDefault="00000000">
            <w:pPr>
              <w:pStyle w:val="TAC6"/>
            </w:pPr>
            <w:r>
              <w:t>9.85</w:t>
            </w:r>
          </w:p>
        </w:tc>
        <w:tc>
          <w:tcPr>
            <w:tcW w:w="689" w:type="auto"/>
          </w:tcPr>
          <w:p w14:paraId="62CF67D9" w14:textId="77777777" w:rsidR="005E738F" w:rsidRDefault="00000000">
            <w:pPr>
              <w:pStyle w:val="TAC6"/>
            </w:pPr>
            <w:r>
              <w:t>BT</w:t>
            </w:r>
          </w:p>
        </w:tc>
        <w:tc>
          <w:tcPr>
            <w:tcW w:w="689" w:type="auto"/>
          </w:tcPr>
          <w:p w14:paraId="49CFD74F" w14:textId="77777777" w:rsidR="005E738F" w:rsidRDefault="00000000">
            <w:pPr>
              <w:pStyle w:val="TAC6"/>
            </w:pPr>
            <w:r>
              <w:t>PASS</w:t>
            </w:r>
          </w:p>
        </w:tc>
      </w:tr>
      <w:tr w:rsidR="005E738F" w14:paraId="7334A76B" w14:textId="77777777">
        <w:trPr>
          <w:jc w:val="center"/>
        </w:trPr>
        <w:tc>
          <w:tcPr>
            <w:tcW w:w="689" w:type="auto"/>
            <w:vMerge/>
          </w:tcPr>
          <w:p w14:paraId="6B412905" w14:textId="77777777" w:rsidR="005E738F" w:rsidRDefault="005E738F"/>
        </w:tc>
        <w:tc>
          <w:tcPr>
            <w:tcW w:w="689" w:type="auto"/>
            <w:vMerge w:val="restart"/>
          </w:tcPr>
          <w:p w14:paraId="3DCF90DD" w14:textId="77777777" w:rsidR="005E738F" w:rsidRDefault="00000000">
            <w:pPr>
              <w:pStyle w:val="TAC6"/>
            </w:pPr>
            <w:r>
              <w:t>c07</w:t>
            </w:r>
          </w:p>
        </w:tc>
        <w:tc>
          <w:tcPr>
            <w:tcW w:w="689" w:type="auto"/>
          </w:tcPr>
          <w:p w14:paraId="5EF5456D" w14:textId="77777777" w:rsidR="005E738F" w:rsidRDefault="00000000">
            <w:pPr>
              <w:pStyle w:val="TAC6"/>
            </w:pPr>
            <w:r>
              <w:t>1</w:t>
            </w:r>
          </w:p>
        </w:tc>
        <w:tc>
          <w:tcPr>
            <w:tcW w:w="689" w:type="auto"/>
          </w:tcPr>
          <w:p w14:paraId="027549F5" w14:textId="77777777" w:rsidR="005E738F" w:rsidRDefault="00000000">
            <w:pPr>
              <w:pStyle w:val="TAC6"/>
            </w:pPr>
            <w:r>
              <w:t>192</w:t>
            </w:r>
          </w:p>
        </w:tc>
        <w:tc>
          <w:tcPr>
            <w:tcW w:w="689" w:type="auto"/>
          </w:tcPr>
          <w:p w14:paraId="68A2E9EF" w14:textId="77777777" w:rsidR="005E738F" w:rsidRDefault="00000000">
            <w:pPr>
              <w:pStyle w:val="TAC6"/>
            </w:pPr>
            <w:r>
              <w:t>NWT</w:t>
            </w:r>
          </w:p>
        </w:tc>
        <w:tc>
          <w:tcPr>
            <w:tcW w:w="689" w:type="auto"/>
          </w:tcPr>
          <w:p w14:paraId="4CF55CED" w14:textId="77777777" w:rsidR="005E738F" w:rsidRDefault="00000000">
            <w:pPr>
              <w:pStyle w:val="TAC6"/>
            </w:pPr>
            <w:r>
              <w:t>90.6</w:t>
            </w:r>
          </w:p>
        </w:tc>
        <w:tc>
          <w:tcPr>
            <w:tcW w:w="689" w:type="auto"/>
          </w:tcPr>
          <w:p w14:paraId="7BFADE8A" w14:textId="77777777" w:rsidR="005E738F" w:rsidRDefault="00000000">
            <w:pPr>
              <w:pStyle w:val="TAC6"/>
            </w:pPr>
            <w:r>
              <w:t>11.2</w:t>
            </w:r>
          </w:p>
        </w:tc>
        <w:tc>
          <w:tcPr>
            <w:tcW w:w="689" w:type="auto"/>
          </w:tcPr>
          <w:p w14:paraId="62384A4B" w14:textId="77777777" w:rsidR="005E738F" w:rsidRDefault="00000000">
            <w:pPr>
              <w:pStyle w:val="TAC6"/>
            </w:pPr>
            <w:r>
              <w:t>c05</w:t>
            </w:r>
          </w:p>
        </w:tc>
        <w:tc>
          <w:tcPr>
            <w:tcW w:w="689" w:type="auto"/>
          </w:tcPr>
          <w:p w14:paraId="24870A52" w14:textId="77777777" w:rsidR="005E738F" w:rsidRDefault="00000000">
            <w:pPr>
              <w:pStyle w:val="TAC6"/>
            </w:pPr>
            <w:r>
              <w:t>4x64</w:t>
            </w:r>
          </w:p>
        </w:tc>
        <w:tc>
          <w:tcPr>
            <w:tcW w:w="689" w:type="auto"/>
          </w:tcPr>
          <w:p w14:paraId="6BA3B4EB" w14:textId="77777777" w:rsidR="005E738F" w:rsidRDefault="00000000">
            <w:pPr>
              <w:pStyle w:val="TAC6"/>
            </w:pPr>
            <w:r>
              <w:t>89.1</w:t>
            </w:r>
          </w:p>
        </w:tc>
        <w:tc>
          <w:tcPr>
            <w:tcW w:w="689" w:type="auto"/>
          </w:tcPr>
          <w:p w14:paraId="02608001" w14:textId="77777777" w:rsidR="005E738F" w:rsidRDefault="00000000">
            <w:pPr>
              <w:pStyle w:val="TAC6"/>
            </w:pPr>
            <w:r>
              <w:t>11.9</w:t>
            </w:r>
          </w:p>
        </w:tc>
        <w:tc>
          <w:tcPr>
            <w:tcW w:w="689" w:type="auto"/>
          </w:tcPr>
          <w:p w14:paraId="4B1B57BE" w14:textId="77777777" w:rsidR="005E738F" w:rsidRDefault="00000000">
            <w:pPr>
              <w:pStyle w:val="TAC6"/>
            </w:pPr>
            <w:r>
              <w:t>1.72</w:t>
            </w:r>
          </w:p>
        </w:tc>
        <w:tc>
          <w:tcPr>
            <w:tcW w:w="689" w:type="auto"/>
          </w:tcPr>
          <w:p w14:paraId="7301E266" w14:textId="77777777" w:rsidR="005E738F" w:rsidRDefault="00000000">
            <w:pPr>
              <w:pStyle w:val="TAC6"/>
            </w:pPr>
            <w:r>
              <w:t>BT</w:t>
            </w:r>
          </w:p>
        </w:tc>
        <w:tc>
          <w:tcPr>
            <w:tcW w:w="689" w:type="auto"/>
            <w:shd w:val="clear" w:color="auto" w:fill="ADD8E6"/>
          </w:tcPr>
          <w:p w14:paraId="2A5753C0" w14:textId="77777777" w:rsidR="005E738F" w:rsidRDefault="00000000">
            <w:pPr>
              <w:pStyle w:val="TAC6"/>
            </w:pPr>
            <w:r>
              <w:t>EXCEED</w:t>
            </w:r>
          </w:p>
        </w:tc>
      </w:tr>
      <w:tr w:rsidR="005E738F" w14:paraId="063E0B84" w14:textId="77777777">
        <w:trPr>
          <w:jc w:val="center"/>
        </w:trPr>
        <w:tc>
          <w:tcPr>
            <w:tcW w:w="689" w:type="auto"/>
            <w:vMerge/>
          </w:tcPr>
          <w:p w14:paraId="46079654" w14:textId="77777777" w:rsidR="005E738F" w:rsidRDefault="005E738F"/>
        </w:tc>
        <w:tc>
          <w:tcPr>
            <w:tcW w:w="689" w:type="auto"/>
            <w:vMerge/>
          </w:tcPr>
          <w:p w14:paraId="2C1EE211" w14:textId="77777777" w:rsidR="005E738F" w:rsidRDefault="005E738F"/>
        </w:tc>
        <w:tc>
          <w:tcPr>
            <w:tcW w:w="689" w:type="auto"/>
          </w:tcPr>
          <w:p w14:paraId="37D37FF1" w14:textId="77777777" w:rsidR="005E738F" w:rsidRDefault="00000000">
            <w:pPr>
              <w:pStyle w:val="TAC6"/>
            </w:pPr>
            <w:r>
              <w:t>2</w:t>
            </w:r>
          </w:p>
        </w:tc>
        <w:tc>
          <w:tcPr>
            <w:tcW w:w="689" w:type="auto"/>
          </w:tcPr>
          <w:p w14:paraId="47E00B41" w14:textId="77777777" w:rsidR="005E738F" w:rsidRDefault="00000000">
            <w:pPr>
              <w:pStyle w:val="TAC6"/>
            </w:pPr>
            <w:r>
              <w:t>192</w:t>
            </w:r>
          </w:p>
        </w:tc>
        <w:tc>
          <w:tcPr>
            <w:tcW w:w="689" w:type="auto"/>
          </w:tcPr>
          <w:p w14:paraId="791C9A1F" w14:textId="77777777" w:rsidR="005E738F" w:rsidRDefault="00000000">
            <w:pPr>
              <w:pStyle w:val="TAC6"/>
            </w:pPr>
            <w:r>
              <w:t>BT</w:t>
            </w:r>
          </w:p>
        </w:tc>
        <w:tc>
          <w:tcPr>
            <w:tcW w:w="689" w:type="auto"/>
          </w:tcPr>
          <w:p w14:paraId="59518B79" w14:textId="77777777" w:rsidR="005E738F" w:rsidRDefault="00000000">
            <w:pPr>
              <w:pStyle w:val="TAC6"/>
            </w:pPr>
            <w:r>
              <w:t>90.6</w:t>
            </w:r>
          </w:p>
        </w:tc>
        <w:tc>
          <w:tcPr>
            <w:tcW w:w="689" w:type="auto"/>
          </w:tcPr>
          <w:p w14:paraId="286096AC" w14:textId="77777777" w:rsidR="005E738F" w:rsidRDefault="00000000">
            <w:pPr>
              <w:pStyle w:val="TAC6"/>
            </w:pPr>
            <w:r>
              <w:t>11.2</w:t>
            </w:r>
          </w:p>
        </w:tc>
        <w:tc>
          <w:tcPr>
            <w:tcW w:w="689" w:type="auto"/>
          </w:tcPr>
          <w:p w14:paraId="1C8105AD" w14:textId="77777777" w:rsidR="005E738F" w:rsidRDefault="00000000">
            <w:pPr>
              <w:pStyle w:val="TAC6"/>
            </w:pPr>
            <w:r>
              <w:t>c04</w:t>
            </w:r>
          </w:p>
        </w:tc>
        <w:tc>
          <w:tcPr>
            <w:tcW w:w="689" w:type="auto"/>
          </w:tcPr>
          <w:p w14:paraId="1CC37260" w14:textId="77777777" w:rsidR="005E738F" w:rsidRDefault="00000000">
            <w:pPr>
              <w:pStyle w:val="TAC6"/>
            </w:pPr>
            <w:r>
              <w:t>4x48</w:t>
            </w:r>
          </w:p>
        </w:tc>
        <w:tc>
          <w:tcPr>
            <w:tcW w:w="689" w:type="auto"/>
          </w:tcPr>
          <w:p w14:paraId="11078D04" w14:textId="77777777" w:rsidR="005E738F" w:rsidRDefault="00000000">
            <w:pPr>
              <w:pStyle w:val="TAC6"/>
            </w:pPr>
            <w:r>
              <w:t>87.4</w:t>
            </w:r>
          </w:p>
        </w:tc>
        <w:tc>
          <w:tcPr>
            <w:tcW w:w="689" w:type="auto"/>
          </w:tcPr>
          <w:p w14:paraId="69B99882" w14:textId="77777777" w:rsidR="005E738F" w:rsidRDefault="00000000">
            <w:pPr>
              <w:pStyle w:val="TAC6"/>
            </w:pPr>
            <w:r>
              <w:t>12.4</w:t>
            </w:r>
          </w:p>
        </w:tc>
        <w:tc>
          <w:tcPr>
            <w:tcW w:w="689" w:type="auto"/>
          </w:tcPr>
          <w:p w14:paraId="101CAD10" w14:textId="77777777" w:rsidR="005E738F" w:rsidRDefault="00000000">
            <w:pPr>
              <w:pStyle w:val="TAC6"/>
            </w:pPr>
            <w:r>
              <w:t>3.54</w:t>
            </w:r>
          </w:p>
        </w:tc>
        <w:tc>
          <w:tcPr>
            <w:tcW w:w="689" w:type="auto"/>
          </w:tcPr>
          <w:p w14:paraId="3727FFA0" w14:textId="77777777" w:rsidR="005E738F" w:rsidRDefault="00000000">
            <w:pPr>
              <w:pStyle w:val="TAC6"/>
            </w:pPr>
            <w:r>
              <w:t>BT</w:t>
            </w:r>
          </w:p>
        </w:tc>
        <w:tc>
          <w:tcPr>
            <w:tcW w:w="689" w:type="auto"/>
          </w:tcPr>
          <w:p w14:paraId="14867B8A" w14:textId="77777777" w:rsidR="005E738F" w:rsidRDefault="00000000">
            <w:pPr>
              <w:pStyle w:val="TAC6"/>
            </w:pPr>
            <w:r>
              <w:t>PASS</w:t>
            </w:r>
          </w:p>
        </w:tc>
      </w:tr>
    </w:tbl>
    <w:p w14:paraId="154C8B24" w14:textId="77777777" w:rsidR="005E738F" w:rsidRDefault="005E738F"/>
    <w:p w14:paraId="3482A2CB"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12AC20DD" w14:textId="655E8D33" w:rsidR="005E738F" w:rsidRDefault="00000000">
      <w:pPr>
        <w:pStyle w:val="TH"/>
      </w:pPr>
      <w:r>
        <w:t xml:space="preserve">Table </w:t>
      </w:r>
      <w:r>
        <w:fldChar w:fldCharType="begin"/>
      </w:r>
      <w:r>
        <w:instrText>SEQ Table \* ARABIC</w:instrText>
      </w:r>
      <w:r w:rsidR="001216E8">
        <w:fldChar w:fldCharType="separate"/>
      </w:r>
      <w:r w:rsidR="001216E8">
        <w:rPr>
          <w:noProof/>
        </w:rPr>
        <w:t>38</w:t>
      </w:r>
      <w:r>
        <w:fldChar w:fldCharType="end"/>
      </w:r>
      <w:r>
        <w:t>: Summary of the results of BS1534-4b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5E738F" w14:paraId="7C3920AA" w14:textId="77777777">
        <w:trPr>
          <w:jc w:val="center"/>
        </w:trPr>
        <w:tc>
          <w:tcPr>
            <w:tcW w:w="1928" w:type="auto"/>
          </w:tcPr>
          <w:p w14:paraId="70756CF6" w14:textId="77777777" w:rsidR="005E738F" w:rsidRDefault="00000000">
            <w:pPr>
              <w:pStyle w:val="TAH"/>
            </w:pPr>
            <w:r>
              <w:t>Lab</w:t>
            </w:r>
          </w:p>
        </w:tc>
        <w:tc>
          <w:tcPr>
            <w:tcW w:w="1928" w:type="auto"/>
          </w:tcPr>
          <w:p w14:paraId="63E21FC9" w14:textId="77777777" w:rsidR="005E738F" w:rsidRDefault="00000000">
            <w:pPr>
              <w:pStyle w:val="TAH"/>
            </w:pPr>
            <w:r>
              <w:t>Cond.</w:t>
            </w:r>
          </w:p>
        </w:tc>
        <w:tc>
          <w:tcPr>
            <w:tcW w:w="1928" w:type="auto"/>
          </w:tcPr>
          <w:p w14:paraId="74EA5D20" w14:textId="77777777" w:rsidR="005E738F" w:rsidRDefault="00000000">
            <w:pPr>
              <w:pStyle w:val="TAH"/>
            </w:pPr>
            <w:r>
              <w:t>Bitrate</w:t>
            </w:r>
          </w:p>
        </w:tc>
        <w:tc>
          <w:tcPr>
            <w:tcW w:w="1928" w:type="auto"/>
          </w:tcPr>
          <w:p w14:paraId="5E037F2C" w14:textId="77777777" w:rsidR="005E738F" w:rsidRDefault="00000000">
            <w:pPr>
              <w:pStyle w:val="TAH"/>
            </w:pPr>
            <w:r>
              <w:t>ToR</w:t>
            </w:r>
          </w:p>
        </w:tc>
        <w:tc>
          <w:tcPr>
            <w:tcW w:w="1928" w:type="auto"/>
          </w:tcPr>
          <w:p w14:paraId="4732A036" w14:textId="77777777" w:rsidR="005E738F" w:rsidRDefault="00000000">
            <w:pPr>
              <w:pStyle w:val="TAH"/>
            </w:pPr>
            <w:r>
              <w:t>Status</w:t>
            </w:r>
          </w:p>
        </w:tc>
      </w:tr>
      <w:tr w:rsidR="005E738F" w14:paraId="19730366" w14:textId="77777777">
        <w:trPr>
          <w:jc w:val="center"/>
        </w:trPr>
        <w:tc>
          <w:tcPr>
            <w:tcW w:w="1928" w:type="auto"/>
            <w:vMerge w:val="restart"/>
          </w:tcPr>
          <w:p w14:paraId="36A70CEC" w14:textId="77777777" w:rsidR="005E738F" w:rsidRDefault="00000000">
            <w:pPr>
              <w:pStyle w:val="TAC"/>
            </w:pPr>
            <w:r>
              <w:t>b</w:t>
            </w:r>
          </w:p>
        </w:tc>
        <w:tc>
          <w:tcPr>
            <w:tcW w:w="1928" w:type="auto"/>
          </w:tcPr>
          <w:p w14:paraId="41A79A9E" w14:textId="77777777" w:rsidR="005E738F" w:rsidRDefault="00000000">
            <w:pPr>
              <w:pStyle w:val="TAC"/>
            </w:pPr>
            <w:r>
              <w:t>c06</w:t>
            </w:r>
          </w:p>
        </w:tc>
        <w:tc>
          <w:tcPr>
            <w:tcW w:w="1928" w:type="auto"/>
          </w:tcPr>
          <w:p w14:paraId="55E373EB" w14:textId="77777777" w:rsidR="005E738F" w:rsidRDefault="00000000">
            <w:pPr>
              <w:pStyle w:val="TAC"/>
            </w:pPr>
            <w:r>
              <w:t>160</w:t>
            </w:r>
          </w:p>
        </w:tc>
        <w:tc>
          <w:tcPr>
            <w:tcW w:w="1928" w:type="auto"/>
          </w:tcPr>
          <w:p w14:paraId="11E2D404" w14:textId="77777777" w:rsidR="005E738F" w:rsidRDefault="00000000">
            <w:pPr>
              <w:pStyle w:val="TAC"/>
            </w:pPr>
            <w:r>
              <w:t>NWT c04 OR BT c03</w:t>
            </w:r>
          </w:p>
        </w:tc>
        <w:tc>
          <w:tcPr>
            <w:tcW w:w="1928" w:type="auto"/>
          </w:tcPr>
          <w:p w14:paraId="45EC6888" w14:textId="77777777" w:rsidR="005E738F" w:rsidRDefault="00000000">
            <w:pPr>
              <w:pStyle w:val="TAC"/>
            </w:pPr>
            <w:r>
              <w:t>PASS</w:t>
            </w:r>
          </w:p>
        </w:tc>
      </w:tr>
      <w:tr w:rsidR="005E738F" w14:paraId="77E259E8" w14:textId="77777777">
        <w:trPr>
          <w:jc w:val="center"/>
        </w:trPr>
        <w:tc>
          <w:tcPr>
            <w:tcW w:w="1928" w:type="auto"/>
            <w:vMerge/>
          </w:tcPr>
          <w:p w14:paraId="6C56194C" w14:textId="77777777" w:rsidR="005E738F" w:rsidRDefault="005E738F"/>
        </w:tc>
        <w:tc>
          <w:tcPr>
            <w:tcW w:w="1928" w:type="auto"/>
          </w:tcPr>
          <w:p w14:paraId="3E15701F" w14:textId="77777777" w:rsidR="005E738F" w:rsidRDefault="00000000">
            <w:pPr>
              <w:pStyle w:val="TAC"/>
            </w:pPr>
            <w:r>
              <w:t>c07</w:t>
            </w:r>
          </w:p>
        </w:tc>
        <w:tc>
          <w:tcPr>
            <w:tcW w:w="1928" w:type="auto"/>
          </w:tcPr>
          <w:p w14:paraId="577B244F" w14:textId="77777777" w:rsidR="005E738F" w:rsidRDefault="00000000">
            <w:pPr>
              <w:pStyle w:val="TAC"/>
            </w:pPr>
            <w:r>
              <w:t>192</w:t>
            </w:r>
          </w:p>
        </w:tc>
        <w:tc>
          <w:tcPr>
            <w:tcW w:w="1928" w:type="auto"/>
          </w:tcPr>
          <w:p w14:paraId="2A2CDCBE" w14:textId="77777777" w:rsidR="005E738F" w:rsidRDefault="00000000">
            <w:pPr>
              <w:pStyle w:val="TAC"/>
            </w:pPr>
            <w:r>
              <w:t>NWT c05 OR BT c04</w:t>
            </w:r>
          </w:p>
        </w:tc>
        <w:tc>
          <w:tcPr>
            <w:tcW w:w="1928" w:type="auto"/>
          </w:tcPr>
          <w:p w14:paraId="161D2A09" w14:textId="77777777" w:rsidR="005E738F" w:rsidRDefault="00000000">
            <w:pPr>
              <w:pStyle w:val="TAC"/>
            </w:pPr>
            <w:r>
              <w:t>PASS</w:t>
            </w:r>
          </w:p>
        </w:tc>
      </w:tr>
      <w:tr w:rsidR="005E738F" w14:paraId="07D79749" w14:textId="77777777">
        <w:trPr>
          <w:jc w:val="center"/>
        </w:trPr>
        <w:tc>
          <w:tcPr>
            <w:tcW w:w="1928" w:type="auto"/>
            <w:vMerge w:val="restart"/>
          </w:tcPr>
          <w:p w14:paraId="41A013CA" w14:textId="77777777" w:rsidR="005E738F" w:rsidRDefault="00000000">
            <w:pPr>
              <w:pStyle w:val="TAC"/>
            </w:pPr>
            <w:r>
              <w:t>d</w:t>
            </w:r>
          </w:p>
        </w:tc>
        <w:tc>
          <w:tcPr>
            <w:tcW w:w="1928" w:type="auto"/>
          </w:tcPr>
          <w:p w14:paraId="352405A0" w14:textId="77777777" w:rsidR="005E738F" w:rsidRDefault="00000000">
            <w:pPr>
              <w:pStyle w:val="TAC"/>
            </w:pPr>
            <w:r>
              <w:t>c06</w:t>
            </w:r>
          </w:p>
        </w:tc>
        <w:tc>
          <w:tcPr>
            <w:tcW w:w="1928" w:type="auto"/>
          </w:tcPr>
          <w:p w14:paraId="41F88B6A" w14:textId="77777777" w:rsidR="005E738F" w:rsidRDefault="00000000">
            <w:pPr>
              <w:pStyle w:val="TAC"/>
            </w:pPr>
            <w:r>
              <w:t>160</w:t>
            </w:r>
          </w:p>
        </w:tc>
        <w:tc>
          <w:tcPr>
            <w:tcW w:w="1928" w:type="auto"/>
          </w:tcPr>
          <w:p w14:paraId="77093580" w14:textId="77777777" w:rsidR="005E738F" w:rsidRDefault="00000000">
            <w:pPr>
              <w:pStyle w:val="TAC"/>
            </w:pPr>
            <w:r>
              <w:t>NWT c04 OR BT c03</w:t>
            </w:r>
          </w:p>
        </w:tc>
        <w:tc>
          <w:tcPr>
            <w:tcW w:w="1928" w:type="auto"/>
          </w:tcPr>
          <w:p w14:paraId="37566118" w14:textId="77777777" w:rsidR="005E738F" w:rsidRDefault="00000000">
            <w:pPr>
              <w:pStyle w:val="TAC"/>
            </w:pPr>
            <w:r>
              <w:t>PASS</w:t>
            </w:r>
          </w:p>
        </w:tc>
      </w:tr>
      <w:tr w:rsidR="005E738F" w14:paraId="0321E544" w14:textId="77777777">
        <w:trPr>
          <w:jc w:val="center"/>
        </w:trPr>
        <w:tc>
          <w:tcPr>
            <w:tcW w:w="1928" w:type="auto"/>
            <w:vMerge/>
          </w:tcPr>
          <w:p w14:paraId="74D37C85" w14:textId="77777777" w:rsidR="005E738F" w:rsidRDefault="005E738F"/>
        </w:tc>
        <w:tc>
          <w:tcPr>
            <w:tcW w:w="1928" w:type="auto"/>
          </w:tcPr>
          <w:p w14:paraId="705CF293" w14:textId="77777777" w:rsidR="005E738F" w:rsidRDefault="00000000">
            <w:pPr>
              <w:pStyle w:val="TAC"/>
            </w:pPr>
            <w:r>
              <w:t>c07</w:t>
            </w:r>
          </w:p>
        </w:tc>
        <w:tc>
          <w:tcPr>
            <w:tcW w:w="1928" w:type="auto"/>
          </w:tcPr>
          <w:p w14:paraId="38D2DFC6" w14:textId="77777777" w:rsidR="005E738F" w:rsidRDefault="00000000">
            <w:pPr>
              <w:pStyle w:val="TAC"/>
            </w:pPr>
            <w:r>
              <w:t>192</w:t>
            </w:r>
          </w:p>
        </w:tc>
        <w:tc>
          <w:tcPr>
            <w:tcW w:w="1928" w:type="auto"/>
          </w:tcPr>
          <w:p w14:paraId="0CDF77D7" w14:textId="77777777" w:rsidR="005E738F" w:rsidRDefault="00000000">
            <w:pPr>
              <w:pStyle w:val="TAC"/>
            </w:pPr>
            <w:r>
              <w:t>NWT c05 OR BT c04</w:t>
            </w:r>
          </w:p>
        </w:tc>
        <w:tc>
          <w:tcPr>
            <w:tcW w:w="1928" w:type="auto"/>
          </w:tcPr>
          <w:p w14:paraId="74051C77" w14:textId="77777777" w:rsidR="005E738F" w:rsidRDefault="00000000">
            <w:pPr>
              <w:pStyle w:val="TAC"/>
            </w:pPr>
            <w:r>
              <w:t>PASS</w:t>
            </w:r>
          </w:p>
        </w:tc>
      </w:tr>
      <w:tr w:rsidR="005E738F" w14:paraId="446D731C" w14:textId="77777777">
        <w:trPr>
          <w:jc w:val="center"/>
        </w:trPr>
        <w:tc>
          <w:tcPr>
            <w:tcW w:w="1928" w:type="auto"/>
            <w:vMerge w:val="restart"/>
          </w:tcPr>
          <w:p w14:paraId="466501B3" w14:textId="77777777" w:rsidR="005E738F" w:rsidRDefault="00000000">
            <w:pPr>
              <w:pStyle w:val="TAC"/>
            </w:pPr>
            <w:r>
              <w:t>d+b</w:t>
            </w:r>
          </w:p>
        </w:tc>
        <w:tc>
          <w:tcPr>
            <w:tcW w:w="1928" w:type="auto"/>
          </w:tcPr>
          <w:p w14:paraId="2BFEF903" w14:textId="77777777" w:rsidR="005E738F" w:rsidRDefault="00000000">
            <w:pPr>
              <w:pStyle w:val="TAC"/>
            </w:pPr>
            <w:r>
              <w:t>c06</w:t>
            </w:r>
          </w:p>
        </w:tc>
        <w:tc>
          <w:tcPr>
            <w:tcW w:w="1928" w:type="auto"/>
          </w:tcPr>
          <w:p w14:paraId="6FA3AF6B" w14:textId="77777777" w:rsidR="005E738F" w:rsidRDefault="00000000">
            <w:pPr>
              <w:pStyle w:val="TAC"/>
            </w:pPr>
            <w:r>
              <w:t>160</w:t>
            </w:r>
          </w:p>
        </w:tc>
        <w:tc>
          <w:tcPr>
            <w:tcW w:w="1928" w:type="auto"/>
          </w:tcPr>
          <w:p w14:paraId="758D9913" w14:textId="77777777" w:rsidR="005E738F" w:rsidRDefault="00000000">
            <w:pPr>
              <w:pStyle w:val="TAC"/>
            </w:pPr>
            <w:r>
              <w:t>NWT c04 OR BT c03</w:t>
            </w:r>
          </w:p>
        </w:tc>
        <w:tc>
          <w:tcPr>
            <w:tcW w:w="1928" w:type="auto"/>
          </w:tcPr>
          <w:p w14:paraId="54365BD2" w14:textId="77777777" w:rsidR="005E738F" w:rsidRDefault="00000000">
            <w:pPr>
              <w:pStyle w:val="TAC"/>
            </w:pPr>
            <w:r>
              <w:t>PASS</w:t>
            </w:r>
          </w:p>
        </w:tc>
      </w:tr>
      <w:tr w:rsidR="005E738F" w14:paraId="5F05798A" w14:textId="77777777">
        <w:trPr>
          <w:jc w:val="center"/>
        </w:trPr>
        <w:tc>
          <w:tcPr>
            <w:tcW w:w="1928" w:type="auto"/>
            <w:vMerge/>
          </w:tcPr>
          <w:p w14:paraId="35E5E19F" w14:textId="77777777" w:rsidR="005E738F" w:rsidRDefault="005E738F"/>
        </w:tc>
        <w:tc>
          <w:tcPr>
            <w:tcW w:w="1928" w:type="auto"/>
          </w:tcPr>
          <w:p w14:paraId="4F0D728B" w14:textId="77777777" w:rsidR="005E738F" w:rsidRDefault="00000000">
            <w:pPr>
              <w:pStyle w:val="TAC"/>
            </w:pPr>
            <w:r>
              <w:t>c07</w:t>
            </w:r>
          </w:p>
        </w:tc>
        <w:tc>
          <w:tcPr>
            <w:tcW w:w="1928" w:type="auto"/>
          </w:tcPr>
          <w:p w14:paraId="51F019E8" w14:textId="77777777" w:rsidR="005E738F" w:rsidRDefault="00000000">
            <w:pPr>
              <w:pStyle w:val="TAC"/>
            </w:pPr>
            <w:r>
              <w:t>192</w:t>
            </w:r>
          </w:p>
        </w:tc>
        <w:tc>
          <w:tcPr>
            <w:tcW w:w="1928" w:type="auto"/>
          </w:tcPr>
          <w:p w14:paraId="031ECA34" w14:textId="77777777" w:rsidR="005E738F" w:rsidRDefault="00000000">
            <w:pPr>
              <w:pStyle w:val="TAC"/>
            </w:pPr>
            <w:r>
              <w:t>NWT c05 OR BT c04</w:t>
            </w:r>
          </w:p>
        </w:tc>
        <w:tc>
          <w:tcPr>
            <w:tcW w:w="1928" w:type="auto"/>
          </w:tcPr>
          <w:p w14:paraId="4F3FD61A" w14:textId="77777777" w:rsidR="005E738F" w:rsidRDefault="00000000">
            <w:pPr>
              <w:pStyle w:val="TAC"/>
            </w:pPr>
            <w:r>
              <w:t>PASS</w:t>
            </w:r>
          </w:p>
        </w:tc>
      </w:tr>
    </w:tbl>
    <w:p w14:paraId="701488A8" w14:textId="77777777" w:rsidR="005E738F" w:rsidRDefault="00000000">
      <w:r>
        <w:br w:type="page"/>
      </w:r>
    </w:p>
    <w:p w14:paraId="5ECB99F4" w14:textId="77777777" w:rsidR="003F74E7" w:rsidRDefault="003F74E7" w:rsidP="003F74E7">
      <w:pPr>
        <w:pStyle w:val="Heading2"/>
      </w:pPr>
      <w:r>
        <w:t>BS1534-5a (HOA3, Headphones)</w:t>
      </w:r>
    </w:p>
    <w:p w14:paraId="43DE0879" w14:textId="77777777" w:rsidR="005E738F" w:rsidRDefault="00000000">
      <w:r>
        <w:t>The averaged results per condition for experiment BS1534-5a are depicted in the following figure. The three curves show the individual results for the two labs and the results for a joint evaluation, respectively. Condition c01 is the hidden reference while c02 is the 7 kHz lowpass anchor.</w:t>
      </w:r>
    </w:p>
    <w:p w14:paraId="37F7D3D6" w14:textId="77777777" w:rsidR="005E738F" w:rsidRDefault="00000000">
      <w:pPr>
        <w:pStyle w:val="TH"/>
      </w:pPr>
      <w:r>
        <w:rPr>
          <w:noProof/>
        </w:rPr>
        <w:drawing>
          <wp:inline distT="0" distB="0" distL="0" distR="0" wp14:anchorId="51FC3F24" wp14:editId="550F3C71">
            <wp:extent cx="5040000" cy="252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5a.png"/>
                    <pic:cNvPicPr/>
                  </pic:nvPicPr>
                  <pic:blipFill>
                    <a:blip r:embed="rId26"/>
                    <a:stretch>
                      <a:fillRect/>
                    </a:stretch>
                  </pic:blipFill>
                  <pic:spPr>
                    <a:xfrm>
                      <a:off x="0" y="0"/>
                      <a:ext cx="5040000" cy="2520000"/>
                    </a:xfrm>
                    <a:prstGeom prst="rect">
                      <a:avLst/>
                    </a:prstGeom>
                  </pic:spPr>
                </pic:pic>
              </a:graphicData>
            </a:graphic>
          </wp:inline>
        </w:drawing>
      </w:r>
    </w:p>
    <w:p w14:paraId="39869654" w14:textId="251CABFA" w:rsidR="005E738F" w:rsidRDefault="00000000">
      <w:pPr>
        <w:pStyle w:val="TF"/>
      </w:pPr>
      <w:r>
        <w:t xml:space="preserve">Figure </w:t>
      </w:r>
      <w:r>
        <w:fldChar w:fldCharType="begin"/>
      </w:r>
      <w:r>
        <w:instrText>SEQ Figure \* ARABIC</w:instrText>
      </w:r>
      <w:r w:rsidR="001216E8">
        <w:fldChar w:fldCharType="separate"/>
      </w:r>
      <w:r w:rsidR="001216E8">
        <w:rPr>
          <w:noProof/>
        </w:rPr>
        <w:t>18</w:t>
      </w:r>
      <w:r>
        <w:fldChar w:fldCharType="end"/>
      </w:r>
      <w:r>
        <w:t>: Averaged results per condition for experiment BS1534-5a</w:t>
      </w:r>
    </w:p>
    <w:p w14:paraId="7B41E955" w14:textId="77777777" w:rsidR="005E738F" w:rsidRDefault="00000000">
      <w:r>
        <w:t>The complete statistical evaluation of the requirement ToR tests for experiment BS1534-5a is given in the following table. The evaluation is done separately for the data from the two listening laboratories and for a combination of the two data sets.</w:t>
      </w:r>
    </w:p>
    <w:p w14:paraId="2AA15366" w14:textId="1BAB47BA" w:rsidR="005E738F" w:rsidRDefault="00000000">
      <w:pPr>
        <w:pStyle w:val="TH"/>
      </w:pPr>
      <w:r>
        <w:t xml:space="preserve">Table </w:t>
      </w:r>
      <w:r>
        <w:fldChar w:fldCharType="begin"/>
      </w:r>
      <w:r>
        <w:instrText>SEQ Table \* ARABIC</w:instrText>
      </w:r>
      <w:r w:rsidR="001216E8">
        <w:fldChar w:fldCharType="separate"/>
      </w:r>
      <w:r w:rsidR="001216E8">
        <w:rPr>
          <w:noProof/>
        </w:rPr>
        <w:t>39</w:t>
      </w:r>
      <w:r>
        <w:fldChar w:fldCharType="end"/>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5E738F" w14:paraId="32B2D0EE" w14:textId="77777777">
        <w:trPr>
          <w:jc w:val="center"/>
        </w:trPr>
        <w:tc>
          <w:tcPr>
            <w:tcW w:w="689" w:type="auto"/>
            <w:gridSpan w:val="2"/>
            <w:vMerge w:val="restart"/>
          </w:tcPr>
          <w:p w14:paraId="0A092ABA" w14:textId="77777777" w:rsidR="005E738F" w:rsidRDefault="005E738F">
            <w:pPr>
              <w:pStyle w:val="TAH6"/>
            </w:pPr>
          </w:p>
        </w:tc>
        <w:tc>
          <w:tcPr>
            <w:tcW w:w="689" w:type="auto"/>
          </w:tcPr>
          <w:p w14:paraId="1CB8DDAA" w14:textId="77777777" w:rsidR="005E738F" w:rsidRDefault="00000000">
            <w:pPr>
              <w:pStyle w:val="TAH6"/>
            </w:pPr>
            <w:r>
              <w:t>Type</w:t>
            </w:r>
          </w:p>
        </w:tc>
        <w:tc>
          <w:tcPr>
            <w:tcW w:w="689" w:type="auto"/>
            <w:gridSpan w:val="4"/>
          </w:tcPr>
          <w:p w14:paraId="7B1C9028" w14:textId="77777777" w:rsidR="005E738F" w:rsidRDefault="00000000">
            <w:pPr>
              <w:pStyle w:val="TAH6"/>
            </w:pPr>
            <w:r>
              <w:t>CuT</w:t>
            </w:r>
          </w:p>
        </w:tc>
        <w:tc>
          <w:tcPr>
            <w:tcW w:w="689" w:type="auto"/>
            <w:gridSpan w:val="4"/>
          </w:tcPr>
          <w:p w14:paraId="11D340BA" w14:textId="77777777" w:rsidR="005E738F" w:rsidRDefault="00000000">
            <w:pPr>
              <w:pStyle w:val="TAH6"/>
            </w:pPr>
            <w:r>
              <w:t>EVS Reference</w:t>
            </w:r>
          </w:p>
        </w:tc>
        <w:tc>
          <w:tcPr>
            <w:tcW w:w="689" w:type="auto"/>
            <w:gridSpan w:val="3"/>
          </w:tcPr>
          <w:p w14:paraId="7066CC26" w14:textId="77777777" w:rsidR="005E738F" w:rsidRDefault="00000000">
            <w:pPr>
              <w:pStyle w:val="TAH6"/>
            </w:pPr>
            <w:r>
              <w:t>Evaluation</w:t>
            </w:r>
          </w:p>
        </w:tc>
      </w:tr>
      <w:tr w:rsidR="005E738F" w14:paraId="284B7530" w14:textId="77777777">
        <w:trPr>
          <w:jc w:val="center"/>
        </w:trPr>
        <w:tc>
          <w:tcPr>
            <w:tcW w:w="689" w:type="auto"/>
            <w:gridSpan w:val="2"/>
            <w:vMerge/>
          </w:tcPr>
          <w:p w14:paraId="11060F82" w14:textId="77777777" w:rsidR="005E738F" w:rsidRDefault="005E738F"/>
        </w:tc>
        <w:tc>
          <w:tcPr>
            <w:tcW w:w="689" w:type="auto"/>
          </w:tcPr>
          <w:p w14:paraId="308DA7EC" w14:textId="77777777" w:rsidR="005E738F" w:rsidRDefault="00000000">
            <w:pPr>
              <w:pStyle w:val="TAH6"/>
            </w:pPr>
            <w:r>
              <w:t>Value</w:t>
            </w:r>
          </w:p>
        </w:tc>
        <w:tc>
          <w:tcPr>
            <w:tcW w:w="689" w:type="auto"/>
          </w:tcPr>
          <w:p w14:paraId="456FDD54" w14:textId="77777777" w:rsidR="005E738F" w:rsidRDefault="00000000">
            <w:pPr>
              <w:pStyle w:val="TAH6"/>
            </w:pPr>
            <w:r>
              <w:t>Bitrate</w:t>
            </w:r>
          </w:p>
        </w:tc>
        <w:tc>
          <w:tcPr>
            <w:tcW w:w="689" w:type="auto"/>
          </w:tcPr>
          <w:p w14:paraId="6F8ABC20" w14:textId="77777777" w:rsidR="005E738F" w:rsidRDefault="00000000">
            <w:pPr>
              <w:pStyle w:val="TAH6"/>
            </w:pPr>
            <w:r>
              <w:t>Req.</w:t>
            </w:r>
          </w:p>
        </w:tc>
        <w:tc>
          <w:tcPr>
            <w:tcW w:w="689" w:type="auto"/>
          </w:tcPr>
          <w:p w14:paraId="386004F2" w14:textId="77777777" w:rsidR="005E738F" w:rsidRDefault="00000000">
            <w:pPr>
              <w:pStyle w:val="TAH6"/>
            </w:pPr>
            <w:r>
              <w:t>Score</w:t>
            </w:r>
          </w:p>
        </w:tc>
        <w:tc>
          <w:tcPr>
            <w:tcW w:w="689" w:type="auto"/>
          </w:tcPr>
          <w:p w14:paraId="56AA925A" w14:textId="77777777" w:rsidR="005E738F" w:rsidRDefault="00000000">
            <w:pPr>
              <w:pStyle w:val="TAH6"/>
            </w:pPr>
            <w:r>
              <w:t>Std.</w:t>
            </w:r>
          </w:p>
        </w:tc>
        <w:tc>
          <w:tcPr>
            <w:tcW w:w="689" w:type="auto"/>
          </w:tcPr>
          <w:p w14:paraId="68BD69C0" w14:textId="77777777" w:rsidR="005E738F" w:rsidRDefault="00000000">
            <w:pPr>
              <w:pStyle w:val="TAH6"/>
            </w:pPr>
            <w:r>
              <w:t>Cond.</w:t>
            </w:r>
          </w:p>
        </w:tc>
        <w:tc>
          <w:tcPr>
            <w:tcW w:w="689" w:type="auto"/>
          </w:tcPr>
          <w:p w14:paraId="458EC989" w14:textId="77777777" w:rsidR="005E738F" w:rsidRDefault="00000000">
            <w:pPr>
              <w:pStyle w:val="TAH6"/>
            </w:pPr>
            <w:r>
              <w:t>Bitrate</w:t>
            </w:r>
          </w:p>
        </w:tc>
        <w:tc>
          <w:tcPr>
            <w:tcW w:w="689" w:type="auto"/>
          </w:tcPr>
          <w:p w14:paraId="11D65DFF" w14:textId="77777777" w:rsidR="005E738F" w:rsidRDefault="00000000">
            <w:pPr>
              <w:pStyle w:val="TAH6"/>
            </w:pPr>
            <w:r>
              <w:t>Score</w:t>
            </w:r>
          </w:p>
        </w:tc>
        <w:tc>
          <w:tcPr>
            <w:tcW w:w="689" w:type="auto"/>
          </w:tcPr>
          <w:p w14:paraId="67E0AF37" w14:textId="77777777" w:rsidR="005E738F" w:rsidRDefault="00000000">
            <w:pPr>
              <w:pStyle w:val="TAH6"/>
            </w:pPr>
            <w:r>
              <w:t>Std.</w:t>
            </w:r>
          </w:p>
        </w:tc>
        <w:tc>
          <w:tcPr>
            <w:tcW w:w="689" w:type="auto"/>
          </w:tcPr>
          <w:p w14:paraId="31AEB7EF" w14:textId="77777777" w:rsidR="005E738F" w:rsidRDefault="00000000">
            <w:pPr>
              <w:pStyle w:val="TAH6"/>
            </w:pPr>
            <w:r>
              <w:t>T-Stat</w:t>
            </w:r>
          </w:p>
        </w:tc>
        <w:tc>
          <w:tcPr>
            <w:tcW w:w="689" w:type="auto"/>
          </w:tcPr>
          <w:p w14:paraId="16D31555" w14:textId="77777777" w:rsidR="005E738F" w:rsidRDefault="00000000">
            <w:pPr>
              <w:pStyle w:val="TAH6"/>
            </w:pPr>
            <w:r>
              <w:t>Result</w:t>
            </w:r>
          </w:p>
        </w:tc>
        <w:tc>
          <w:tcPr>
            <w:tcW w:w="689" w:type="auto"/>
          </w:tcPr>
          <w:p w14:paraId="3AE618A0" w14:textId="77777777" w:rsidR="005E738F" w:rsidRDefault="00000000">
            <w:pPr>
              <w:pStyle w:val="TAH6"/>
            </w:pPr>
            <w:r>
              <w:t>State</w:t>
            </w:r>
          </w:p>
        </w:tc>
      </w:tr>
      <w:tr w:rsidR="005E738F" w14:paraId="73CEE301" w14:textId="77777777">
        <w:trPr>
          <w:jc w:val="center"/>
        </w:trPr>
        <w:tc>
          <w:tcPr>
            <w:tcW w:w="689" w:type="auto"/>
          </w:tcPr>
          <w:p w14:paraId="71DB7BB7" w14:textId="77777777" w:rsidR="005E738F" w:rsidRDefault="00000000">
            <w:pPr>
              <w:pStyle w:val="TAH6"/>
            </w:pPr>
            <w:r>
              <w:t>Lab</w:t>
            </w:r>
          </w:p>
        </w:tc>
        <w:tc>
          <w:tcPr>
            <w:tcW w:w="689" w:type="auto"/>
          </w:tcPr>
          <w:p w14:paraId="0C260E0D" w14:textId="77777777" w:rsidR="005E738F" w:rsidRDefault="00000000">
            <w:pPr>
              <w:pStyle w:val="TAH6"/>
            </w:pPr>
            <w:r>
              <w:t>Cond.</w:t>
            </w:r>
          </w:p>
        </w:tc>
        <w:tc>
          <w:tcPr>
            <w:tcW w:w="689" w:type="auto"/>
          </w:tcPr>
          <w:p w14:paraId="2AF5B1DC" w14:textId="77777777" w:rsidR="005E738F" w:rsidRDefault="00000000">
            <w:pPr>
              <w:pStyle w:val="TAH6"/>
            </w:pPr>
            <w:r>
              <w:t>ToR#</w:t>
            </w:r>
          </w:p>
        </w:tc>
        <w:tc>
          <w:tcPr>
            <w:tcW w:w="689" w:type="auto"/>
            <w:gridSpan w:val="11"/>
          </w:tcPr>
          <w:p w14:paraId="2EB5140C" w14:textId="77777777" w:rsidR="005E738F" w:rsidRDefault="005E738F">
            <w:pPr>
              <w:pStyle w:val="TAH6"/>
            </w:pPr>
          </w:p>
        </w:tc>
      </w:tr>
      <w:tr w:rsidR="005E738F" w14:paraId="6A65A7C7" w14:textId="77777777">
        <w:trPr>
          <w:jc w:val="center"/>
        </w:trPr>
        <w:tc>
          <w:tcPr>
            <w:tcW w:w="689" w:type="auto"/>
            <w:vMerge w:val="restart"/>
          </w:tcPr>
          <w:p w14:paraId="62E7849D" w14:textId="77777777" w:rsidR="005E738F" w:rsidRDefault="00000000">
            <w:pPr>
              <w:pStyle w:val="TAC6"/>
            </w:pPr>
            <w:r>
              <w:t>a</w:t>
            </w:r>
          </w:p>
        </w:tc>
        <w:tc>
          <w:tcPr>
            <w:tcW w:w="689" w:type="auto"/>
            <w:vMerge w:val="restart"/>
          </w:tcPr>
          <w:p w14:paraId="66D76090" w14:textId="77777777" w:rsidR="005E738F" w:rsidRDefault="00000000">
            <w:pPr>
              <w:pStyle w:val="TAC6"/>
            </w:pPr>
            <w:r>
              <w:t>c06</w:t>
            </w:r>
          </w:p>
        </w:tc>
        <w:tc>
          <w:tcPr>
            <w:tcW w:w="689" w:type="auto"/>
          </w:tcPr>
          <w:p w14:paraId="6FA052DF" w14:textId="77777777" w:rsidR="005E738F" w:rsidRDefault="00000000">
            <w:pPr>
              <w:pStyle w:val="TAC6"/>
            </w:pPr>
            <w:r>
              <w:t>1</w:t>
            </w:r>
          </w:p>
        </w:tc>
        <w:tc>
          <w:tcPr>
            <w:tcW w:w="689" w:type="auto"/>
          </w:tcPr>
          <w:p w14:paraId="749817B0" w14:textId="77777777" w:rsidR="005E738F" w:rsidRDefault="00000000">
            <w:pPr>
              <w:pStyle w:val="TAC6"/>
            </w:pPr>
            <w:r>
              <w:t>192</w:t>
            </w:r>
          </w:p>
        </w:tc>
        <w:tc>
          <w:tcPr>
            <w:tcW w:w="689" w:type="auto"/>
          </w:tcPr>
          <w:p w14:paraId="09D1C3AF" w14:textId="77777777" w:rsidR="005E738F" w:rsidRDefault="00000000">
            <w:pPr>
              <w:pStyle w:val="TAC6"/>
            </w:pPr>
            <w:r>
              <w:t>NWT</w:t>
            </w:r>
          </w:p>
        </w:tc>
        <w:tc>
          <w:tcPr>
            <w:tcW w:w="689" w:type="auto"/>
          </w:tcPr>
          <w:p w14:paraId="4F4CD715" w14:textId="77777777" w:rsidR="005E738F" w:rsidRDefault="00000000">
            <w:pPr>
              <w:pStyle w:val="TAC6"/>
            </w:pPr>
            <w:r>
              <w:t>69.8</w:t>
            </w:r>
          </w:p>
        </w:tc>
        <w:tc>
          <w:tcPr>
            <w:tcW w:w="689" w:type="auto"/>
          </w:tcPr>
          <w:p w14:paraId="51E4178C" w14:textId="77777777" w:rsidR="005E738F" w:rsidRDefault="00000000">
            <w:pPr>
              <w:pStyle w:val="TAC6"/>
            </w:pPr>
            <w:r>
              <w:t>24.4</w:t>
            </w:r>
          </w:p>
        </w:tc>
        <w:tc>
          <w:tcPr>
            <w:tcW w:w="689" w:type="auto"/>
          </w:tcPr>
          <w:p w14:paraId="3668244F" w14:textId="77777777" w:rsidR="005E738F" w:rsidRDefault="00000000">
            <w:pPr>
              <w:pStyle w:val="TAC6"/>
            </w:pPr>
            <w:r>
              <w:t>c04</w:t>
            </w:r>
          </w:p>
        </w:tc>
        <w:tc>
          <w:tcPr>
            <w:tcW w:w="689" w:type="auto"/>
          </w:tcPr>
          <w:p w14:paraId="5445CB5B" w14:textId="77777777" w:rsidR="005E738F" w:rsidRDefault="00000000">
            <w:pPr>
              <w:pStyle w:val="TAC6"/>
            </w:pPr>
            <w:r>
              <w:t>4x64</w:t>
            </w:r>
          </w:p>
        </w:tc>
        <w:tc>
          <w:tcPr>
            <w:tcW w:w="689" w:type="auto"/>
          </w:tcPr>
          <w:p w14:paraId="1497480A" w14:textId="77777777" w:rsidR="005E738F" w:rsidRDefault="00000000">
            <w:pPr>
              <w:pStyle w:val="TAC6"/>
            </w:pPr>
            <w:r>
              <w:t>67.1</w:t>
            </w:r>
          </w:p>
        </w:tc>
        <w:tc>
          <w:tcPr>
            <w:tcW w:w="689" w:type="auto"/>
          </w:tcPr>
          <w:p w14:paraId="0AB36348" w14:textId="77777777" w:rsidR="005E738F" w:rsidRDefault="00000000">
            <w:pPr>
              <w:pStyle w:val="TAC6"/>
            </w:pPr>
            <w:r>
              <w:t>24.5</w:t>
            </w:r>
          </w:p>
        </w:tc>
        <w:tc>
          <w:tcPr>
            <w:tcW w:w="689" w:type="auto"/>
          </w:tcPr>
          <w:p w14:paraId="1EF464C0" w14:textId="77777777" w:rsidR="005E738F" w:rsidRDefault="00000000">
            <w:pPr>
              <w:pStyle w:val="TAC6"/>
            </w:pPr>
            <w:r>
              <w:t>1.03</w:t>
            </w:r>
          </w:p>
        </w:tc>
        <w:tc>
          <w:tcPr>
            <w:tcW w:w="689" w:type="auto"/>
          </w:tcPr>
          <w:p w14:paraId="20C9D7F1" w14:textId="77777777" w:rsidR="005E738F" w:rsidRDefault="00000000">
            <w:pPr>
              <w:pStyle w:val="TAC6"/>
            </w:pPr>
            <w:r>
              <w:t>NWT</w:t>
            </w:r>
          </w:p>
        </w:tc>
        <w:tc>
          <w:tcPr>
            <w:tcW w:w="689" w:type="auto"/>
          </w:tcPr>
          <w:p w14:paraId="7A6E093F" w14:textId="77777777" w:rsidR="005E738F" w:rsidRDefault="00000000">
            <w:pPr>
              <w:pStyle w:val="TAC6"/>
            </w:pPr>
            <w:r>
              <w:t>PASS</w:t>
            </w:r>
          </w:p>
        </w:tc>
      </w:tr>
      <w:tr w:rsidR="005E738F" w14:paraId="137668E9" w14:textId="77777777">
        <w:trPr>
          <w:jc w:val="center"/>
        </w:trPr>
        <w:tc>
          <w:tcPr>
            <w:tcW w:w="689" w:type="auto"/>
            <w:vMerge/>
          </w:tcPr>
          <w:p w14:paraId="58E25ABA" w14:textId="77777777" w:rsidR="005E738F" w:rsidRDefault="005E738F"/>
        </w:tc>
        <w:tc>
          <w:tcPr>
            <w:tcW w:w="689" w:type="auto"/>
            <w:vMerge/>
          </w:tcPr>
          <w:p w14:paraId="7EBF7ED0" w14:textId="77777777" w:rsidR="005E738F" w:rsidRDefault="005E738F"/>
        </w:tc>
        <w:tc>
          <w:tcPr>
            <w:tcW w:w="689" w:type="auto"/>
          </w:tcPr>
          <w:p w14:paraId="1370EB53" w14:textId="77777777" w:rsidR="005E738F" w:rsidRDefault="00000000">
            <w:pPr>
              <w:pStyle w:val="TAC6"/>
            </w:pPr>
            <w:r>
              <w:t>2</w:t>
            </w:r>
          </w:p>
        </w:tc>
        <w:tc>
          <w:tcPr>
            <w:tcW w:w="689" w:type="auto"/>
          </w:tcPr>
          <w:p w14:paraId="6E008912" w14:textId="77777777" w:rsidR="005E738F" w:rsidRDefault="00000000">
            <w:pPr>
              <w:pStyle w:val="TAC6"/>
            </w:pPr>
            <w:r>
              <w:t>192</w:t>
            </w:r>
          </w:p>
        </w:tc>
        <w:tc>
          <w:tcPr>
            <w:tcW w:w="689" w:type="auto"/>
          </w:tcPr>
          <w:p w14:paraId="2597610A" w14:textId="77777777" w:rsidR="005E738F" w:rsidRDefault="00000000">
            <w:pPr>
              <w:pStyle w:val="TAC6"/>
            </w:pPr>
            <w:r>
              <w:t>BT</w:t>
            </w:r>
          </w:p>
        </w:tc>
        <w:tc>
          <w:tcPr>
            <w:tcW w:w="689" w:type="auto"/>
          </w:tcPr>
          <w:p w14:paraId="3B728CE2" w14:textId="77777777" w:rsidR="005E738F" w:rsidRDefault="00000000">
            <w:pPr>
              <w:pStyle w:val="TAC6"/>
            </w:pPr>
            <w:r>
              <w:t>69.8</w:t>
            </w:r>
          </w:p>
        </w:tc>
        <w:tc>
          <w:tcPr>
            <w:tcW w:w="689" w:type="auto"/>
          </w:tcPr>
          <w:p w14:paraId="3493822F" w14:textId="77777777" w:rsidR="005E738F" w:rsidRDefault="00000000">
            <w:pPr>
              <w:pStyle w:val="TAC6"/>
            </w:pPr>
            <w:r>
              <w:t>24.4</w:t>
            </w:r>
          </w:p>
        </w:tc>
        <w:tc>
          <w:tcPr>
            <w:tcW w:w="689" w:type="auto"/>
          </w:tcPr>
          <w:p w14:paraId="19F614E0" w14:textId="77777777" w:rsidR="005E738F" w:rsidRDefault="00000000">
            <w:pPr>
              <w:pStyle w:val="TAC6"/>
            </w:pPr>
            <w:r>
              <w:t>c03</w:t>
            </w:r>
          </w:p>
        </w:tc>
        <w:tc>
          <w:tcPr>
            <w:tcW w:w="689" w:type="auto"/>
          </w:tcPr>
          <w:p w14:paraId="108B9A03" w14:textId="77777777" w:rsidR="005E738F" w:rsidRDefault="00000000">
            <w:pPr>
              <w:pStyle w:val="TAC6"/>
            </w:pPr>
            <w:r>
              <w:t>4x48</w:t>
            </w:r>
          </w:p>
        </w:tc>
        <w:tc>
          <w:tcPr>
            <w:tcW w:w="689" w:type="auto"/>
          </w:tcPr>
          <w:p w14:paraId="56A02740" w14:textId="77777777" w:rsidR="005E738F" w:rsidRDefault="00000000">
            <w:pPr>
              <w:pStyle w:val="TAC6"/>
            </w:pPr>
            <w:r>
              <w:t>58.8</w:t>
            </w:r>
          </w:p>
        </w:tc>
        <w:tc>
          <w:tcPr>
            <w:tcW w:w="689" w:type="auto"/>
          </w:tcPr>
          <w:p w14:paraId="590EAB00" w14:textId="77777777" w:rsidR="005E738F" w:rsidRDefault="00000000">
            <w:pPr>
              <w:pStyle w:val="TAC6"/>
            </w:pPr>
            <w:r>
              <w:t>23.6</w:t>
            </w:r>
          </w:p>
        </w:tc>
        <w:tc>
          <w:tcPr>
            <w:tcW w:w="689" w:type="auto"/>
          </w:tcPr>
          <w:p w14:paraId="22C2F64B" w14:textId="77777777" w:rsidR="005E738F" w:rsidRDefault="00000000">
            <w:pPr>
              <w:pStyle w:val="TAC6"/>
            </w:pPr>
            <w:r>
              <w:t>4.22</w:t>
            </w:r>
          </w:p>
        </w:tc>
        <w:tc>
          <w:tcPr>
            <w:tcW w:w="689" w:type="auto"/>
          </w:tcPr>
          <w:p w14:paraId="2C6F662D" w14:textId="77777777" w:rsidR="005E738F" w:rsidRDefault="00000000">
            <w:pPr>
              <w:pStyle w:val="TAC6"/>
            </w:pPr>
            <w:r>
              <w:t>BT</w:t>
            </w:r>
          </w:p>
        </w:tc>
        <w:tc>
          <w:tcPr>
            <w:tcW w:w="689" w:type="auto"/>
          </w:tcPr>
          <w:p w14:paraId="48AF9866" w14:textId="77777777" w:rsidR="005E738F" w:rsidRDefault="00000000">
            <w:pPr>
              <w:pStyle w:val="TAC6"/>
            </w:pPr>
            <w:r>
              <w:t>PASS</w:t>
            </w:r>
          </w:p>
        </w:tc>
      </w:tr>
      <w:tr w:rsidR="005E738F" w14:paraId="732FE870" w14:textId="77777777">
        <w:trPr>
          <w:jc w:val="center"/>
        </w:trPr>
        <w:tc>
          <w:tcPr>
            <w:tcW w:w="689" w:type="auto"/>
            <w:vMerge/>
          </w:tcPr>
          <w:p w14:paraId="40A35CAE" w14:textId="77777777" w:rsidR="005E738F" w:rsidRDefault="005E738F"/>
        </w:tc>
        <w:tc>
          <w:tcPr>
            <w:tcW w:w="689" w:type="auto"/>
            <w:vMerge w:val="restart"/>
          </w:tcPr>
          <w:p w14:paraId="5627553A" w14:textId="77777777" w:rsidR="005E738F" w:rsidRDefault="00000000">
            <w:pPr>
              <w:pStyle w:val="TAC6"/>
            </w:pPr>
            <w:r>
              <w:t>c07</w:t>
            </w:r>
          </w:p>
        </w:tc>
        <w:tc>
          <w:tcPr>
            <w:tcW w:w="689" w:type="auto"/>
          </w:tcPr>
          <w:p w14:paraId="3DFD7FFE" w14:textId="77777777" w:rsidR="005E738F" w:rsidRDefault="00000000">
            <w:pPr>
              <w:pStyle w:val="TAC6"/>
            </w:pPr>
            <w:r>
              <w:t>1</w:t>
            </w:r>
          </w:p>
        </w:tc>
        <w:tc>
          <w:tcPr>
            <w:tcW w:w="689" w:type="auto"/>
          </w:tcPr>
          <w:p w14:paraId="4123F8A8" w14:textId="77777777" w:rsidR="005E738F" w:rsidRDefault="00000000">
            <w:pPr>
              <w:pStyle w:val="TAC6"/>
            </w:pPr>
            <w:r>
              <w:t>256</w:t>
            </w:r>
          </w:p>
        </w:tc>
        <w:tc>
          <w:tcPr>
            <w:tcW w:w="689" w:type="auto"/>
          </w:tcPr>
          <w:p w14:paraId="1C072684" w14:textId="77777777" w:rsidR="005E738F" w:rsidRDefault="00000000">
            <w:pPr>
              <w:pStyle w:val="TAC6"/>
            </w:pPr>
            <w:r>
              <w:t>NWT</w:t>
            </w:r>
          </w:p>
        </w:tc>
        <w:tc>
          <w:tcPr>
            <w:tcW w:w="689" w:type="auto"/>
          </w:tcPr>
          <w:p w14:paraId="595D557E" w14:textId="77777777" w:rsidR="005E738F" w:rsidRDefault="00000000">
            <w:pPr>
              <w:pStyle w:val="TAC6"/>
            </w:pPr>
            <w:r>
              <w:t>80.6</w:t>
            </w:r>
          </w:p>
        </w:tc>
        <w:tc>
          <w:tcPr>
            <w:tcW w:w="689" w:type="auto"/>
          </w:tcPr>
          <w:p w14:paraId="6CA59DCF" w14:textId="77777777" w:rsidR="005E738F" w:rsidRDefault="00000000">
            <w:pPr>
              <w:pStyle w:val="TAC6"/>
            </w:pPr>
            <w:r>
              <w:t>20.1</w:t>
            </w:r>
          </w:p>
        </w:tc>
        <w:tc>
          <w:tcPr>
            <w:tcW w:w="689" w:type="auto"/>
          </w:tcPr>
          <w:p w14:paraId="28A402A4" w14:textId="77777777" w:rsidR="005E738F" w:rsidRDefault="00000000">
            <w:pPr>
              <w:pStyle w:val="TAC6"/>
            </w:pPr>
            <w:r>
              <w:t>c05</w:t>
            </w:r>
          </w:p>
        </w:tc>
        <w:tc>
          <w:tcPr>
            <w:tcW w:w="689" w:type="auto"/>
          </w:tcPr>
          <w:p w14:paraId="37060B8B" w14:textId="77777777" w:rsidR="005E738F" w:rsidRDefault="00000000">
            <w:pPr>
              <w:pStyle w:val="TAC6"/>
            </w:pPr>
            <w:r>
              <w:t>4x96</w:t>
            </w:r>
          </w:p>
        </w:tc>
        <w:tc>
          <w:tcPr>
            <w:tcW w:w="689" w:type="auto"/>
          </w:tcPr>
          <w:p w14:paraId="7DF5B5A6" w14:textId="77777777" w:rsidR="005E738F" w:rsidRDefault="00000000">
            <w:pPr>
              <w:pStyle w:val="TAC6"/>
            </w:pPr>
            <w:r>
              <w:t>73</w:t>
            </w:r>
          </w:p>
        </w:tc>
        <w:tc>
          <w:tcPr>
            <w:tcW w:w="689" w:type="auto"/>
          </w:tcPr>
          <w:p w14:paraId="56469F8F" w14:textId="77777777" w:rsidR="005E738F" w:rsidRDefault="00000000">
            <w:pPr>
              <w:pStyle w:val="TAC6"/>
            </w:pPr>
            <w:r>
              <w:t>21.6</w:t>
            </w:r>
          </w:p>
        </w:tc>
        <w:tc>
          <w:tcPr>
            <w:tcW w:w="689" w:type="auto"/>
          </w:tcPr>
          <w:p w14:paraId="6E640D55" w14:textId="77777777" w:rsidR="005E738F" w:rsidRDefault="00000000">
            <w:pPr>
              <w:pStyle w:val="TAC6"/>
            </w:pPr>
            <w:r>
              <w:t>3.34</w:t>
            </w:r>
          </w:p>
        </w:tc>
        <w:tc>
          <w:tcPr>
            <w:tcW w:w="689" w:type="auto"/>
          </w:tcPr>
          <w:p w14:paraId="0F6074A9" w14:textId="77777777" w:rsidR="005E738F" w:rsidRDefault="00000000">
            <w:pPr>
              <w:pStyle w:val="TAC6"/>
            </w:pPr>
            <w:r>
              <w:t>BT</w:t>
            </w:r>
          </w:p>
        </w:tc>
        <w:tc>
          <w:tcPr>
            <w:tcW w:w="689" w:type="auto"/>
            <w:shd w:val="clear" w:color="auto" w:fill="ADD8E6"/>
          </w:tcPr>
          <w:p w14:paraId="026837C3" w14:textId="77777777" w:rsidR="005E738F" w:rsidRDefault="00000000">
            <w:pPr>
              <w:pStyle w:val="TAC6"/>
            </w:pPr>
            <w:r>
              <w:t>EXCEED</w:t>
            </w:r>
          </w:p>
        </w:tc>
      </w:tr>
      <w:tr w:rsidR="005E738F" w14:paraId="461A1757" w14:textId="77777777">
        <w:trPr>
          <w:jc w:val="center"/>
        </w:trPr>
        <w:tc>
          <w:tcPr>
            <w:tcW w:w="689" w:type="auto"/>
            <w:vMerge/>
          </w:tcPr>
          <w:p w14:paraId="0FF4FE2A" w14:textId="77777777" w:rsidR="005E738F" w:rsidRDefault="005E738F"/>
        </w:tc>
        <w:tc>
          <w:tcPr>
            <w:tcW w:w="689" w:type="auto"/>
            <w:vMerge/>
          </w:tcPr>
          <w:p w14:paraId="44C743D6" w14:textId="77777777" w:rsidR="005E738F" w:rsidRDefault="005E738F"/>
        </w:tc>
        <w:tc>
          <w:tcPr>
            <w:tcW w:w="689" w:type="auto"/>
          </w:tcPr>
          <w:p w14:paraId="2B823386" w14:textId="77777777" w:rsidR="005E738F" w:rsidRDefault="00000000">
            <w:pPr>
              <w:pStyle w:val="TAC6"/>
            </w:pPr>
            <w:r>
              <w:t>2</w:t>
            </w:r>
          </w:p>
        </w:tc>
        <w:tc>
          <w:tcPr>
            <w:tcW w:w="689" w:type="auto"/>
          </w:tcPr>
          <w:p w14:paraId="3CFF59CC" w14:textId="77777777" w:rsidR="005E738F" w:rsidRDefault="00000000">
            <w:pPr>
              <w:pStyle w:val="TAC6"/>
            </w:pPr>
            <w:r>
              <w:t>256</w:t>
            </w:r>
          </w:p>
        </w:tc>
        <w:tc>
          <w:tcPr>
            <w:tcW w:w="689" w:type="auto"/>
          </w:tcPr>
          <w:p w14:paraId="2B24B0D7" w14:textId="77777777" w:rsidR="005E738F" w:rsidRDefault="00000000">
            <w:pPr>
              <w:pStyle w:val="TAC6"/>
            </w:pPr>
            <w:r>
              <w:t>BT</w:t>
            </w:r>
          </w:p>
        </w:tc>
        <w:tc>
          <w:tcPr>
            <w:tcW w:w="689" w:type="auto"/>
          </w:tcPr>
          <w:p w14:paraId="39A0F7C1" w14:textId="77777777" w:rsidR="005E738F" w:rsidRDefault="00000000">
            <w:pPr>
              <w:pStyle w:val="TAC6"/>
            </w:pPr>
            <w:r>
              <w:t>80.6</w:t>
            </w:r>
          </w:p>
        </w:tc>
        <w:tc>
          <w:tcPr>
            <w:tcW w:w="689" w:type="auto"/>
          </w:tcPr>
          <w:p w14:paraId="6F4D842C" w14:textId="77777777" w:rsidR="005E738F" w:rsidRDefault="00000000">
            <w:pPr>
              <w:pStyle w:val="TAC6"/>
            </w:pPr>
            <w:r>
              <w:t>20.1</w:t>
            </w:r>
          </w:p>
        </w:tc>
        <w:tc>
          <w:tcPr>
            <w:tcW w:w="689" w:type="auto"/>
          </w:tcPr>
          <w:p w14:paraId="0BD47CC1" w14:textId="77777777" w:rsidR="005E738F" w:rsidRDefault="00000000">
            <w:pPr>
              <w:pStyle w:val="TAC6"/>
            </w:pPr>
            <w:r>
              <w:t>c04</w:t>
            </w:r>
          </w:p>
        </w:tc>
        <w:tc>
          <w:tcPr>
            <w:tcW w:w="689" w:type="auto"/>
          </w:tcPr>
          <w:p w14:paraId="71C2B9D3" w14:textId="77777777" w:rsidR="005E738F" w:rsidRDefault="00000000">
            <w:pPr>
              <w:pStyle w:val="TAC6"/>
            </w:pPr>
            <w:r>
              <w:t>4x64</w:t>
            </w:r>
          </w:p>
        </w:tc>
        <w:tc>
          <w:tcPr>
            <w:tcW w:w="689" w:type="auto"/>
          </w:tcPr>
          <w:p w14:paraId="565FB8F4" w14:textId="77777777" w:rsidR="005E738F" w:rsidRDefault="00000000">
            <w:pPr>
              <w:pStyle w:val="TAC6"/>
            </w:pPr>
            <w:r>
              <w:t>67.1</w:t>
            </w:r>
          </w:p>
        </w:tc>
        <w:tc>
          <w:tcPr>
            <w:tcW w:w="689" w:type="auto"/>
          </w:tcPr>
          <w:p w14:paraId="314758A9" w14:textId="77777777" w:rsidR="005E738F" w:rsidRDefault="00000000">
            <w:pPr>
              <w:pStyle w:val="TAC6"/>
            </w:pPr>
            <w:r>
              <w:t>24.5</w:t>
            </w:r>
          </w:p>
        </w:tc>
        <w:tc>
          <w:tcPr>
            <w:tcW w:w="689" w:type="auto"/>
          </w:tcPr>
          <w:p w14:paraId="19211414" w14:textId="77777777" w:rsidR="005E738F" w:rsidRDefault="00000000">
            <w:pPr>
              <w:pStyle w:val="TAC6"/>
            </w:pPr>
            <w:r>
              <w:t>5.54</w:t>
            </w:r>
          </w:p>
        </w:tc>
        <w:tc>
          <w:tcPr>
            <w:tcW w:w="689" w:type="auto"/>
          </w:tcPr>
          <w:p w14:paraId="250BFE16" w14:textId="77777777" w:rsidR="005E738F" w:rsidRDefault="00000000">
            <w:pPr>
              <w:pStyle w:val="TAC6"/>
            </w:pPr>
            <w:r>
              <w:t>BT</w:t>
            </w:r>
          </w:p>
        </w:tc>
        <w:tc>
          <w:tcPr>
            <w:tcW w:w="689" w:type="auto"/>
          </w:tcPr>
          <w:p w14:paraId="581F5C05" w14:textId="77777777" w:rsidR="005E738F" w:rsidRDefault="00000000">
            <w:pPr>
              <w:pStyle w:val="TAC6"/>
            </w:pPr>
            <w:r>
              <w:t>PASS</w:t>
            </w:r>
          </w:p>
        </w:tc>
      </w:tr>
      <w:tr w:rsidR="005E738F" w14:paraId="1AED2727" w14:textId="77777777">
        <w:trPr>
          <w:jc w:val="center"/>
        </w:trPr>
        <w:tc>
          <w:tcPr>
            <w:tcW w:w="689" w:type="auto"/>
            <w:vMerge w:val="restart"/>
          </w:tcPr>
          <w:p w14:paraId="71FE312E" w14:textId="77777777" w:rsidR="005E738F" w:rsidRDefault="00000000">
            <w:pPr>
              <w:pStyle w:val="TAC6"/>
            </w:pPr>
            <w:r>
              <w:t>d</w:t>
            </w:r>
          </w:p>
        </w:tc>
        <w:tc>
          <w:tcPr>
            <w:tcW w:w="689" w:type="auto"/>
            <w:vMerge w:val="restart"/>
          </w:tcPr>
          <w:p w14:paraId="3FB1A3FA" w14:textId="77777777" w:rsidR="005E738F" w:rsidRDefault="00000000">
            <w:pPr>
              <w:pStyle w:val="TAC6"/>
            </w:pPr>
            <w:r>
              <w:t>c06</w:t>
            </w:r>
          </w:p>
        </w:tc>
        <w:tc>
          <w:tcPr>
            <w:tcW w:w="689" w:type="auto"/>
          </w:tcPr>
          <w:p w14:paraId="1CEC87D0" w14:textId="77777777" w:rsidR="005E738F" w:rsidRDefault="00000000">
            <w:pPr>
              <w:pStyle w:val="TAC6"/>
            </w:pPr>
            <w:r>
              <w:t>1</w:t>
            </w:r>
          </w:p>
        </w:tc>
        <w:tc>
          <w:tcPr>
            <w:tcW w:w="689" w:type="auto"/>
          </w:tcPr>
          <w:p w14:paraId="3922EFCF" w14:textId="77777777" w:rsidR="005E738F" w:rsidRDefault="00000000">
            <w:pPr>
              <w:pStyle w:val="TAC6"/>
            </w:pPr>
            <w:r>
              <w:t>192</w:t>
            </w:r>
          </w:p>
        </w:tc>
        <w:tc>
          <w:tcPr>
            <w:tcW w:w="689" w:type="auto"/>
          </w:tcPr>
          <w:p w14:paraId="0C56A95A" w14:textId="77777777" w:rsidR="005E738F" w:rsidRDefault="00000000">
            <w:pPr>
              <w:pStyle w:val="TAC6"/>
            </w:pPr>
            <w:r>
              <w:t>NWT</w:t>
            </w:r>
          </w:p>
        </w:tc>
        <w:tc>
          <w:tcPr>
            <w:tcW w:w="689" w:type="auto"/>
          </w:tcPr>
          <w:p w14:paraId="73AB8A4E" w14:textId="77777777" w:rsidR="005E738F" w:rsidRDefault="00000000">
            <w:pPr>
              <w:pStyle w:val="TAC6"/>
            </w:pPr>
            <w:r>
              <w:t>88.1</w:t>
            </w:r>
          </w:p>
        </w:tc>
        <w:tc>
          <w:tcPr>
            <w:tcW w:w="689" w:type="auto"/>
          </w:tcPr>
          <w:p w14:paraId="16E5BD69" w14:textId="77777777" w:rsidR="005E738F" w:rsidRDefault="00000000">
            <w:pPr>
              <w:pStyle w:val="TAC6"/>
            </w:pPr>
            <w:r>
              <w:t>10.4</w:t>
            </w:r>
          </w:p>
        </w:tc>
        <w:tc>
          <w:tcPr>
            <w:tcW w:w="689" w:type="auto"/>
          </w:tcPr>
          <w:p w14:paraId="06A02E5A" w14:textId="77777777" w:rsidR="005E738F" w:rsidRDefault="00000000">
            <w:pPr>
              <w:pStyle w:val="TAC6"/>
            </w:pPr>
            <w:r>
              <w:t>c04</w:t>
            </w:r>
          </w:p>
        </w:tc>
        <w:tc>
          <w:tcPr>
            <w:tcW w:w="689" w:type="auto"/>
          </w:tcPr>
          <w:p w14:paraId="4A1EF7EE" w14:textId="77777777" w:rsidR="005E738F" w:rsidRDefault="00000000">
            <w:pPr>
              <w:pStyle w:val="TAC6"/>
            </w:pPr>
            <w:r>
              <w:t>4x64</w:t>
            </w:r>
          </w:p>
        </w:tc>
        <w:tc>
          <w:tcPr>
            <w:tcW w:w="689" w:type="auto"/>
          </w:tcPr>
          <w:p w14:paraId="211A3902" w14:textId="77777777" w:rsidR="005E738F" w:rsidRDefault="00000000">
            <w:pPr>
              <w:pStyle w:val="TAC6"/>
            </w:pPr>
            <w:r>
              <w:t>87.1</w:t>
            </w:r>
          </w:p>
        </w:tc>
        <w:tc>
          <w:tcPr>
            <w:tcW w:w="689" w:type="auto"/>
          </w:tcPr>
          <w:p w14:paraId="0609C983" w14:textId="77777777" w:rsidR="005E738F" w:rsidRDefault="00000000">
            <w:pPr>
              <w:pStyle w:val="TAC6"/>
            </w:pPr>
            <w:r>
              <w:t>10</w:t>
            </w:r>
          </w:p>
        </w:tc>
        <w:tc>
          <w:tcPr>
            <w:tcW w:w="689" w:type="auto"/>
          </w:tcPr>
          <w:p w14:paraId="40845A84" w14:textId="77777777" w:rsidR="005E738F" w:rsidRDefault="00000000">
            <w:pPr>
              <w:pStyle w:val="TAC6"/>
            </w:pPr>
            <w:r>
              <w:t>0.86</w:t>
            </w:r>
          </w:p>
        </w:tc>
        <w:tc>
          <w:tcPr>
            <w:tcW w:w="689" w:type="auto"/>
          </w:tcPr>
          <w:p w14:paraId="30914F13" w14:textId="77777777" w:rsidR="005E738F" w:rsidRDefault="00000000">
            <w:pPr>
              <w:pStyle w:val="TAC6"/>
            </w:pPr>
            <w:r>
              <w:t>NWT</w:t>
            </w:r>
          </w:p>
        </w:tc>
        <w:tc>
          <w:tcPr>
            <w:tcW w:w="689" w:type="auto"/>
          </w:tcPr>
          <w:p w14:paraId="51934C91" w14:textId="77777777" w:rsidR="005E738F" w:rsidRDefault="00000000">
            <w:pPr>
              <w:pStyle w:val="TAC6"/>
            </w:pPr>
            <w:r>
              <w:t>PASS</w:t>
            </w:r>
          </w:p>
        </w:tc>
      </w:tr>
      <w:tr w:rsidR="005E738F" w14:paraId="129A3BD3" w14:textId="77777777">
        <w:trPr>
          <w:jc w:val="center"/>
        </w:trPr>
        <w:tc>
          <w:tcPr>
            <w:tcW w:w="689" w:type="auto"/>
            <w:vMerge/>
          </w:tcPr>
          <w:p w14:paraId="1703B9CB" w14:textId="77777777" w:rsidR="005E738F" w:rsidRDefault="005E738F"/>
        </w:tc>
        <w:tc>
          <w:tcPr>
            <w:tcW w:w="689" w:type="auto"/>
            <w:vMerge/>
          </w:tcPr>
          <w:p w14:paraId="04FB642F" w14:textId="77777777" w:rsidR="005E738F" w:rsidRDefault="005E738F"/>
        </w:tc>
        <w:tc>
          <w:tcPr>
            <w:tcW w:w="689" w:type="auto"/>
          </w:tcPr>
          <w:p w14:paraId="3B3F24D5" w14:textId="77777777" w:rsidR="005E738F" w:rsidRDefault="00000000">
            <w:pPr>
              <w:pStyle w:val="TAC6"/>
            </w:pPr>
            <w:r>
              <w:t>2</w:t>
            </w:r>
          </w:p>
        </w:tc>
        <w:tc>
          <w:tcPr>
            <w:tcW w:w="689" w:type="auto"/>
          </w:tcPr>
          <w:p w14:paraId="0074DD58" w14:textId="77777777" w:rsidR="005E738F" w:rsidRDefault="00000000">
            <w:pPr>
              <w:pStyle w:val="TAC6"/>
            </w:pPr>
            <w:r>
              <w:t>192</w:t>
            </w:r>
          </w:p>
        </w:tc>
        <w:tc>
          <w:tcPr>
            <w:tcW w:w="689" w:type="auto"/>
          </w:tcPr>
          <w:p w14:paraId="1E5C23E8" w14:textId="77777777" w:rsidR="005E738F" w:rsidRDefault="00000000">
            <w:pPr>
              <w:pStyle w:val="TAC6"/>
            </w:pPr>
            <w:r>
              <w:t>BT</w:t>
            </w:r>
          </w:p>
        </w:tc>
        <w:tc>
          <w:tcPr>
            <w:tcW w:w="689" w:type="auto"/>
          </w:tcPr>
          <w:p w14:paraId="4FDA31D4" w14:textId="77777777" w:rsidR="005E738F" w:rsidRDefault="00000000">
            <w:pPr>
              <w:pStyle w:val="TAC6"/>
            </w:pPr>
            <w:r>
              <w:t>88.1</w:t>
            </w:r>
          </w:p>
        </w:tc>
        <w:tc>
          <w:tcPr>
            <w:tcW w:w="689" w:type="auto"/>
          </w:tcPr>
          <w:p w14:paraId="00B6805A" w14:textId="77777777" w:rsidR="005E738F" w:rsidRDefault="00000000">
            <w:pPr>
              <w:pStyle w:val="TAC6"/>
            </w:pPr>
            <w:r>
              <w:t>10.4</w:t>
            </w:r>
          </w:p>
        </w:tc>
        <w:tc>
          <w:tcPr>
            <w:tcW w:w="689" w:type="auto"/>
          </w:tcPr>
          <w:p w14:paraId="7466AEE5" w14:textId="77777777" w:rsidR="005E738F" w:rsidRDefault="00000000">
            <w:pPr>
              <w:pStyle w:val="TAC6"/>
            </w:pPr>
            <w:r>
              <w:t>c03</w:t>
            </w:r>
          </w:p>
        </w:tc>
        <w:tc>
          <w:tcPr>
            <w:tcW w:w="689" w:type="auto"/>
          </w:tcPr>
          <w:p w14:paraId="22507BDC" w14:textId="77777777" w:rsidR="005E738F" w:rsidRDefault="00000000">
            <w:pPr>
              <w:pStyle w:val="TAC6"/>
            </w:pPr>
            <w:r>
              <w:t>4x48</w:t>
            </w:r>
          </w:p>
        </w:tc>
        <w:tc>
          <w:tcPr>
            <w:tcW w:w="689" w:type="auto"/>
          </w:tcPr>
          <w:p w14:paraId="04AC5EE6" w14:textId="77777777" w:rsidR="005E738F" w:rsidRDefault="00000000">
            <w:pPr>
              <w:pStyle w:val="TAC6"/>
            </w:pPr>
            <w:r>
              <w:t>86.7</w:t>
            </w:r>
          </w:p>
        </w:tc>
        <w:tc>
          <w:tcPr>
            <w:tcW w:w="689" w:type="auto"/>
          </w:tcPr>
          <w:p w14:paraId="63C144F7" w14:textId="77777777" w:rsidR="005E738F" w:rsidRDefault="00000000">
            <w:pPr>
              <w:pStyle w:val="TAC6"/>
            </w:pPr>
            <w:r>
              <w:t>10.1</w:t>
            </w:r>
          </w:p>
        </w:tc>
        <w:tc>
          <w:tcPr>
            <w:tcW w:w="689" w:type="auto"/>
          </w:tcPr>
          <w:p w14:paraId="087FA667" w14:textId="77777777" w:rsidR="005E738F" w:rsidRDefault="00000000">
            <w:pPr>
              <w:pStyle w:val="TAC6"/>
            </w:pPr>
            <w:r>
              <w:t>1.22</w:t>
            </w:r>
          </w:p>
        </w:tc>
        <w:tc>
          <w:tcPr>
            <w:tcW w:w="689" w:type="auto"/>
          </w:tcPr>
          <w:p w14:paraId="241F7BC3" w14:textId="77777777" w:rsidR="005E738F" w:rsidRDefault="00000000">
            <w:pPr>
              <w:pStyle w:val="TAC6"/>
            </w:pPr>
            <w:r>
              <w:t>NWT</w:t>
            </w:r>
          </w:p>
        </w:tc>
        <w:tc>
          <w:tcPr>
            <w:tcW w:w="689" w:type="auto"/>
            <w:shd w:val="clear" w:color="auto" w:fill="FF474C"/>
          </w:tcPr>
          <w:p w14:paraId="66DBA01C" w14:textId="77777777" w:rsidR="005E738F" w:rsidRDefault="00000000">
            <w:pPr>
              <w:pStyle w:val="TAC6"/>
            </w:pPr>
            <w:r>
              <w:t>FAIL</w:t>
            </w:r>
          </w:p>
        </w:tc>
      </w:tr>
      <w:tr w:rsidR="005E738F" w14:paraId="14F21E3E" w14:textId="77777777">
        <w:trPr>
          <w:jc w:val="center"/>
        </w:trPr>
        <w:tc>
          <w:tcPr>
            <w:tcW w:w="689" w:type="auto"/>
            <w:vMerge/>
          </w:tcPr>
          <w:p w14:paraId="41F5C579" w14:textId="77777777" w:rsidR="005E738F" w:rsidRDefault="005E738F"/>
        </w:tc>
        <w:tc>
          <w:tcPr>
            <w:tcW w:w="689" w:type="auto"/>
            <w:vMerge w:val="restart"/>
          </w:tcPr>
          <w:p w14:paraId="0CA5992A" w14:textId="77777777" w:rsidR="005E738F" w:rsidRDefault="00000000">
            <w:pPr>
              <w:pStyle w:val="TAC6"/>
            </w:pPr>
            <w:r>
              <w:t>c07</w:t>
            </w:r>
          </w:p>
        </w:tc>
        <w:tc>
          <w:tcPr>
            <w:tcW w:w="689" w:type="auto"/>
          </w:tcPr>
          <w:p w14:paraId="47F18A71" w14:textId="77777777" w:rsidR="005E738F" w:rsidRDefault="00000000">
            <w:pPr>
              <w:pStyle w:val="TAC6"/>
            </w:pPr>
            <w:r>
              <w:t>1</w:t>
            </w:r>
          </w:p>
        </w:tc>
        <w:tc>
          <w:tcPr>
            <w:tcW w:w="689" w:type="auto"/>
          </w:tcPr>
          <w:p w14:paraId="1858F502" w14:textId="77777777" w:rsidR="005E738F" w:rsidRDefault="00000000">
            <w:pPr>
              <w:pStyle w:val="TAC6"/>
            </w:pPr>
            <w:r>
              <w:t>256</w:t>
            </w:r>
          </w:p>
        </w:tc>
        <w:tc>
          <w:tcPr>
            <w:tcW w:w="689" w:type="auto"/>
          </w:tcPr>
          <w:p w14:paraId="27BC0D0B" w14:textId="77777777" w:rsidR="005E738F" w:rsidRDefault="00000000">
            <w:pPr>
              <w:pStyle w:val="TAC6"/>
            </w:pPr>
            <w:r>
              <w:t>NWT</w:t>
            </w:r>
          </w:p>
        </w:tc>
        <w:tc>
          <w:tcPr>
            <w:tcW w:w="689" w:type="auto"/>
          </w:tcPr>
          <w:p w14:paraId="744D2520" w14:textId="77777777" w:rsidR="005E738F" w:rsidRDefault="00000000">
            <w:pPr>
              <w:pStyle w:val="TAC6"/>
            </w:pPr>
            <w:r>
              <w:t>87</w:t>
            </w:r>
          </w:p>
        </w:tc>
        <w:tc>
          <w:tcPr>
            <w:tcW w:w="689" w:type="auto"/>
          </w:tcPr>
          <w:p w14:paraId="4E963D6D" w14:textId="77777777" w:rsidR="005E738F" w:rsidRDefault="00000000">
            <w:pPr>
              <w:pStyle w:val="TAC6"/>
            </w:pPr>
            <w:r>
              <w:t>9.7</w:t>
            </w:r>
          </w:p>
        </w:tc>
        <w:tc>
          <w:tcPr>
            <w:tcW w:w="689" w:type="auto"/>
          </w:tcPr>
          <w:p w14:paraId="74BF61BA" w14:textId="77777777" w:rsidR="005E738F" w:rsidRDefault="00000000">
            <w:pPr>
              <w:pStyle w:val="TAC6"/>
            </w:pPr>
            <w:r>
              <w:t>c05</w:t>
            </w:r>
          </w:p>
        </w:tc>
        <w:tc>
          <w:tcPr>
            <w:tcW w:w="689" w:type="auto"/>
          </w:tcPr>
          <w:p w14:paraId="6D150252" w14:textId="77777777" w:rsidR="005E738F" w:rsidRDefault="00000000">
            <w:pPr>
              <w:pStyle w:val="TAC6"/>
            </w:pPr>
            <w:r>
              <w:t>4x96</w:t>
            </w:r>
          </w:p>
        </w:tc>
        <w:tc>
          <w:tcPr>
            <w:tcW w:w="689" w:type="auto"/>
          </w:tcPr>
          <w:p w14:paraId="5A06F767" w14:textId="77777777" w:rsidR="005E738F" w:rsidRDefault="00000000">
            <w:pPr>
              <w:pStyle w:val="TAC6"/>
            </w:pPr>
            <w:r>
              <w:t>90.4</w:t>
            </w:r>
          </w:p>
        </w:tc>
        <w:tc>
          <w:tcPr>
            <w:tcW w:w="689" w:type="auto"/>
          </w:tcPr>
          <w:p w14:paraId="584E0EBF" w14:textId="77777777" w:rsidR="005E738F" w:rsidRDefault="00000000">
            <w:pPr>
              <w:pStyle w:val="TAC6"/>
            </w:pPr>
            <w:r>
              <w:t>10</w:t>
            </w:r>
          </w:p>
        </w:tc>
        <w:tc>
          <w:tcPr>
            <w:tcW w:w="689" w:type="auto"/>
          </w:tcPr>
          <w:p w14:paraId="4598978B" w14:textId="77777777" w:rsidR="005E738F" w:rsidRDefault="00000000">
            <w:pPr>
              <w:pStyle w:val="TAC6"/>
            </w:pPr>
            <w:r>
              <w:t>-3.13</w:t>
            </w:r>
          </w:p>
        </w:tc>
        <w:tc>
          <w:tcPr>
            <w:tcW w:w="689" w:type="auto"/>
          </w:tcPr>
          <w:p w14:paraId="09FA8764" w14:textId="77777777" w:rsidR="005E738F" w:rsidRDefault="00000000">
            <w:pPr>
              <w:pStyle w:val="TAC6"/>
            </w:pPr>
            <w:r>
              <w:t>WT</w:t>
            </w:r>
          </w:p>
        </w:tc>
        <w:tc>
          <w:tcPr>
            <w:tcW w:w="689" w:type="auto"/>
            <w:shd w:val="clear" w:color="auto" w:fill="FF474C"/>
          </w:tcPr>
          <w:p w14:paraId="6B28BD46" w14:textId="77777777" w:rsidR="005E738F" w:rsidRDefault="00000000">
            <w:pPr>
              <w:pStyle w:val="TAC6"/>
            </w:pPr>
            <w:r>
              <w:t>FAIL</w:t>
            </w:r>
          </w:p>
        </w:tc>
      </w:tr>
      <w:tr w:rsidR="005E738F" w14:paraId="7BF08EBD" w14:textId="77777777">
        <w:trPr>
          <w:jc w:val="center"/>
        </w:trPr>
        <w:tc>
          <w:tcPr>
            <w:tcW w:w="689" w:type="auto"/>
            <w:vMerge/>
          </w:tcPr>
          <w:p w14:paraId="277EF516" w14:textId="77777777" w:rsidR="005E738F" w:rsidRDefault="005E738F"/>
        </w:tc>
        <w:tc>
          <w:tcPr>
            <w:tcW w:w="689" w:type="auto"/>
            <w:vMerge/>
          </w:tcPr>
          <w:p w14:paraId="4C8D082F" w14:textId="77777777" w:rsidR="005E738F" w:rsidRDefault="005E738F"/>
        </w:tc>
        <w:tc>
          <w:tcPr>
            <w:tcW w:w="689" w:type="auto"/>
          </w:tcPr>
          <w:p w14:paraId="597FDFF2" w14:textId="77777777" w:rsidR="005E738F" w:rsidRDefault="00000000">
            <w:pPr>
              <w:pStyle w:val="TAC6"/>
            </w:pPr>
            <w:r>
              <w:t>2</w:t>
            </w:r>
          </w:p>
        </w:tc>
        <w:tc>
          <w:tcPr>
            <w:tcW w:w="689" w:type="auto"/>
          </w:tcPr>
          <w:p w14:paraId="19BF1DD5" w14:textId="77777777" w:rsidR="005E738F" w:rsidRDefault="00000000">
            <w:pPr>
              <w:pStyle w:val="TAC6"/>
            </w:pPr>
            <w:r>
              <w:t>256</w:t>
            </w:r>
          </w:p>
        </w:tc>
        <w:tc>
          <w:tcPr>
            <w:tcW w:w="689" w:type="auto"/>
          </w:tcPr>
          <w:p w14:paraId="53E842D4" w14:textId="77777777" w:rsidR="005E738F" w:rsidRDefault="00000000">
            <w:pPr>
              <w:pStyle w:val="TAC6"/>
            </w:pPr>
            <w:r>
              <w:t>BT</w:t>
            </w:r>
          </w:p>
        </w:tc>
        <w:tc>
          <w:tcPr>
            <w:tcW w:w="689" w:type="auto"/>
          </w:tcPr>
          <w:p w14:paraId="10589FAD" w14:textId="77777777" w:rsidR="005E738F" w:rsidRDefault="00000000">
            <w:pPr>
              <w:pStyle w:val="TAC6"/>
            </w:pPr>
            <w:r>
              <w:t>87</w:t>
            </w:r>
          </w:p>
        </w:tc>
        <w:tc>
          <w:tcPr>
            <w:tcW w:w="689" w:type="auto"/>
          </w:tcPr>
          <w:p w14:paraId="32F26F77" w14:textId="77777777" w:rsidR="005E738F" w:rsidRDefault="00000000">
            <w:pPr>
              <w:pStyle w:val="TAC6"/>
            </w:pPr>
            <w:r>
              <w:t>9.7</w:t>
            </w:r>
          </w:p>
        </w:tc>
        <w:tc>
          <w:tcPr>
            <w:tcW w:w="689" w:type="auto"/>
          </w:tcPr>
          <w:p w14:paraId="19AAE3E0" w14:textId="77777777" w:rsidR="005E738F" w:rsidRDefault="00000000">
            <w:pPr>
              <w:pStyle w:val="TAC6"/>
            </w:pPr>
            <w:r>
              <w:t>c04</w:t>
            </w:r>
          </w:p>
        </w:tc>
        <w:tc>
          <w:tcPr>
            <w:tcW w:w="689" w:type="auto"/>
          </w:tcPr>
          <w:p w14:paraId="4BF4D254" w14:textId="77777777" w:rsidR="005E738F" w:rsidRDefault="00000000">
            <w:pPr>
              <w:pStyle w:val="TAC6"/>
            </w:pPr>
            <w:r>
              <w:t>4x64</w:t>
            </w:r>
          </w:p>
        </w:tc>
        <w:tc>
          <w:tcPr>
            <w:tcW w:w="689" w:type="auto"/>
          </w:tcPr>
          <w:p w14:paraId="0A35C513" w14:textId="77777777" w:rsidR="005E738F" w:rsidRDefault="00000000">
            <w:pPr>
              <w:pStyle w:val="TAC6"/>
            </w:pPr>
            <w:r>
              <w:t>87.1</w:t>
            </w:r>
          </w:p>
        </w:tc>
        <w:tc>
          <w:tcPr>
            <w:tcW w:w="689" w:type="auto"/>
          </w:tcPr>
          <w:p w14:paraId="4BD6143D" w14:textId="77777777" w:rsidR="005E738F" w:rsidRDefault="00000000">
            <w:pPr>
              <w:pStyle w:val="TAC6"/>
            </w:pPr>
            <w:r>
              <w:t>10</w:t>
            </w:r>
          </w:p>
        </w:tc>
        <w:tc>
          <w:tcPr>
            <w:tcW w:w="689" w:type="auto"/>
          </w:tcPr>
          <w:p w14:paraId="6ED333AF" w14:textId="77777777" w:rsidR="005E738F" w:rsidRDefault="00000000">
            <w:pPr>
              <w:pStyle w:val="TAC6"/>
            </w:pPr>
            <w:r>
              <w:t>-0.08</w:t>
            </w:r>
          </w:p>
        </w:tc>
        <w:tc>
          <w:tcPr>
            <w:tcW w:w="689" w:type="auto"/>
          </w:tcPr>
          <w:p w14:paraId="3772C460" w14:textId="77777777" w:rsidR="005E738F" w:rsidRDefault="00000000">
            <w:pPr>
              <w:pStyle w:val="TAC6"/>
            </w:pPr>
            <w:r>
              <w:t>NWT</w:t>
            </w:r>
          </w:p>
        </w:tc>
        <w:tc>
          <w:tcPr>
            <w:tcW w:w="689" w:type="auto"/>
            <w:shd w:val="clear" w:color="auto" w:fill="FF474C"/>
          </w:tcPr>
          <w:p w14:paraId="48E45DD5" w14:textId="77777777" w:rsidR="005E738F" w:rsidRDefault="00000000">
            <w:pPr>
              <w:pStyle w:val="TAC6"/>
            </w:pPr>
            <w:r>
              <w:t>FAIL</w:t>
            </w:r>
          </w:p>
        </w:tc>
      </w:tr>
      <w:tr w:rsidR="005E738F" w14:paraId="60EACF9F" w14:textId="77777777">
        <w:trPr>
          <w:jc w:val="center"/>
        </w:trPr>
        <w:tc>
          <w:tcPr>
            <w:tcW w:w="689" w:type="auto"/>
            <w:vMerge w:val="restart"/>
          </w:tcPr>
          <w:p w14:paraId="56A0EB1C" w14:textId="77777777" w:rsidR="005E738F" w:rsidRDefault="00000000">
            <w:pPr>
              <w:pStyle w:val="TAC6"/>
            </w:pPr>
            <w:r>
              <w:t>d+a</w:t>
            </w:r>
          </w:p>
        </w:tc>
        <w:tc>
          <w:tcPr>
            <w:tcW w:w="689" w:type="auto"/>
            <w:vMerge w:val="restart"/>
          </w:tcPr>
          <w:p w14:paraId="76687426" w14:textId="77777777" w:rsidR="005E738F" w:rsidRDefault="00000000">
            <w:pPr>
              <w:pStyle w:val="TAC6"/>
            </w:pPr>
            <w:r>
              <w:t>c06</w:t>
            </w:r>
          </w:p>
        </w:tc>
        <w:tc>
          <w:tcPr>
            <w:tcW w:w="689" w:type="auto"/>
          </w:tcPr>
          <w:p w14:paraId="203CD3FC" w14:textId="77777777" w:rsidR="005E738F" w:rsidRDefault="00000000">
            <w:pPr>
              <w:pStyle w:val="TAC6"/>
            </w:pPr>
            <w:r>
              <w:t>1</w:t>
            </w:r>
          </w:p>
        </w:tc>
        <w:tc>
          <w:tcPr>
            <w:tcW w:w="689" w:type="auto"/>
          </w:tcPr>
          <w:p w14:paraId="589D3FE4" w14:textId="77777777" w:rsidR="005E738F" w:rsidRDefault="00000000">
            <w:pPr>
              <w:pStyle w:val="TAC6"/>
            </w:pPr>
            <w:r>
              <w:t>192</w:t>
            </w:r>
          </w:p>
        </w:tc>
        <w:tc>
          <w:tcPr>
            <w:tcW w:w="689" w:type="auto"/>
          </w:tcPr>
          <w:p w14:paraId="23A8E366" w14:textId="77777777" w:rsidR="005E738F" w:rsidRDefault="00000000">
            <w:pPr>
              <w:pStyle w:val="TAC6"/>
            </w:pPr>
            <w:r>
              <w:t>NWT</w:t>
            </w:r>
          </w:p>
        </w:tc>
        <w:tc>
          <w:tcPr>
            <w:tcW w:w="689" w:type="auto"/>
          </w:tcPr>
          <w:p w14:paraId="2128842B" w14:textId="77777777" w:rsidR="005E738F" w:rsidRDefault="00000000">
            <w:pPr>
              <w:pStyle w:val="TAC6"/>
            </w:pPr>
            <w:r>
              <w:t>78.9</w:t>
            </w:r>
          </w:p>
        </w:tc>
        <w:tc>
          <w:tcPr>
            <w:tcW w:w="689" w:type="auto"/>
          </w:tcPr>
          <w:p w14:paraId="2A631D5F" w14:textId="77777777" w:rsidR="005E738F" w:rsidRDefault="00000000">
            <w:pPr>
              <w:pStyle w:val="TAC6"/>
            </w:pPr>
            <w:r>
              <w:t>20.8</w:t>
            </w:r>
          </w:p>
        </w:tc>
        <w:tc>
          <w:tcPr>
            <w:tcW w:w="689" w:type="auto"/>
          </w:tcPr>
          <w:p w14:paraId="376A7E62" w14:textId="77777777" w:rsidR="005E738F" w:rsidRDefault="00000000">
            <w:pPr>
              <w:pStyle w:val="TAC6"/>
            </w:pPr>
            <w:r>
              <w:t>c04</w:t>
            </w:r>
          </w:p>
        </w:tc>
        <w:tc>
          <w:tcPr>
            <w:tcW w:w="689" w:type="auto"/>
          </w:tcPr>
          <w:p w14:paraId="0B7F4A46" w14:textId="77777777" w:rsidR="005E738F" w:rsidRDefault="00000000">
            <w:pPr>
              <w:pStyle w:val="TAC6"/>
            </w:pPr>
            <w:r>
              <w:t>4x64</w:t>
            </w:r>
          </w:p>
        </w:tc>
        <w:tc>
          <w:tcPr>
            <w:tcW w:w="689" w:type="auto"/>
          </w:tcPr>
          <w:p w14:paraId="2D511CA6" w14:textId="77777777" w:rsidR="005E738F" w:rsidRDefault="00000000">
            <w:pPr>
              <w:pStyle w:val="TAC6"/>
            </w:pPr>
            <w:r>
              <w:t>77.1</w:t>
            </w:r>
          </w:p>
        </w:tc>
        <w:tc>
          <w:tcPr>
            <w:tcW w:w="689" w:type="auto"/>
          </w:tcPr>
          <w:p w14:paraId="1BC4CF25" w14:textId="77777777" w:rsidR="005E738F" w:rsidRDefault="00000000">
            <w:pPr>
              <w:pStyle w:val="TAC6"/>
            </w:pPr>
            <w:r>
              <w:t>21.2</w:t>
            </w:r>
          </w:p>
        </w:tc>
        <w:tc>
          <w:tcPr>
            <w:tcW w:w="689" w:type="auto"/>
          </w:tcPr>
          <w:p w14:paraId="684B72D0" w14:textId="77777777" w:rsidR="005E738F" w:rsidRDefault="00000000">
            <w:pPr>
              <w:pStyle w:val="TAC6"/>
            </w:pPr>
            <w:r>
              <w:t>1.14</w:t>
            </w:r>
          </w:p>
        </w:tc>
        <w:tc>
          <w:tcPr>
            <w:tcW w:w="689" w:type="auto"/>
          </w:tcPr>
          <w:p w14:paraId="3180947E" w14:textId="77777777" w:rsidR="005E738F" w:rsidRDefault="00000000">
            <w:pPr>
              <w:pStyle w:val="TAC6"/>
            </w:pPr>
            <w:r>
              <w:t>NWT</w:t>
            </w:r>
          </w:p>
        </w:tc>
        <w:tc>
          <w:tcPr>
            <w:tcW w:w="689" w:type="auto"/>
          </w:tcPr>
          <w:p w14:paraId="2CCD7413" w14:textId="77777777" w:rsidR="005E738F" w:rsidRDefault="00000000">
            <w:pPr>
              <w:pStyle w:val="TAC6"/>
            </w:pPr>
            <w:r>
              <w:t>PASS</w:t>
            </w:r>
          </w:p>
        </w:tc>
      </w:tr>
      <w:tr w:rsidR="005E738F" w14:paraId="0DFB8A05" w14:textId="77777777">
        <w:trPr>
          <w:jc w:val="center"/>
        </w:trPr>
        <w:tc>
          <w:tcPr>
            <w:tcW w:w="689" w:type="auto"/>
            <w:vMerge/>
          </w:tcPr>
          <w:p w14:paraId="2B2BF4FC" w14:textId="77777777" w:rsidR="005E738F" w:rsidRDefault="005E738F"/>
        </w:tc>
        <w:tc>
          <w:tcPr>
            <w:tcW w:w="689" w:type="auto"/>
            <w:vMerge/>
          </w:tcPr>
          <w:p w14:paraId="50622271" w14:textId="77777777" w:rsidR="005E738F" w:rsidRDefault="005E738F"/>
        </w:tc>
        <w:tc>
          <w:tcPr>
            <w:tcW w:w="689" w:type="auto"/>
          </w:tcPr>
          <w:p w14:paraId="5FD01A0C" w14:textId="77777777" w:rsidR="005E738F" w:rsidRDefault="00000000">
            <w:pPr>
              <w:pStyle w:val="TAC6"/>
            </w:pPr>
            <w:r>
              <w:t>2</w:t>
            </w:r>
          </w:p>
        </w:tc>
        <w:tc>
          <w:tcPr>
            <w:tcW w:w="689" w:type="auto"/>
          </w:tcPr>
          <w:p w14:paraId="4D8425C3" w14:textId="77777777" w:rsidR="005E738F" w:rsidRDefault="00000000">
            <w:pPr>
              <w:pStyle w:val="TAC6"/>
            </w:pPr>
            <w:r>
              <w:t>192</w:t>
            </w:r>
          </w:p>
        </w:tc>
        <w:tc>
          <w:tcPr>
            <w:tcW w:w="689" w:type="auto"/>
          </w:tcPr>
          <w:p w14:paraId="61A976CA" w14:textId="77777777" w:rsidR="005E738F" w:rsidRDefault="00000000">
            <w:pPr>
              <w:pStyle w:val="TAC6"/>
            </w:pPr>
            <w:r>
              <w:t>BT</w:t>
            </w:r>
          </w:p>
        </w:tc>
        <w:tc>
          <w:tcPr>
            <w:tcW w:w="689" w:type="auto"/>
          </w:tcPr>
          <w:p w14:paraId="3D3F1221" w14:textId="77777777" w:rsidR="005E738F" w:rsidRDefault="00000000">
            <w:pPr>
              <w:pStyle w:val="TAC6"/>
            </w:pPr>
            <w:r>
              <w:t>78.9</w:t>
            </w:r>
          </w:p>
        </w:tc>
        <w:tc>
          <w:tcPr>
            <w:tcW w:w="689" w:type="auto"/>
          </w:tcPr>
          <w:p w14:paraId="37A7414C" w14:textId="77777777" w:rsidR="005E738F" w:rsidRDefault="00000000">
            <w:pPr>
              <w:pStyle w:val="TAC6"/>
            </w:pPr>
            <w:r>
              <w:t>20.8</w:t>
            </w:r>
          </w:p>
        </w:tc>
        <w:tc>
          <w:tcPr>
            <w:tcW w:w="689" w:type="auto"/>
          </w:tcPr>
          <w:p w14:paraId="2680DB20" w14:textId="77777777" w:rsidR="005E738F" w:rsidRDefault="00000000">
            <w:pPr>
              <w:pStyle w:val="TAC6"/>
            </w:pPr>
            <w:r>
              <w:t>c03</w:t>
            </w:r>
          </w:p>
        </w:tc>
        <w:tc>
          <w:tcPr>
            <w:tcW w:w="689" w:type="auto"/>
          </w:tcPr>
          <w:p w14:paraId="38631E49" w14:textId="77777777" w:rsidR="005E738F" w:rsidRDefault="00000000">
            <w:pPr>
              <w:pStyle w:val="TAC6"/>
            </w:pPr>
            <w:r>
              <w:t>4x48</w:t>
            </w:r>
          </w:p>
        </w:tc>
        <w:tc>
          <w:tcPr>
            <w:tcW w:w="689" w:type="auto"/>
          </w:tcPr>
          <w:p w14:paraId="4D8DB12F" w14:textId="77777777" w:rsidR="005E738F" w:rsidRDefault="00000000">
            <w:pPr>
              <w:pStyle w:val="TAC6"/>
            </w:pPr>
            <w:r>
              <w:t>72.7</w:t>
            </w:r>
          </w:p>
        </w:tc>
        <w:tc>
          <w:tcPr>
            <w:tcW w:w="689" w:type="auto"/>
          </w:tcPr>
          <w:p w14:paraId="4FD329AC" w14:textId="77777777" w:rsidR="005E738F" w:rsidRDefault="00000000">
            <w:pPr>
              <w:pStyle w:val="TAC6"/>
            </w:pPr>
            <w:r>
              <w:t>22.9</w:t>
            </w:r>
          </w:p>
        </w:tc>
        <w:tc>
          <w:tcPr>
            <w:tcW w:w="689" w:type="auto"/>
          </w:tcPr>
          <w:p w14:paraId="72F27DE7" w14:textId="77777777" w:rsidR="005E738F" w:rsidRDefault="00000000">
            <w:pPr>
              <w:pStyle w:val="TAC6"/>
            </w:pPr>
            <w:r>
              <w:t>3.67</w:t>
            </w:r>
          </w:p>
        </w:tc>
        <w:tc>
          <w:tcPr>
            <w:tcW w:w="689" w:type="auto"/>
          </w:tcPr>
          <w:p w14:paraId="5BD4FFA0" w14:textId="77777777" w:rsidR="005E738F" w:rsidRDefault="00000000">
            <w:pPr>
              <w:pStyle w:val="TAC6"/>
            </w:pPr>
            <w:r>
              <w:t>BT</w:t>
            </w:r>
          </w:p>
        </w:tc>
        <w:tc>
          <w:tcPr>
            <w:tcW w:w="689" w:type="auto"/>
          </w:tcPr>
          <w:p w14:paraId="155F8EF2" w14:textId="77777777" w:rsidR="005E738F" w:rsidRDefault="00000000">
            <w:pPr>
              <w:pStyle w:val="TAC6"/>
            </w:pPr>
            <w:r>
              <w:t>PASS</w:t>
            </w:r>
          </w:p>
        </w:tc>
      </w:tr>
      <w:tr w:rsidR="005E738F" w14:paraId="585230B2" w14:textId="77777777">
        <w:trPr>
          <w:jc w:val="center"/>
        </w:trPr>
        <w:tc>
          <w:tcPr>
            <w:tcW w:w="689" w:type="auto"/>
            <w:vMerge/>
          </w:tcPr>
          <w:p w14:paraId="05EAACD3" w14:textId="77777777" w:rsidR="005E738F" w:rsidRDefault="005E738F"/>
        </w:tc>
        <w:tc>
          <w:tcPr>
            <w:tcW w:w="689" w:type="auto"/>
            <w:vMerge w:val="restart"/>
          </w:tcPr>
          <w:p w14:paraId="16F4C750" w14:textId="77777777" w:rsidR="005E738F" w:rsidRDefault="00000000">
            <w:pPr>
              <w:pStyle w:val="TAC6"/>
            </w:pPr>
            <w:r>
              <w:t>c07</w:t>
            </w:r>
          </w:p>
        </w:tc>
        <w:tc>
          <w:tcPr>
            <w:tcW w:w="689" w:type="auto"/>
          </w:tcPr>
          <w:p w14:paraId="478F056E" w14:textId="77777777" w:rsidR="005E738F" w:rsidRDefault="00000000">
            <w:pPr>
              <w:pStyle w:val="TAC6"/>
            </w:pPr>
            <w:r>
              <w:t>1</w:t>
            </w:r>
          </w:p>
        </w:tc>
        <w:tc>
          <w:tcPr>
            <w:tcW w:w="689" w:type="auto"/>
          </w:tcPr>
          <w:p w14:paraId="54D01DBC" w14:textId="77777777" w:rsidR="005E738F" w:rsidRDefault="00000000">
            <w:pPr>
              <w:pStyle w:val="TAC6"/>
            </w:pPr>
            <w:r>
              <w:t>256</w:t>
            </w:r>
          </w:p>
        </w:tc>
        <w:tc>
          <w:tcPr>
            <w:tcW w:w="689" w:type="auto"/>
          </w:tcPr>
          <w:p w14:paraId="4F1187CB" w14:textId="77777777" w:rsidR="005E738F" w:rsidRDefault="00000000">
            <w:pPr>
              <w:pStyle w:val="TAC6"/>
            </w:pPr>
            <w:r>
              <w:t>NWT</w:t>
            </w:r>
          </w:p>
        </w:tc>
        <w:tc>
          <w:tcPr>
            <w:tcW w:w="689" w:type="auto"/>
          </w:tcPr>
          <w:p w14:paraId="6E93500F" w14:textId="77777777" w:rsidR="005E738F" w:rsidRDefault="00000000">
            <w:pPr>
              <w:pStyle w:val="TAC6"/>
            </w:pPr>
            <w:r>
              <w:t>83.8</w:t>
            </w:r>
          </w:p>
        </w:tc>
        <w:tc>
          <w:tcPr>
            <w:tcW w:w="689" w:type="auto"/>
          </w:tcPr>
          <w:p w14:paraId="24733D12" w14:textId="77777777" w:rsidR="005E738F" w:rsidRDefault="00000000">
            <w:pPr>
              <w:pStyle w:val="TAC6"/>
            </w:pPr>
            <w:r>
              <w:t>16.1</w:t>
            </w:r>
          </w:p>
        </w:tc>
        <w:tc>
          <w:tcPr>
            <w:tcW w:w="689" w:type="auto"/>
          </w:tcPr>
          <w:p w14:paraId="73FAAB7C" w14:textId="77777777" w:rsidR="005E738F" w:rsidRDefault="00000000">
            <w:pPr>
              <w:pStyle w:val="TAC6"/>
            </w:pPr>
            <w:r>
              <w:t>c05</w:t>
            </w:r>
          </w:p>
        </w:tc>
        <w:tc>
          <w:tcPr>
            <w:tcW w:w="689" w:type="auto"/>
          </w:tcPr>
          <w:p w14:paraId="7291ACFA" w14:textId="77777777" w:rsidR="005E738F" w:rsidRDefault="00000000">
            <w:pPr>
              <w:pStyle w:val="TAC6"/>
            </w:pPr>
            <w:r>
              <w:t>4x96</w:t>
            </w:r>
          </w:p>
        </w:tc>
        <w:tc>
          <w:tcPr>
            <w:tcW w:w="689" w:type="auto"/>
          </w:tcPr>
          <w:p w14:paraId="59A5F99D" w14:textId="77777777" w:rsidR="005E738F" w:rsidRDefault="00000000">
            <w:pPr>
              <w:pStyle w:val="TAC6"/>
            </w:pPr>
            <w:r>
              <w:t>81.7</w:t>
            </w:r>
          </w:p>
        </w:tc>
        <w:tc>
          <w:tcPr>
            <w:tcW w:w="689" w:type="auto"/>
          </w:tcPr>
          <w:p w14:paraId="4F65F38C" w14:textId="77777777" w:rsidR="005E738F" w:rsidRDefault="00000000">
            <w:pPr>
              <w:pStyle w:val="TAC6"/>
            </w:pPr>
            <w:r>
              <w:t>18.9</w:t>
            </w:r>
          </w:p>
        </w:tc>
        <w:tc>
          <w:tcPr>
            <w:tcW w:w="689" w:type="auto"/>
          </w:tcPr>
          <w:p w14:paraId="153D10D6" w14:textId="77777777" w:rsidR="005E738F" w:rsidRDefault="00000000">
            <w:pPr>
              <w:pStyle w:val="TAC6"/>
            </w:pPr>
            <w:r>
              <w:t>1.57</w:t>
            </w:r>
          </w:p>
        </w:tc>
        <w:tc>
          <w:tcPr>
            <w:tcW w:w="689" w:type="auto"/>
          </w:tcPr>
          <w:p w14:paraId="62BBA673" w14:textId="77777777" w:rsidR="005E738F" w:rsidRDefault="00000000">
            <w:pPr>
              <w:pStyle w:val="TAC6"/>
            </w:pPr>
            <w:r>
              <w:t>NWT</w:t>
            </w:r>
          </w:p>
        </w:tc>
        <w:tc>
          <w:tcPr>
            <w:tcW w:w="689" w:type="auto"/>
          </w:tcPr>
          <w:p w14:paraId="53ED7945" w14:textId="77777777" w:rsidR="005E738F" w:rsidRDefault="00000000">
            <w:pPr>
              <w:pStyle w:val="TAC6"/>
            </w:pPr>
            <w:r>
              <w:t>PASS</w:t>
            </w:r>
          </w:p>
        </w:tc>
      </w:tr>
      <w:tr w:rsidR="005E738F" w14:paraId="570FDF15" w14:textId="77777777">
        <w:trPr>
          <w:jc w:val="center"/>
        </w:trPr>
        <w:tc>
          <w:tcPr>
            <w:tcW w:w="689" w:type="auto"/>
            <w:vMerge/>
          </w:tcPr>
          <w:p w14:paraId="6422F454" w14:textId="77777777" w:rsidR="005E738F" w:rsidRDefault="005E738F"/>
        </w:tc>
        <w:tc>
          <w:tcPr>
            <w:tcW w:w="689" w:type="auto"/>
            <w:vMerge/>
          </w:tcPr>
          <w:p w14:paraId="2C04284A" w14:textId="77777777" w:rsidR="005E738F" w:rsidRDefault="005E738F"/>
        </w:tc>
        <w:tc>
          <w:tcPr>
            <w:tcW w:w="689" w:type="auto"/>
          </w:tcPr>
          <w:p w14:paraId="368A5655" w14:textId="77777777" w:rsidR="005E738F" w:rsidRDefault="00000000">
            <w:pPr>
              <w:pStyle w:val="TAC6"/>
            </w:pPr>
            <w:r>
              <w:t>2</w:t>
            </w:r>
          </w:p>
        </w:tc>
        <w:tc>
          <w:tcPr>
            <w:tcW w:w="689" w:type="auto"/>
          </w:tcPr>
          <w:p w14:paraId="741EBE3D" w14:textId="77777777" w:rsidR="005E738F" w:rsidRDefault="00000000">
            <w:pPr>
              <w:pStyle w:val="TAC6"/>
            </w:pPr>
            <w:r>
              <w:t>256</w:t>
            </w:r>
          </w:p>
        </w:tc>
        <w:tc>
          <w:tcPr>
            <w:tcW w:w="689" w:type="auto"/>
          </w:tcPr>
          <w:p w14:paraId="5A750F50" w14:textId="77777777" w:rsidR="005E738F" w:rsidRDefault="00000000">
            <w:pPr>
              <w:pStyle w:val="TAC6"/>
            </w:pPr>
            <w:r>
              <w:t>BT</w:t>
            </w:r>
          </w:p>
        </w:tc>
        <w:tc>
          <w:tcPr>
            <w:tcW w:w="689" w:type="auto"/>
          </w:tcPr>
          <w:p w14:paraId="57D9524B" w14:textId="77777777" w:rsidR="005E738F" w:rsidRDefault="00000000">
            <w:pPr>
              <w:pStyle w:val="TAC6"/>
            </w:pPr>
            <w:r>
              <w:t>83.8</w:t>
            </w:r>
          </w:p>
        </w:tc>
        <w:tc>
          <w:tcPr>
            <w:tcW w:w="689" w:type="auto"/>
          </w:tcPr>
          <w:p w14:paraId="4736E61B" w14:textId="77777777" w:rsidR="005E738F" w:rsidRDefault="00000000">
            <w:pPr>
              <w:pStyle w:val="TAC6"/>
            </w:pPr>
            <w:r>
              <w:t>16.1</w:t>
            </w:r>
          </w:p>
        </w:tc>
        <w:tc>
          <w:tcPr>
            <w:tcW w:w="689" w:type="auto"/>
          </w:tcPr>
          <w:p w14:paraId="20267200" w14:textId="77777777" w:rsidR="005E738F" w:rsidRDefault="00000000">
            <w:pPr>
              <w:pStyle w:val="TAC6"/>
            </w:pPr>
            <w:r>
              <w:t>c04</w:t>
            </w:r>
          </w:p>
        </w:tc>
        <w:tc>
          <w:tcPr>
            <w:tcW w:w="689" w:type="auto"/>
          </w:tcPr>
          <w:p w14:paraId="7DF03BD1" w14:textId="77777777" w:rsidR="005E738F" w:rsidRDefault="00000000">
            <w:pPr>
              <w:pStyle w:val="TAC6"/>
            </w:pPr>
            <w:r>
              <w:t>4x64</w:t>
            </w:r>
          </w:p>
        </w:tc>
        <w:tc>
          <w:tcPr>
            <w:tcW w:w="689" w:type="auto"/>
          </w:tcPr>
          <w:p w14:paraId="0433CE9F" w14:textId="77777777" w:rsidR="005E738F" w:rsidRDefault="00000000">
            <w:pPr>
              <w:pStyle w:val="TAC6"/>
            </w:pPr>
            <w:r>
              <w:t>77.1</w:t>
            </w:r>
          </w:p>
        </w:tc>
        <w:tc>
          <w:tcPr>
            <w:tcW w:w="689" w:type="auto"/>
          </w:tcPr>
          <w:p w14:paraId="528A4975" w14:textId="77777777" w:rsidR="005E738F" w:rsidRDefault="00000000">
            <w:pPr>
              <w:pStyle w:val="TAC6"/>
            </w:pPr>
            <w:r>
              <w:t>21.2</w:t>
            </w:r>
          </w:p>
        </w:tc>
        <w:tc>
          <w:tcPr>
            <w:tcW w:w="689" w:type="auto"/>
          </w:tcPr>
          <w:p w14:paraId="1E30E0FA" w14:textId="77777777" w:rsidR="005E738F" w:rsidRDefault="00000000">
            <w:pPr>
              <w:pStyle w:val="TAC6"/>
            </w:pPr>
            <w:r>
              <w:t>4.64</w:t>
            </w:r>
          </w:p>
        </w:tc>
        <w:tc>
          <w:tcPr>
            <w:tcW w:w="689" w:type="auto"/>
          </w:tcPr>
          <w:p w14:paraId="543397A2" w14:textId="77777777" w:rsidR="005E738F" w:rsidRDefault="00000000">
            <w:pPr>
              <w:pStyle w:val="TAC6"/>
            </w:pPr>
            <w:r>
              <w:t>BT</w:t>
            </w:r>
          </w:p>
        </w:tc>
        <w:tc>
          <w:tcPr>
            <w:tcW w:w="689" w:type="auto"/>
          </w:tcPr>
          <w:p w14:paraId="5A4D0043" w14:textId="77777777" w:rsidR="005E738F" w:rsidRDefault="00000000">
            <w:pPr>
              <w:pStyle w:val="TAC6"/>
            </w:pPr>
            <w:r>
              <w:t>PASS</w:t>
            </w:r>
          </w:p>
        </w:tc>
      </w:tr>
    </w:tbl>
    <w:p w14:paraId="16EE132E" w14:textId="77777777" w:rsidR="005E738F" w:rsidRDefault="005E738F"/>
    <w:p w14:paraId="46628A6D"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4D6552B6" w14:textId="7F07FD43" w:rsidR="005E738F" w:rsidRDefault="00000000">
      <w:pPr>
        <w:pStyle w:val="TH"/>
      </w:pPr>
      <w:r>
        <w:t xml:space="preserve">Table </w:t>
      </w:r>
      <w:r>
        <w:fldChar w:fldCharType="begin"/>
      </w:r>
      <w:r>
        <w:instrText>SEQ Table \* ARABIC</w:instrText>
      </w:r>
      <w:r w:rsidR="001216E8">
        <w:fldChar w:fldCharType="separate"/>
      </w:r>
      <w:r w:rsidR="001216E8">
        <w:rPr>
          <w:noProof/>
        </w:rPr>
        <w:t>40</w:t>
      </w:r>
      <w:r>
        <w:fldChar w:fldCharType="end"/>
      </w:r>
      <w:r>
        <w:t>: Summary of the results of BS1534-5a</w:t>
      </w:r>
    </w:p>
    <w:tbl>
      <w:tblPr>
        <w:tblStyle w:val="TableGrid"/>
        <w:tblW w:w="0" w:type="auto"/>
        <w:jc w:val="center"/>
        <w:tblLook w:val="04A0" w:firstRow="1" w:lastRow="0" w:firstColumn="1" w:lastColumn="0" w:noHBand="0" w:noVBand="1"/>
      </w:tblPr>
      <w:tblGrid>
        <w:gridCol w:w="537"/>
        <w:gridCol w:w="726"/>
        <w:gridCol w:w="787"/>
        <w:gridCol w:w="1907"/>
        <w:gridCol w:w="767"/>
      </w:tblGrid>
      <w:tr w:rsidR="005E738F" w14:paraId="4873BECF" w14:textId="77777777">
        <w:trPr>
          <w:jc w:val="center"/>
        </w:trPr>
        <w:tc>
          <w:tcPr>
            <w:tcW w:w="1928" w:type="auto"/>
          </w:tcPr>
          <w:p w14:paraId="4322E529" w14:textId="77777777" w:rsidR="005E738F" w:rsidRDefault="00000000">
            <w:pPr>
              <w:pStyle w:val="TAH"/>
            </w:pPr>
            <w:r>
              <w:t>Lab</w:t>
            </w:r>
          </w:p>
        </w:tc>
        <w:tc>
          <w:tcPr>
            <w:tcW w:w="1928" w:type="auto"/>
          </w:tcPr>
          <w:p w14:paraId="2CBE35F4" w14:textId="77777777" w:rsidR="005E738F" w:rsidRDefault="00000000">
            <w:pPr>
              <w:pStyle w:val="TAH"/>
            </w:pPr>
            <w:r>
              <w:t>Cond.</w:t>
            </w:r>
          </w:p>
        </w:tc>
        <w:tc>
          <w:tcPr>
            <w:tcW w:w="1928" w:type="auto"/>
          </w:tcPr>
          <w:p w14:paraId="1828A63D" w14:textId="77777777" w:rsidR="005E738F" w:rsidRDefault="00000000">
            <w:pPr>
              <w:pStyle w:val="TAH"/>
            </w:pPr>
            <w:r>
              <w:t>Bitrate</w:t>
            </w:r>
          </w:p>
        </w:tc>
        <w:tc>
          <w:tcPr>
            <w:tcW w:w="1928" w:type="auto"/>
          </w:tcPr>
          <w:p w14:paraId="6A7E2868" w14:textId="77777777" w:rsidR="005E738F" w:rsidRDefault="00000000">
            <w:pPr>
              <w:pStyle w:val="TAH"/>
            </w:pPr>
            <w:r>
              <w:t>ToR</w:t>
            </w:r>
          </w:p>
        </w:tc>
        <w:tc>
          <w:tcPr>
            <w:tcW w:w="1928" w:type="auto"/>
          </w:tcPr>
          <w:p w14:paraId="04E10B1B" w14:textId="77777777" w:rsidR="005E738F" w:rsidRDefault="00000000">
            <w:pPr>
              <w:pStyle w:val="TAH"/>
            </w:pPr>
            <w:r>
              <w:t>Status</w:t>
            </w:r>
          </w:p>
        </w:tc>
      </w:tr>
      <w:tr w:rsidR="005E738F" w14:paraId="2F3A2E75" w14:textId="77777777">
        <w:trPr>
          <w:jc w:val="center"/>
        </w:trPr>
        <w:tc>
          <w:tcPr>
            <w:tcW w:w="1928" w:type="auto"/>
            <w:vMerge w:val="restart"/>
          </w:tcPr>
          <w:p w14:paraId="1B6BE74A" w14:textId="77777777" w:rsidR="005E738F" w:rsidRDefault="00000000">
            <w:pPr>
              <w:pStyle w:val="TAC"/>
            </w:pPr>
            <w:r>
              <w:t>a</w:t>
            </w:r>
          </w:p>
        </w:tc>
        <w:tc>
          <w:tcPr>
            <w:tcW w:w="1928" w:type="auto"/>
          </w:tcPr>
          <w:p w14:paraId="1594BE6E" w14:textId="77777777" w:rsidR="005E738F" w:rsidRDefault="00000000">
            <w:pPr>
              <w:pStyle w:val="TAC"/>
            </w:pPr>
            <w:r>
              <w:t>c06</w:t>
            </w:r>
          </w:p>
        </w:tc>
        <w:tc>
          <w:tcPr>
            <w:tcW w:w="1928" w:type="auto"/>
          </w:tcPr>
          <w:p w14:paraId="065A2C73" w14:textId="77777777" w:rsidR="005E738F" w:rsidRDefault="00000000">
            <w:pPr>
              <w:pStyle w:val="TAC"/>
            </w:pPr>
            <w:r>
              <w:t>192</w:t>
            </w:r>
          </w:p>
        </w:tc>
        <w:tc>
          <w:tcPr>
            <w:tcW w:w="1928" w:type="auto"/>
          </w:tcPr>
          <w:p w14:paraId="4C67EAE1" w14:textId="77777777" w:rsidR="005E738F" w:rsidRDefault="00000000">
            <w:pPr>
              <w:pStyle w:val="TAC"/>
            </w:pPr>
            <w:r>
              <w:t>NWT c04 OR BT c03</w:t>
            </w:r>
          </w:p>
        </w:tc>
        <w:tc>
          <w:tcPr>
            <w:tcW w:w="1928" w:type="auto"/>
          </w:tcPr>
          <w:p w14:paraId="49AA8EEE" w14:textId="77777777" w:rsidR="005E738F" w:rsidRDefault="00000000">
            <w:pPr>
              <w:pStyle w:val="TAC"/>
            </w:pPr>
            <w:r>
              <w:t>PASS</w:t>
            </w:r>
          </w:p>
        </w:tc>
      </w:tr>
      <w:tr w:rsidR="005E738F" w14:paraId="58AD1350" w14:textId="77777777">
        <w:trPr>
          <w:jc w:val="center"/>
        </w:trPr>
        <w:tc>
          <w:tcPr>
            <w:tcW w:w="1928" w:type="auto"/>
            <w:vMerge/>
          </w:tcPr>
          <w:p w14:paraId="66150ADB" w14:textId="77777777" w:rsidR="005E738F" w:rsidRDefault="005E738F"/>
        </w:tc>
        <w:tc>
          <w:tcPr>
            <w:tcW w:w="1928" w:type="auto"/>
          </w:tcPr>
          <w:p w14:paraId="504E50EB" w14:textId="77777777" w:rsidR="005E738F" w:rsidRDefault="00000000">
            <w:pPr>
              <w:pStyle w:val="TAC"/>
            </w:pPr>
            <w:r>
              <w:t>c07</w:t>
            </w:r>
          </w:p>
        </w:tc>
        <w:tc>
          <w:tcPr>
            <w:tcW w:w="1928" w:type="auto"/>
          </w:tcPr>
          <w:p w14:paraId="67832DA5" w14:textId="77777777" w:rsidR="005E738F" w:rsidRDefault="00000000">
            <w:pPr>
              <w:pStyle w:val="TAC"/>
            </w:pPr>
            <w:r>
              <w:t>256</w:t>
            </w:r>
          </w:p>
        </w:tc>
        <w:tc>
          <w:tcPr>
            <w:tcW w:w="1928" w:type="auto"/>
          </w:tcPr>
          <w:p w14:paraId="2E7B10D3" w14:textId="77777777" w:rsidR="005E738F" w:rsidRDefault="00000000">
            <w:pPr>
              <w:pStyle w:val="TAC"/>
            </w:pPr>
            <w:r>
              <w:t>NWT c05 OR BT c04</w:t>
            </w:r>
          </w:p>
        </w:tc>
        <w:tc>
          <w:tcPr>
            <w:tcW w:w="1928" w:type="auto"/>
          </w:tcPr>
          <w:p w14:paraId="4241281F" w14:textId="77777777" w:rsidR="005E738F" w:rsidRDefault="00000000">
            <w:pPr>
              <w:pStyle w:val="TAC"/>
            </w:pPr>
            <w:r>
              <w:t>PASS</w:t>
            </w:r>
          </w:p>
        </w:tc>
      </w:tr>
      <w:tr w:rsidR="005E738F" w14:paraId="6FAA0F43" w14:textId="77777777">
        <w:trPr>
          <w:jc w:val="center"/>
        </w:trPr>
        <w:tc>
          <w:tcPr>
            <w:tcW w:w="1928" w:type="auto"/>
            <w:vMerge w:val="restart"/>
          </w:tcPr>
          <w:p w14:paraId="02CACD0B" w14:textId="77777777" w:rsidR="005E738F" w:rsidRDefault="00000000">
            <w:pPr>
              <w:pStyle w:val="TAC"/>
            </w:pPr>
            <w:r>
              <w:t>d</w:t>
            </w:r>
          </w:p>
        </w:tc>
        <w:tc>
          <w:tcPr>
            <w:tcW w:w="1928" w:type="auto"/>
          </w:tcPr>
          <w:p w14:paraId="3928BE77" w14:textId="77777777" w:rsidR="005E738F" w:rsidRDefault="00000000">
            <w:pPr>
              <w:pStyle w:val="TAC"/>
            </w:pPr>
            <w:r>
              <w:t>c06</w:t>
            </w:r>
          </w:p>
        </w:tc>
        <w:tc>
          <w:tcPr>
            <w:tcW w:w="1928" w:type="auto"/>
          </w:tcPr>
          <w:p w14:paraId="6B1FC029" w14:textId="77777777" w:rsidR="005E738F" w:rsidRDefault="00000000">
            <w:pPr>
              <w:pStyle w:val="TAC"/>
            </w:pPr>
            <w:r>
              <w:t>192</w:t>
            </w:r>
          </w:p>
        </w:tc>
        <w:tc>
          <w:tcPr>
            <w:tcW w:w="1928" w:type="auto"/>
          </w:tcPr>
          <w:p w14:paraId="3C1BC913" w14:textId="77777777" w:rsidR="005E738F" w:rsidRDefault="00000000">
            <w:pPr>
              <w:pStyle w:val="TAC"/>
            </w:pPr>
            <w:r>
              <w:t>NWT c04 OR BT c03</w:t>
            </w:r>
          </w:p>
        </w:tc>
        <w:tc>
          <w:tcPr>
            <w:tcW w:w="1928" w:type="auto"/>
          </w:tcPr>
          <w:p w14:paraId="10FDB233" w14:textId="77777777" w:rsidR="005E738F" w:rsidRDefault="00000000">
            <w:pPr>
              <w:pStyle w:val="TAC"/>
            </w:pPr>
            <w:r>
              <w:t>PASS</w:t>
            </w:r>
          </w:p>
        </w:tc>
      </w:tr>
      <w:tr w:rsidR="005E738F" w14:paraId="2B8CBD0D" w14:textId="77777777">
        <w:trPr>
          <w:jc w:val="center"/>
        </w:trPr>
        <w:tc>
          <w:tcPr>
            <w:tcW w:w="1928" w:type="auto"/>
            <w:vMerge/>
          </w:tcPr>
          <w:p w14:paraId="6A187B24" w14:textId="77777777" w:rsidR="005E738F" w:rsidRDefault="005E738F"/>
        </w:tc>
        <w:tc>
          <w:tcPr>
            <w:tcW w:w="1928" w:type="auto"/>
          </w:tcPr>
          <w:p w14:paraId="48391362" w14:textId="77777777" w:rsidR="005E738F" w:rsidRDefault="00000000">
            <w:pPr>
              <w:pStyle w:val="TAC"/>
            </w:pPr>
            <w:r>
              <w:t>c07</w:t>
            </w:r>
          </w:p>
        </w:tc>
        <w:tc>
          <w:tcPr>
            <w:tcW w:w="1928" w:type="auto"/>
          </w:tcPr>
          <w:p w14:paraId="50A96161" w14:textId="77777777" w:rsidR="005E738F" w:rsidRDefault="00000000">
            <w:pPr>
              <w:pStyle w:val="TAC"/>
            </w:pPr>
            <w:r>
              <w:t>256</w:t>
            </w:r>
          </w:p>
        </w:tc>
        <w:tc>
          <w:tcPr>
            <w:tcW w:w="1928" w:type="auto"/>
          </w:tcPr>
          <w:p w14:paraId="0D09AAB8" w14:textId="77777777" w:rsidR="005E738F" w:rsidRDefault="00000000">
            <w:pPr>
              <w:pStyle w:val="TAC"/>
            </w:pPr>
            <w:r>
              <w:t>NWT c05 OR BT c04</w:t>
            </w:r>
          </w:p>
        </w:tc>
        <w:tc>
          <w:tcPr>
            <w:tcW w:w="1928" w:type="auto"/>
            <w:shd w:val="clear" w:color="auto" w:fill="FF474C"/>
          </w:tcPr>
          <w:p w14:paraId="46E71E93" w14:textId="77777777" w:rsidR="005E738F" w:rsidRDefault="00000000">
            <w:pPr>
              <w:pStyle w:val="TAC"/>
            </w:pPr>
            <w:r>
              <w:t>FAIL</w:t>
            </w:r>
          </w:p>
        </w:tc>
      </w:tr>
      <w:tr w:rsidR="005E738F" w14:paraId="56A4C84B" w14:textId="77777777">
        <w:trPr>
          <w:jc w:val="center"/>
        </w:trPr>
        <w:tc>
          <w:tcPr>
            <w:tcW w:w="1928" w:type="auto"/>
            <w:vMerge w:val="restart"/>
          </w:tcPr>
          <w:p w14:paraId="513D78C8" w14:textId="77777777" w:rsidR="005E738F" w:rsidRDefault="00000000">
            <w:pPr>
              <w:pStyle w:val="TAC"/>
            </w:pPr>
            <w:r>
              <w:t>d+a</w:t>
            </w:r>
          </w:p>
        </w:tc>
        <w:tc>
          <w:tcPr>
            <w:tcW w:w="1928" w:type="auto"/>
          </w:tcPr>
          <w:p w14:paraId="3E4F816C" w14:textId="77777777" w:rsidR="005E738F" w:rsidRDefault="00000000">
            <w:pPr>
              <w:pStyle w:val="TAC"/>
            </w:pPr>
            <w:r>
              <w:t>c06</w:t>
            </w:r>
          </w:p>
        </w:tc>
        <w:tc>
          <w:tcPr>
            <w:tcW w:w="1928" w:type="auto"/>
          </w:tcPr>
          <w:p w14:paraId="0B24F43D" w14:textId="77777777" w:rsidR="005E738F" w:rsidRDefault="00000000">
            <w:pPr>
              <w:pStyle w:val="TAC"/>
            </w:pPr>
            <w:r>
              <w:t>192</w:t>
            </w:r>
          </w:p>
        </w:tc>
        <w:tc>
          <w:tcPr>
            <w:tcW w:w="1928" w:type="auto"/>
          </w:tcPr>
          <w:p w14:paraId="23BA8022" w14:textId="77777777" w:rsidR="005E738F" w:rsidRDefault="00000000">
            <w:pPr>
              <w:pStyle w:val="TAC"/>
            </w:pPr>
            <w:r>
              <w:t>NWT c04 OR BT c03</w:t>
            </w:r>
          </w:p>
        </w:tc>
        <w:tc>
          <w:tcPr>
            <w:tcW w:w="1928" w:type="auto"/>
          </w:tcPr>
          <w:p w14:paraId="44D26621" w14:textId="77777777" w:rsidR="005E738F" w:rsidRDefault="00000000">
            <w:pPr>
              <w:pStyle w:val="TAC"/>
            </w:pPr>
            <w:r>
              <w:t>PASS</w:t>
            </w:r>
          </w:p>
        </w:tc>
      </w:tr>
      <w:tr w:rsidR="005E738F" w14:paraId="09A1BD97" w14:textId="77777777">
        <w:trPr>
          <w:jc w:val="center"/>
        </w:trPr>
        <w:tc>
          <w:tcPr>
            <w:tcW w:w="1928" w:type="auto"/>
            <w:vMerge/>
          </w:tcPr>
          <w:p w14:paraId="0AA4C9F4" w14:textId="77777777" w:rsidR="005E738F" w:rsidRDefault="005E738F"/>
        </w:tc>
        <w:tc>
          <w:tcPr>
            <w:tcW w:w="1928" w:type="auto"/>
          </w:tcPr>
          <w:p w14:paraId="6EE44DE9" w14:textId="77777777" w:rsidR="005E738F" w:rsidRDefault="00000000">
            <w:pPr>
              <w:pStyle w:val="TAC"/>
            </w:pPr>
            <w:r>
              <w:t>c07</w:t>
            </w:r>
          </w:p>
        </w:tc>
        <w:tc>
          <w:tcPr>
            <w:tcW w:w="1928" w:type="auto"/>
          </w:tcPr>
          <w:p w14:paraId="478DCD4B" w14:textId="77777777" w:rsidR="005E738F" w:rsidRDefault="00000000">
            <w:pPr>
              <w:pStyle w:val="TAC"/>
            </w:pPr>
            <w:r>
              <w:t>256</w:t>
            </w:r>
          </w:p>
        </w:tc>
        <w:tc>
          <w:tcPr>
            <w:tcW w:w="1928" w:type="auto"/>
          </w:tcPr>
          <w:p w14:paraId="26099495" w14:textId="77777777" w:rsidR="005E738F" w:rsidRDefault="00000000">
            <w:pPr>
              <w:pStyle w:val="TAC"/>
            </w:pPr>
            <w:r>
              <w:t>NWT c05 OR BT c04</w:t>
            </w:r>
          </w:p>
        </w:tc>
        <w:tc>
          <w:tcPr>
            <w:tcW w:w="1928" w:type="auto"/>
          </w:tcPr>
          <w:p w14:paraId="5895E5E7" w14:textId="77777777" w:rsidR="005E738F" w:rsidRDefault="00000000">
            <w:pPr>
              <w:pStyle w:val="TAC"/>
            </w:pPr>
            <w:r>
              <w:t>PASS</w:t>
            </w:r>
          </w:p>
        </w:tc>
      </w:tr>
    </w:tbl>
    <w:p w14:paraId="1CF30833" w14:textId="77777777" w:rsidR="005E738F" w:rsidRDefault="00000000">
      <w:r>
        <w:br w:type="page"/>
      </w:r>
    </w:p>
    <w:p w14:paraId="328E44CD" w14:textId="77777777" w:rsidR="003F74E7" w:rsidRDefault="003F74E7" w:rsidP="003F74E7">
      <w:pPr>
        <w:pStyle w:val="Heading2"/>
      </w:pPr>
      <w:r>
        <w:t>BS1534-5b (HOA3, 7.1.4)</w:t>
      </w:r>
    </w:p>
    <w:p w14:paraId="16F22FC3" w14:textId="77777777" w:rsidR="005E738F" w:rsidRDefault="00000000">
      <w:r>
        <w:t>The averaged results per condition for experiment BS1534-5b are depicted in the following figure. The three curves show the individual results for the two labs and the results for a joint evaluation, respectively. Condition c01 is the hidden reference while c02 is the 7 kHz lowpass anchor.</w:t>
      </w:r>
    </w:p>
    <w:p w14:paraId="641F03A9" w14:textId="77777777" w:rsidR="005E738F" w:rsidRDefault="00000000">
      <w:pPr>
        <w:pStyle w:val="TH"/>
      </w:pPr>
      <w:r>
        <w:rPr>
          <w:noProof/>
        </w:rPr>
        <w:drawing>
          <wp:inline distT="0" distB="0" distL="0" distR="0" wp14:anchorId="448E9843" wp14:editId="2D741AAF">
            <wp:extent cx="5040000" cy="252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5b.png"/>
                    <pic:cNvPicPr/>
                  </pic:nvPicPr>
                  <pic:blipFill>
                    <a:blip r:embed="rId27"/>
                    <a:stretch>
                      <a:fillRect/>
                    </a:stretch>
                  </pic:blipFill>
                  <pic:spPr>
                    <a:xfrm>
                      <a:off x="0" y="0"/>
                      <a:ext cx="5040000" cy="2520000"/>
                    </a:xfrm>
                    <a:prstGeom prst="rect">
                      <a:avLst/>
                    </a:prstGeom>
                  </pic:spPr>
                </pic:pic>
              </a:graphicData>
            </a:graphic>
          </wp:inline>
        </w:drawing>
      </w:r>
    </w:p>
    <w:p w14:paraId="14DC509A" w14:textId="2655298C" w:rsidR="005E738F" w:rsidRDefault="00000000">
      <w:pPr>
        <w:pStyle w:val="TF"/>
      </w:pPr>
      <w:r>
        <w:t xml:space="preserve">Figure </w:t>
      </w:r>
      <w:r>
        <w:fldChar w:fldCharType="begin"/>
      </w:r>
      <w:r>
        <w:instrText>SEQ Figure \* ARABIC</w:instrText>
      </w:r>
      <w:r w:rsidR="001216E8">
        <w:fldChar w:fldCharType="separate"/>
      </w:r>
      <w:r w:rsidR="001216E8">
        <w:rPr>
          <w:noProof/>
        </w:rPr>
        <w:t>19</w:t>
      </w:r>
      <w:r>
        <w:fldChar w:fldCharType="end"/>
      </w:r>
      <w:r>
        <w:t>: Averaged results per condition for experiment BS1534-5b</w:t>
      </w:r>
    </w:p>
    <w:p w14:paraId="630CCE21" w14:textId="77777777" w:rsidR="005E738F" w:rsidRDefault="00000000">
      <w:r>
        <w:t>The complete statistical evaluation of the requirement ToR tests for experiment BS1534-5b is given in the following table. The evaluation is done separately for the data from the two listening laboratories and for a combination of the two data sets.</w:t>
      </w:r>
    </w:p>
    <w:p w14:paraId="7D4CABF0" w14:textId="2963BC2C" w:rsidR="005E738F" w:rsidRDefault="00000000">
      <w:pPr>
        <w:pStyle w:val="TH"/>
      </w:pPr>
      <w:r>
        <w:t xml:space="preserve">Table </w:t>
      </w:r>
      <w:r>
        <w:fldChar w:fldCharType="begin"/>
      </w:r>
      <w:r>
        <w:instrText>SEQ Table \* ARABIC</w:instrText>
      </w:r>
      <w:r w:rsidR="001216E8">
        <w:fldChar w:fldCharType="separate"/>
      </w:r>
      <w:r w:rsidR="001216E8">
        <w:rPr>
          <w:noProof/>
        </w:rPr>
        <w:t>41</w:t>
      </w:r>
      <w:r>
        <w:fldChar w:fldCharType="end"/>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5E738F" w14:paraId="05968B72" w14:textId="77777777">
        <w:trPr>
          <w:jc w:val="center"/>
        </w:trPr>
        <w:tc>
          <w:tcPr>
            <w:tcW w:w="689" w:type="auto"/>
            <w:gridSpan w:val="2"/>
            <w:vMerge w:val="restart"/>
          </w:tcPr>
          <w:p w14:paraId="016D223C" w14:textId="77777777" w:rsidR="005E738F" w:rsidRDefault="005E738F">
            <w:pPr>
              <w:pStyle w:val="TAH6"/>
            </w:pPr>
          </w:p>
        </w:tc>
        <w:tc>
          <w:tcPr>
            <w:tcW w:w="689" w:type="auto"/>
          </w:tcPr>
          <w:p w14:paraId="52C6F7A4" w14:textId="77777777" w:rsidR="005E738F" w:rsidRDefault="00000000">
            <w:pPr>
              <w:pStyle w:val="TAH6"/>
            </w:pPr>
            <w:r>
              <w:t>Type</w:t>
            </w:r>
          </w:p>
        </w:tc>
        <w:tc>
          <w:tcPr>
            <w:tcW w:w="689" w:type="auto"/>
            <w:gridSpan w:val="4"/>
          </w:tcPr>
          <w:p w14:paraId="36172FFD" w14:textId="77777777" w:rsidR="005E738F" w:rsidRDefault="00000000">
            <w:pPr>
              <w:pStyle w:val="TAH6"/>
            </w:pPr>
            <w:r>
              <w:t>CuT</w:t>
            </w:r>
          </w:p>
        </w:tc>
        <w:tc>
          <w:tcPr>
            <w:tcW w:w="689" w:type="auto"/>
            <w:gridSpan w:val="4"/>
          </w:tcPr>
          <w:p w14:paraId="3298C0F2" w14:textId="77777777" w:rsidR="005E738F" w:rsidRDefault="00000000">
            <w:pPr>
              <w:pStyle w:val="TAH6"/>
            </w:pPr>
            <w:r>
              <w:t>EVS Reference</w:t>
            </w:r>
          </w:p>
        </w:tc>
        <w:tc>
          <w:tcPr>
            <w:tcW w:w="689" w:type="auto"/>
            <w:gridSpan w:val="3"/>
          </w:tcPr>
          <w:p w14:paraId="292EDB0F" w14:textId="77777777" w:rsidR="005E738F" w:rsidRDefault="00000000">
            <w:pPr>
              <w:pStyle w:val="TAH6"/>
            </w:pPr>
            <w:r>
              <w:t>Evaluation</w:t>
            </w:r>
          </w:p>
        </w:tc>
      </w:tr>
      <w:tr w:rsidR="005E738F" w14:paraId="09C4BE07" w14:textId="77777777">
        <w:trPr>
          <w:jc w:val="center"/>
        </w:trPr>
        <w:tc>
          <w:tcPr>
            <w:tcW w:w="689" w:type="auto"/>
            <w:gridSpan w:val="2"/>
            <w:vMerge/>
          </w:tcPr>
          <w:p w14:paraId="7B704258" w14:textId="77777777" w:rsidR="005E738F" w:rsidRDefault="005E738F"/>
        </w:tc>
        <w:tc>
          <w:tcPr>
            <w:tcW w:w="689" w:type="auto"/>
          </w:tcPr>
          <w:p w14:paraId="1CAE1113" w14:textId="77777777" w:rsidR="005E738F" w:rsidRDefault="00000000">
            <w:pPr>
              <w:pStyle w:val="TAH6"/>
            </w:pPr>
            <w:r>
              <w:t>Value</w:t>
            </w:r>
          </w:p>
        </w:tc>
        <w:tc>
          <w:tcPr>
            <w:tcW w:w="689" w:type="auto"/>
          </w:tcPr>
          <w:p w14:paraId="5CD1B6FB" w14:textId="77777777" w:rsidR="005E738F" w:rsidRDefault="00000000">
            <w:pPr>
              <w:pStyle w:val="TAH6"/>
            </w:pPr>
            <w:r>
              <w:t>Bitrate</w:t>
            </w:r>
          </w:p>
        </w:tc>
        <w:tc>
          <w:tcPr>
            <w:tcW w:w="689" w:type="auto"/>
          </w:tcPr>
          <w:p w14:paraId="7465940C" w14:textId="77777777" w:rsidR="005E738F" w:rsidRDefault="00000000">
            <w:pPr>
              <w:pStyle w:val="TAH6"/>
            </w:pPr>
            <w:r>
              <w:t>Req.</w:t>
            </w:r>
          </w:p>
        </w:tc>
        <w:tc>
          <w:tcPr>
            <w:tcW w:w="689" w:type="auto"/>
          </w:tcPr>
          <w:p w14:paraId="77ED7A88" w14:textId="77777777" w:rsidR="005E738F" w:rsidRDefault="00000000">
            <w:pPr>
              <w:pStyle w:val="TAH6"/>
            </w:pPr>
            <w:r>
              <w:t>Score</w:t>
            </w:r>
          </w:p>
        </w:tc>
        <w:tc>
          <w:tcPr>
            <w:tcW w:w="689" w:type="auto"/>
          </w:tcPr>
          <w:p w14:paraId="6C829C14" w14:textId="77777777" w:rsidR="005E738F" w:rsidRDefault="00000000">
            <w:pPr>
              <w:pStyle w:val="TAH6"/>
            </w:pPr>
            <w:r>
              <w:t>Std.</w:t>
            </w:r>
          </w:p>
        </w:tc>
        <w:tc>
          <w:tcPr>
            <w:tcW w:w="689" w:type="auto"/>
          </w:tcPr>
          <w:p w14:paraId="69AAA206" w14:textId="77777777" w:rsidR="005E738F" w:rsidRDefault="00000000">
            <w:pPr>
              <w:pStyle w:val="TAH6"/>
            </w:pPr>
            <w:r>
              <w:t>Cond.</w:t>
            </w:r>
          </w:p>
        </w:tc>
        <w:tc>
          <w:tcPr>
            <w:tcW w:w="689" w:type="auto"/>
          </w:tcPr>
          <w:p w14:paraId="5216BCA3" w14:textId="77777777" w:rsidR="005E738F" w:rsidRDefault="00000000">
            <w:pPr>
              <w:pStyle w:val="TAH6"/>
            </w:pPr>
            <w:r>
              <w:t>Bitrate</w:t>
            </w:r>
          </w:p>
        </w:tc>
        <w:tc>
          <w:tcPr>
            <w:tcW w:w="689" w:type="auto"/>
          </w:tcPr>
          <w:p w14:paraId="4D4F87BD" w14:textId="77777777" w:rsidR="005E738F" w:rsidRDefault="00000000">
            <w:pPr>
              <w:pStyle w:val="TAH6"/>
            </w:pPr>
            <w:r>
              <w:t>Score</w:t>
            </w:r>
          </w:p>
        </w:tc>
        <w:tc>
          <w:tcPr>
            <w:tcW w:w="689" w:type="auto"/>
          </w:tcPr>
          <w:p w14:paraId="7F174548" w14:textId="77777777" w:rsidR="005E738F" w:rsidRDefault="00000000">
            <w:pPr>
              <w:pStyle w:val="TAH6"/>
            </w:pPr>
            <w:r>
              <w:t>Std.</w:t>
            </w:r>
          </w:p>
        </w:tc>
        <w:tc>
          <w:tcPr>
            <w:tcW w:w="689" w:type="auto"/>
          </w:tcPr>
          <w:p w14:paraId="3AC9E360" w14:textId="77777777" w:rsidR="005E738F" w:rsidRDefault="00000000">
            <w:pPr>
              <w:pStyle w:val="TAH6"/>
            </w:pPr>
            <w:r>
              <w:t>T-Stat</w:t>
            </w:r>
          </w:p>
        </w:tc>
        <w:tc>
          <w:tcPr>
            <w:tcW w:w="689" w:type="auto"/>
          </w:tcPr>
          <w:p w14:paraId="6E24BC67" w14:textId="77777777" w:rsidR="005E738F" w:rsidRDefault="00000000">
            <w:pPr>
              <w:pStyle w:val="TAH6"/>
            </w:pPr>
            <w:r>
              <w:t>Result</w:t>
            </w:r>
          </w:p>
        </w:tc>
        <w:tc>
          <w:tcPr>
            <w:tcW w:w="689" w:type="auto"/>
          </w:tcPr>
          <w:p w14:paraId="125CB627" w14:textId="77777777" w:rsidR="005E738F" w:rsidRDefault="00000000">
            <w:pPr>
              <w:pStyle w:val="TAH6"/>
            </w:pPr>
            <w:r>
              <w:t>State</w:t>
            </w:r>
          </w:p>
        </w:tc>
      </w:tr>
      <w:tr w:rsidR="005E738F" w14:paraId="74CF454F" w14:textId="77777777">
        <w:trPr>
          <w:jc w:val="center"/>
        </w:trPr>
        <w:tc>
          <w:tcPr>
            <w:tcW w:w="689" w:type="auto"/>
          </w:tcPr>
          <w:p w14:paraId="5BBACD6F" w14:textId="77777777" w:rsidR="005E738F" w:rsidRDefault="00000000">
            <w:pPr>
              <w:pStyle w:val="TAH6"/>
            </w:pPr>
            <w:r>
              <w:t>Lab</w:t>
            </w:r>
          </w:p>
        </w:tc>
        <w:tc>
          <w:tcPr>
            <w:tcW w:w="689" w:type="auto"/>
          </w:tcPr>
          <w:p w14:paraId="286812B0" w14:textId="77777777" w:rsidR="005E738F" w:rsidRDefault="00000000">
            <w:pPr>
              <w:pStyle w:val="TAH6"/>
            </w:pPr>
            <w:r>
              <w:t>Cond.</w:t>
            </w:r>
          </w:p>
        </w:tc>
        <w:tc>
          <w:tcPr>
            <w:tcW w:w="689" w:type="auto"/>
          </w:tcPr>
          <w:p w14:paraId="3BA1AAFA" w14:textId="77777777" w:rsidR="005E738F" w:rsidRDefault="00000000">
            <w:pPr>
              <w:pStyle w:val="TAH6"/>
            </w:pPr>
            <w:r>
              <w:t>ToR#</w:t>
            </w:r>
          </w:p>
        </w:tc>
        <w:tc>
          <w:tcPr>
            <w:tcW w:w="689" w:type="auto"/>
            <w:gridSpan w:val="11"/>
          </w:tcPr>
          <w:p w14:paraId="442905C6" w14:textId="77777777" w:rsidR="005E738F" w:rsidRDefault="005E738F">
            <w:pPr>
              <w:pStyle w:val="TAH6"/>
            </w:pPr>
          </w:p>
        </w:tc>
      </w:tr>
      <w:tr w:rsidR="005E738F" w14:paraId="07B2D2CA" w14:textId="77777777">
        <w:trPr>
          <w:jc w:val="center"/>
        </w:trPr>
        <w:tc>
          <w:tcPr>
            <w:tcW w:w="689" w:type="auto"/>
            <w:vMerge w:val="restart"/>
          </w:tcPr>
          <w:p w14:paraId="4EA2D35F" w14:textId="77777777" w:rsidR="005E738F" w:rsidRDefault="00000000">
            <w:pPr>
              <w:pStyle w:val="TAC6"/>
            </w:pPr>
            <w:r>
              <w:t>a</w:t>
            </w:r>
          </w:p>
        </w:tc>
        <w:tc>
          <w:tcPr>
            <w:tcW w:w="689" w:type="auto"/>
            <w:vMerge w:val="restart"/>
          </w:tcPr>
          <w:p w14:paraId="5793BE19" w14:textId="77777777" w:rsidR="005E738F" w:rsidRDefault="00000000">
            <w:pPr>
              <w:pStyle w:val="TAC6"/>
            </w:pPr>
            <w:r>
              <w:t>c05</w:t>
            </w:r>
          </w:p>
        </w:tc>
        <w:tc>
          <w:tcPr>
            <w:tcW w:w="689" w:type="auto"/>
          </w:tcPr>
          <w:p w14:paraId="59F0B613" w14:textId="77777777" w:rsidR="005E738F" w:rsidRDefault="00000000">
            <w:pPr>
              <w:pStyle w:val="TAC6"/>
            </w:pPr>
            <w:r>
              <w:t>1</w:t>
            </w:r>
          </w:p>
        </w:tc>
        <w:tc>
          <w:tcPr>
            <w:tcW w:w="689" w:type="auto"/>
          </w:tcPr>
          <w:p w14:paraId="0285CD73" w14:textId="77777777" w:rsidR="005E738F" w:rsidRDefault="00000000">
            <w:pPr>
              <w:pStyle w:val="TAC6"/>
            </w:pPr>
            <w:r>
              <w:t>384</w:t>
            </w:r>
          </w:p>
        </w:tc>
        <w:tc>
          <w:tcPr>
            <w:tcW w:w="689" w:type="auto"/>
          </w:tcPr>
          <w:p w14:paraId="62276062" w14:textId="77777777" w:rsidR="005E738F" w:rsidRDefault="00000000">
            <w:pPr>
              <w:pStyle w:val="TAC6"/>
            </w:pPr>
            <w:r>
              <w:t>NWT</w:t>
            </w:r>
          </w:p>
        </w:tc>
        <w:tc>
          <w:tcPr>
            <w:tcW w:w="689" w:type="auto"/>
          </w:tcPr>
          <w:p w14:paraId="1BA984DF" w14:textId="77777777" w:rsidR="005E738F" w:rsidRDefault="00000000">
            <w:pPr>
              <w:pStyle w:val="TAC6"/>
            </w:pPr>
            <w:r>
              <w:t>84.5</w:t>
            </w:r>
          </w:p>
        </w:tc>
        <w:tc>
          <w:tcPr>
            <w:tcW w:w="689" w:type="auto"/>
          </w:tcPr>
          <w:p w14:paraId="515B0D64" w14:textId="77777777" w:rsidR="005E738F" w:rsidRDefault="00000000">
            <w:pPr>
              <w:pStyle w:val="TAC6"/>
            </w:pPr>
            <w:r>
              <w:t>16.8</w:t>
            </w:r>
          </w:p>
        </w:tc>
        <w:tc>
          <w:tcPr>
            <w:tcW w:w="689" w:type="auto"/>
          </w:tcPr>
          <w:p w14:paraId="2D1D9FE1" w14:textId="77777777" w:rsidR="005E738F" w:rsidRDefault="00000000">
            <w:pPr>
              <w:pStyle w:val="TAC6"/>
            </w:pPr>
            <w:r>
              <w:t>c04</w:t>
            </w:r>
          </w:p>
        </w:tc>
        <w:tc>
          <w:tcPr>
            <w:tcW w:w="689" w:type="auto"/>
          </w:tcPr>
          <w:p w14:paraId="648B3974" w14:textId="77777777" w:rsidR="005E738F" w:rsidRDefault="00000000">
            <w:pPr>
              <w:pStyle w:val="TAC6"/>
            </w:pPr>
            <w:r>
              <w:t>4x128</w:t>
            </w:r>
          </w:p>
        </w:tc>
        <w:tc>
          <w:tcPr>
            <w:tcW w:w="689" w:type="auto"/>
          </w:tcPr>
          <w:p w14:paraId="4C27F241" w14:textId="77777777" w:rsidR="005E738F" w:rsidRDefault="00000000">
            <w:pPr>
              <w:pStyle w:val="TAC6"/>
            </w:pPr>
            <w:r>
              <w:t>71.6</w:t>
            </w:r>
          </w:p>
        </w:tc>
        <w:tc>
          <w:tcPr>
            <w:tcW w:w="689" w:type="auto"/>
          </w:tcPr>
          <w:p w14:paraId="33857CA8" w14:textId="77777777" w:rsidR="005E738F" w:rsidRDefault="00000000">
            <w:pPr>
              <w:pStyle w:val="TAC6"/>
            </w:pPr>
            <w:r>
              <w:t>18.1</w:t>
            </w:r>
          </w:p>
        </w:tc>
        <w:tc>
          <w:tcPr>
            <w:tcW w:w="689" w:type="auto"/>
          </w:tcPr>
          <w:p w14:paraId="230C1917" w14:textId="77777777" w:rsidR="005E738F" w:rsidRDefault="00000000">
            <w:pPr>
              <w:pStyle w:val="TAC6"/>
            </w:pPr>
            <w:r>
              <w:t>6.78</w:t>
            </w:r>
          </w:p>
        </w:tc>
        <w:tc>
          <w:tcPr>
            <w:tcW w:w="689" w:type="auto"/>
          </w:tcPr>
          <w:p w14:paraId="222B5BF4" w14:textId="77777777" w:rsidR="005E738F" w:rsidRDefault="00000000">
            <w:pPr>
              <w:pStyle w:val="TAC6"/>
            </w:pPr>
            <w:r>
              <w:t>BT</w:t>
            </w:r>
          </w:p>
        </w:tc>
        <w:tc>
          <w:tcPr>
            <w:tcW w:w="689" w:type="auto"/>
            <w:shd w:val="clear" w:color="auto" w:fill="ADD8E6"/>
          </w:tcPr>
          <w:p w14:paraId="747355E3" w14:textId="77777777" w:rsidR="005E738F" w:rsidRDefault="00000000">
            <w:pPr>
              <w:pStyle w:val="TAC6"/>
            </w:pPr>
            <w:r>
              <w:t>EXCEED</w:t>
            </w:r>
          </w:p>
        </w:tc>
      </w:tr>
      <w:tr w:rsidR="005E738F" w14:paraId="27AD36F0" w14:textId="77777777">
        <w:trPr>
          <w:jc w:val="center"/>
        </w:trPr>
        <w:tc>
          <w:tcPr>
            <w:tcW w:w="689" w:type="auto"/>
            <w:vMerge/>
          </w:tcPr>
          <w:p w14:paraId="724D4375" w14:textId="77777777" w:rsidR="005E738F" w:rsidRDefault="005E738F"/>
        </w:tc>
        <w:tc>
          <w:tcPr>
            <w:tcW w:w="689" w:type="auto"/>
            <w:vMerge/>
          </w:tcPr>
          <w:p w14:paraId="1921C290" w14:textId="77777777" w:rsidR="005E738F" w:rsidRDefault="005E738F"/>
        </w:tc>
        <w:tc>
          <w:tcPr>
            <w:tcW w:w="689" w:type="auto"/>
          </w:tcPr>
          <w:p w14:paraId="3F31C6E2" w14:textId="77777777" w:rsidR="005E738F" w:rsidRDefault="00000000">
            <w:pPr>
              <w:pStyle w:val="TAC6"/>
            </w:pPr>
            <w:r>
              <w:t>2</w:t>
            </w:r>
          </w:p>
        </w:tc>
        <w:tc>
          <w:tcPr>
            <w:tcW w:w="689" w:type="auto"/>
          </w:tcPr>
          <w:p w14:paraId="73A7AB42" w14:textId="77777777" w:rsidR="005E738F" w:rsidRDefault="00000000">
            <w:pPr>
              <w:pStyle w:val="TAC6"/>
            </w:pPr>
            <w:r>
              <w:t>384</w:t>
            </w:r>
          </w:p>
        </w:tc>
        <w:tc>
          <w:tcPr>
            <w:tcW w:w="689" w:type="auto"/>
          </w:tcPr>
          <w:p w14:paraId="0261F70B" w14:textId="77777777" w:rsidR="005E738F" w:rsidRDefault="00000000">
            <w:pPr>
              <w:pStyle w:val="TAC6"/>
            </w:pPr>
            <w:r>
              <w:t>BT</w:t>
            </w:r>
          </w:p>
        </w:tc>
        <w:tc>
          <w:tcPr>
            <w:tcW w:w="689" w:type="auto"/>
          </w:tcPr>
          <w:p w14:paraId="034F226A" w14:textId="77777777" w:rsidR="005E738F" w:rsidRDefault="00000000">
            <w:pPr>
              <w:pStyle w:val="TAC6"/>
            </w:pPr>
            <w:r>
              <w:t>84.5</w:t>
            </w:r>
          </w:p>
        </w:tc>
        <w:tc>
          <w:tcPr>
            <w:tcW w:w="689" w:type="auto"/>
          </w:tcPr>
          <w:p w14:paraId="0DE7DF94" w14:textId="77777777" w:rsidR="005E738F" w:rsidRDefault="00000000">
            <w:pPr>
              <w:pStyle w:val="TAC6"/>
            </w:pPr>
            <w:r>
              <w:t>16.8</w:t>
            </w:r>
          </w:p>
        </w:tc>
        <w:tc>
          <w:tcPr>
            <w:tcW w:w="689" w:type="auto"/>
          </w:tcPr>
          <w:p w14:paraId="1378FB8B" w14:textId="77777777" w:rsidR="005E738F" w:rsidRDefault="00000000">
            <w:pPr>
              <w:pStyle w:val="TAC6"/>
            </w:pPr>
            <w:r>
              <w:t>c03</w:t>
            </w:r>
          </w:p>
        </w:tc>
        <w:tc>
          <w:tcPr>
            <w:tcW w:w="689" w:type="auto"/>
          </w:tcPr>
          <w:p w14:paraId="2356B9FD" w14:textId="77777777" w:rsidR="005E738F" w:rsidRDefault="00000000">
            <w:pPr>
              <w:pStyle w:val="TAC6"/>
            </w:pPr>
            <w:r>
              <w:t>4x96</w:t>
            </w:r>
          </w:p>
        </w:tc>
        <w:tc>
          <w:tcPr>
            <w:tcW w:w="689" w:type="auto"/>
          </w:tcPr>
          <w:p w14:paraId="5129F2EC" w14:textId="77777777" w:rsidR="005E738F" w:rsidRDefault="00000000">
            <w:pPr>
              <w:pStyle w:val="TAC6"/>
            </w:pPr>
            <w:r>
              <w:t>70.4</w:t>
            </w:r>
          </w:p>
        </w:tc>
        <w:tc>
          <w:tcPr>
            <w:tcW w:w="689" w:type="auto"/>
          </w:tcPr>
          <w:p w14:paraId="51593175" w14:textId="77777777" w:rsidR="005E738F" w:rsidRDefault="00000000">
            <w:pPr>
              <w:pStyle w:val="TAC6"/>
            </w:pPr>
            <w:r>
              <w:t>19.3</w:t>
            </w:r>
          </w:p>
        </w:tc>
        <w:tc>
          <w:tcPr>
            <w:tcW w:w="689" w:type="auto"/>
          </w:tcPr>
          <w:p w14:paraId="65CB3AA8" w14:textId="77777777" w:rsidR="005E738F" w:rsidRDefault="00000000">
            <w:pPr>
              <w:pStyle w:val="TAC6"/>
            </w:pPr>
            <w:r>
              <w:t>7.15</w:t>
            </w:r>
          </w:p>
        </w:tc>
        <w:tc>
          <w:tcPr>
            <w:tcW w:w="689" w:type="auto"/>
          </w:tcPr>
          <w:p w14:paraId="4096211D" w14:textId="77777777" w:rsidR="005E738F" w:rsidRDefault="00000000">
            <w:pPr>
              <w:pStyle w:val="TAC6"/>
            </w:pPr>
            <w:r>
              <w:t>BT</w:t>
            </w:r>
          </w:p>
        </w:tc>
        <w:tc>
          <w:tcPr>
            <w:tcW w:w="689" w:type="auto"/>
          </w:tcPr>
          <w:p w14:paraId="5A812675" w14:textId="77777777" w:rsidR="005E738F" w:rsidRDefault="00000000">
            <w:pPr>
              <w:pStyle w:val="TAC6"/>
            </w:pPr>
            <w:r>
              <w:t>PASS</w:t>
            </w:r>
          </w:p>
        </w:tc>
      </w:tr>
      <w:tr w:rsidR="005E738F" w14:paraId="60790056" w14:textId="77777777">
        <w:trPr>
          <w:jc w:val="center"/>
        </w:trPr>
        <w:tc>
          <w:tcPr>
            <w:tcW w:w="689" w:type="auto"/>
            <w:vMerge/>
          </w:tcPr>
          <w:p w14:paraId="3B216643" w14:textId="77777777" w:rsidR="005E738F" w:rsidRDefault="005E738F"/>
        </w:tc>
        <w:tc>
          <w:tcPr>
            <w:tcW w:w="689" w:type="auto"/>
          </w:tcPr>
          <w:p w14:paraId="0B5CE059" w14:textId="77777777" w:rsidR="005E738F" w:rsidRDefault="00000000">
            <w:pPr>
              <w:pStyle w:val="TAC6"/>
            </w:pPr>
            <w:r>
              <w:t>c06</w:t>
            </w:r>
          </w:p>
        </w:tc>
        <w:tc>
          <w:tcPr>
            <w:tcW w:w="689" w:type="auto"/>
          </w:tcPr>
          <w:p w14:paraId="05177F2B" w14:textId="77777777" w:rsidR="005E738F" w:rsidRDefault="00000000">
            <w:pPr>
              <w:pStyle w:val="TAC6"/>
            </w:pPr>
            <w:r>
              <w:t>1</w:t>
            </w:r>
          </w:p>
        </w:tc>
        <w:tc>
          <w:tcPr>
            <w:tcW w:w="689" w:type="auto"/>
          </w:tcPr>
          <w:p w14:paraId="71763703" w14:textId="77777777" w:rsidR="005E738F" w:rsidRDefault="00000000">
            <w:pPr>
              <w:pStyle w:val="TAC6"/>
            </w:pPr>
            <w:r>
              <w:t>512</w:t>
            </w:r>
          </w:p>
        </w:tc>
        <w:tc>
          <w:tcPr>
            <w:tcW w:w="689" w:type="auto"/>
          </w:tcPr>
          <w:p w14:paraId="5F29563D" w14:textId="77777777" w:rsidR="005E738F" w:rsidRDefault="00000000">
            <w:pPr>
              <w:pStyle w:val="TAC6"/>
            </w:pPr>
            <w:r>
              <w:t>NWT</w:t>
            </w:r>
          </w:p>
        </w:tc>
        <w:tc>
          <w:tcPr>
            <w:tcW w:w="689" w:type="auto"/>
          </w:tcPr>
          <w:p w14:paraId="4FDE4E95" w14:textId="77777777" w:rsidR="005E738F" w:rsidRDefault="00000000">
            <w:pPr>
              <w:pStyle w:val="TAC6"/>
            </w:pPr>
            <w:r>
              <w:t>85.8</w:t>
            </w:r>
          </w:p>
        </w:tc>
        <w:tc>
          <w:tcPr>
            <w:tcW w:w="689" w:type="auto"/>
          </w:tcPr>
          <w:p w14:paraId="1E797D9A" w14:textId="77777777" w:rsidR="005E738F" w:rsidRDefault="00000000">
            <w:pPr>
              <w:pStyle w:val="TAC6"/>
            </w:pPr>
            <w:r>
              <w:t>16.1</w:t>
            </w:r>
          </w:p>
        </w:tc>
        <w:tc>
          <w:tcPr>
            <w:tcW w:w="689" w:type="auto"/>
          </w:tcPr>
          <w:p w14:paraId="35D43DC2" w14:textId="77777777" w:rsidR="005E738F" w:rsidRDefault="00000000">
            <w:pPr>
              <w:pStyle w:val="TAC6"/>
            </w:pPr>
            <w:r>
              <w:t>c04</w:t>
            </w:r>
          </w:p>
        </w:tc>
        <w:tc>
          <w:tcPr>
            <w:tcW w:w="689" w:type="auto"/>
          </w:tcPr>
          <w:p w14:paraId="2A5219E3" w14:textId="77777777" w:rsidR="005E738F" w:rsidRDefault="00000000">
            <w:pPr>
              <w:pStyle w:val="TAC6"/>
            </w:pPr>
            <w:r>
              <w:t>4x128</w:t>
            </w:r>
          </w:p>
        </w:tc>
        <w:tc>
          <w:tcPr>
            <w:tcW w:w="689" w:type="auto"/>
          </w:tcPr>
          <w:p w14:paraId="2AB7EE36" w14:textId="77777777" w:rsidR="005E738F" w:rsidRDefault="00000000">
            <w:pPr>
              <w:pStyle w:val="TAC6"/>
            </w:pPr>
            <w:r>
              <w:t>71.6</w:t>
            </w:r>
          </w:p>
        </w:tc>
        <w:tc>
          <w:tcPr>
            <w:tcW w:w="689" w:type="auto"/>
          </w:tcPr>
          <w:p w14:paraId="6D3A51CD" w14:textId="77777777" w:rsidR="005E738F" w:rsidRDefault="00000000">
            <w:pPr>
              <w:pStyle w:val="TAC6"/>
            </w:pPr>
            <w:r>
              <w:t>18.1</w:t>
            </w:r>
          </w:p>
        </w:tc>
        <w:tc>
          <w:tcPr>
            <w:tcW w:w="689" w:type="auto"/>
          </w:tcPr>
          <w:p w14:paraId="71610A8C" w14:textId="77777777" w:rsidR="005E738F" w:rsidRDefault="00000000">
            <w:pPr>
              <w:pStyle w:val="TAC6"/>
            </w:pPr>
            <w:r>
              <w:t>7.62</w:t>
            </w:r>
          </w:p>
        </w:tc>
        <w:tc>
          <w:tcPr>
            <w:tcW w:w="689" w:type="auto"/>
          </w:tcPr>
          <w:p w14:paraId="32DE9E69" w14:textId="77777777" w:rsidR="005E738F" w:rsidRDefault="00000000">
            <w:pPr>
              <w:pStyle w:val="TAC6"/>
            </w:pPr>
            <w:r>
              <w:t>BT</w:t>
            </w:r>
          </w:p>
        </w:tc>
        <w:tc>
          <w:tcPr>
            <w:tcW w:w="689" w:type="auto"/>
            <w:shd w:val="clear" w:color="auto" w:fill="ADD8E6"/>
          </w:tcPr>
          <w:p w14:paraId="216FFE3C" w14:textId="77777777" w:rsidR="005E738F" w:rsidRDefault="00000000">
            <w:pPr>
              <w:pStyle w:val="TAC6"/>
            </w:pPr>
            <w:r>
              <w:t>EXCEED</w:t>
            </w:r>
          </w:p>
        </w:tc>
      </w:tr>
      <w:tr w:rsidR="005E738F" w14:paraId="2EDAE745" w14:textId="77777777">
        <w:trPr>
          <w:jc w:val="center"/>
        </w:trPr>
        <w:tc>
          <w:tcPr>
            <w:tcW w:w="689" w:type="auto"/>
            <w:vMerge w:val="restart"/>
          </w:tcPr>
          <w:p w14:paraId="1D0EDA75" w14:textId="77777777" w:rsidR="005E738F" w:rsidRDefault="00000000">
            <w:pPr>
              <w:pStyle w:val="TAC6"/>
            </w:pPr>
            <w:r>
              <w:t>b</w:t>
            </w:r>
          </w:p>
        </w:tc>
        <w:tc>
          <w:tcPr>
            <w:tcW w:w="689" w:type="auto"/>
            <w:vMerge w:val="restart"/>
          </w:tcPr>
          <w:p w14:paraId="5DDF6D9A" w14:textId="77777777" w:rsidR="005E738F" w:rsidRDefault="00000000">
            <w:pPr>
              <w:pStyle w:val="TAC6"/>
            </w:pPr>
            <w:r>
              <w:t>c05</w:t>
            </w:r>
          </w:p>
        </w:tc>
        <w:tc>
          <w:tcPr>
            <w:tcW w:w="689" w:type="auto"/>
          </w:tcPr>
          <w:p w14:paraId="5F7CA880" w14:textId="77777777" w:rsidR="005E738F" w:rsidRDefault="00000000">
            <w:pPr>
              <w:pStyle w:val="TAC6"/>
            </w:pPr>
            <w:r>
              <w:t>1</w:t>
            </w:r>
          </w:p>
        </w:tc>
        <w:tc>
          <w:tcPr>
            <w:tcW w:w="689" w:type="auto"/>
          </w:tcPr>
          <w:p w14:paraId="4C59247F" w14:textId="77777777" w:rsidR="005E738F" w:rsidRDefault="00000000">
            <w:pPr>
              <w:pStyle w:val="TAC6"/>
            </w:pPr>
            <w:r>
              <w:t>384</w:t>
            </w:r>
          </w:p>
        </w:tc>
        <w:tc>
          <w:tcPr>
            <w:tcW w:w="689" w:type="auto"/>
          </w:tcPr>
          <w:p w14:paraId="12D9E87E" w14:textId="77777777" w:rsidR="005E738F" w:rsidRDefault="00000000">
            <w:pPr>
              <w:pStyle w:val="TAC6"/>
            </w:pPr>
            <w:r>
              <w:t>NWT</w:t>
            </w:r>
          </w:p>
        </w:tc>
        <w:tc>
          <w:tcPr>
            <w:tcW w:w="689" w:type="auto"/>
          </w:tcPr>
          <w:p w14:paraId="4CB8E0C5" w14:textId="77777777" w:rsidR="005E738F" w:rsidRDefault="00000000">
            <w:pPr>
              <w:pStyle w:val="TAC6"/>
            </w:pPr>
            <w:r>
              <w:t>93.6</w:t>
            </w:r>
          </w:p>
        </w:tc>
        <w:tc>
          <w:tcPr>
            <w:tcW w:w="689" w:type="auto"/>
          </w:tcPr>
          <w:p w14:paraId="6B93CBD7" w14:textId="77777777" w:rsidR="005E738F" w:rsidRDefault="00000000">
            <w:pPr>
              <w:pStyle w:val="TAC6"/>
            </w:pPr>
            <w:r>
              <w:t>9.5</w:t>
            </w:r>
          </w:p>
        </w:tc>
        <w:tc>
          <w:tcPr>
            <w:tcW w:w="689" w:type="auto"/>
          </w:tcPr>
          <w:p w14:paraId="1FFFF4FD" w14:textId="77777777" w:rsidR="005E738F" w:rsidRDefault="00000000">
            <w:pPr>
              <w:pStyle w:val="TAC6"/>
            </w:pPr>
            <w:r>
              <w:t>c04</w:t>
            </w:r>
          </w:p>
        </w:tc>
        <w:tc>
          <w:tcPr>
            <w:tcW w:w="689" w:type="auto"/>
          </w:tcPr>
          <w:p w14:paraId="39664762" w14:textId="77777777" w:rsidR="005E738F" w:rsidRDefault="00000000">
            <w:pPr>
              <w:pStyle w:val="TAC6"/>
            </w:pPr>
            <w:r>
              <w:t>4x128</w:t>
            </w:r>
          </w:p>
        </w:tc>
        <w:tc>
          <w:tcPr>
            <w:tcW w:w="689" w:type="auto"/>
          </w:tcPr>
          <w:p w14:paraId="23CD3A4B" w14:textId="77777777" w:rsidR="005E738F" w:rsidRDefault="00000000">
            <w:pPr>
              <w:pStyle w:val="TAC6"/>
            </w:pPr>
            <w:r>
              <w:t>88</w:t>
            </w:r>
          </w:p>
        </w:tc>
        <w:tc>
          <w:tcPr>
            <w:tcW w:w="689" w:type="auto"/>
          </w:tcPr>
          <w:p w14:paraId="134211DC" w14:textId="77777777" w:rsidR="005E738F" w:rsidRDefault="00000000">
            <w:pPr>
              <w:pStyle w:val="TAC6"/>
            </w:pPr>
            <w:r>
              <w:t>14.4</w:t>
            </w:r>
          </w:p>
        </w:tc>
        <w:tc>
          <w:tcPr>
            <w:tcW w:w="689" w:type="auto"/>
          </w:tcPr>
          <w:p w14:paraId="68B3EAC1" w14:textId="77777777" w:rsidR="005E738F" w:rsidRDefault="00000000">
            <w:pPr>
              <w:pStyle w:val="TAC6"/>
            </w:pPr>
            <w:r>
              <w:t>4.24</w:t>
            </w:r>
          </w:p>
        </w:tc>
        <w:tc>
          <w:tcPr>
            <w:tcW w:w="689" w:type="auto"/>
          </w:tcPr>
          <w:p w14:paraId="5941D30A" w14:textId="77777777" w:rsidR="005E738F" w:rsidRDefault="00000000">
            <w:pPr>
              <w:pStyle w:val="TAC6"/>
            </w:pPr>
            <w:r>
              <w:t>BT</w:t>
            </w:r>
          </w:p>
        </w:tc>
        <w:tc>
          <w:tcPr>
            <w:tcW w:w="689" w:type="auto"/>
            <w:shd w:val="clear" w:color="auto" w:fill="ADD8E6"/>
          </w:tcPr>
          <w:p w14:paraId="4D4A1A2C" w14:textId="77777777" w:rsidR="005E738F" w:rsidRDefault="00000000">
            <w:pPr>
              <w:pStyle w:val="TAC6"/>
            </w:pPr>
            <w:r>
              <w:t>EXCEED</w:t>
            </w:r>
          </w:p>
        </w:tc>
      </w:tr>
      <w:tr w:rsidR="005E738F" w14:paraId="6431FC74" w14:textId="77777777">
        <w:trPr>
          <w:jc w:val="center"/>
        </w:trPr>
        <w:tc>
          <w:tcPr>
            <w:tcW w:w="689" w:type="auto"/>
            <w:vMerge/>
          </w:tcPr>
          <w:p w14:paraId="1EE72161" w14:textId="77777777" w:rsidR="005E738F" w:rsidRDefault="005E738F"/>
        </w:tc>
        <w:tc>
          <w:tcPr>
            <w:tcW w:w="689" w:type="auto"/>
            <w:vMerge/>
          </w:tcPr>
          <w:p w14:paraId="23F83B84" w14:textId="77777777" w:rsidR="005E738F" w:rsidRDefault="005E738F"/>
        </w:tc>
        <w:tc>
          <w:tcPr>
            <w:tcW w:w="689" w:type="auto"/>
          </w:tcPr>
          <w:p w14:paraId="050FF00D" w14:textId="77777777" w:rsidR="005E738F" w:rsidRDefault="00000000">
            <w:pPr>
              <w:pStyle w:val="TAC6"/>
            </w:pPr>
            <w:r>
              <w:t>2</w:t>
            </w:r>
          </w:p>
        </w:tc>
        <w:tc>
          <w:tcPr>
            <w:tcW w:w="689" w:type="auto"/>
          </w:tcPr>
          <w:p w14:paraId="4F78E5EF" w14:textId="77777777" w:rsidR="005E738F" w:rsidRDefault="00000000">
            <w:pPr>
              <w:pStyle w:val="TAC6"/>
            </w:pPr>
            <w:r>
              <w:t>384</w:t>
            </w:r>
          </w:p>
        </w:tc>
        <w:tc>
          <w:tcPr>
            <w:tcW w:w="689" w:type="auto"/>
          </w:tcPr>
          <w:p w14:paraId="6C19D90A" w14:textId="77777777" w:rsidR="005E738F" w:rsidRDefault="00000000">
            <w:pPr>
              <w:pStyle w:val="TAC6"/>
            </w:pPr>
            <w:r>
              <w:t>BT</w:t>
            </w:r>
          </w:p>
        </w:tc>
        <w:tc>
          <w:tcPr>
            <w:tcW w:w="689" w:type="auto"/>
          </w:tcPr>
          <w:p w14:paraId="36A83EF5" w14:textId="77777777" w:rsidR="005E738F" w:rsidRDefault="00000000">
            <w:pPr>
              <w:pStyle w:val="TAC6"/>
            </w:pPr>
            <w:r>
              <w:t>93.6</w:t>
            </w:r>
          </w:p>
        </w:tc>
        <w:tc>
          <w:tcPr>
            <w:tcW w:w="689" w:type="auto"/>
          </w:tcPr>
          <w:p w14:paraId="6F840D40" w14:textId="77777777" w:rsidR="005E738F" w:rsidRDefault="00000000">
            <w:pPr>
              <w:pStyle w:val="TAC6"/>
            </w:pPr>
            <w:r>
              <w:t>9.5</w:t>
            </w:r>
          </w:p>
        </w:tc>
        <w:tc>
          <w:tcPr>
            <w:tcW w:w="689" w:type="auto"/>
          </w:tcPr>
          <w:p w14:paraId="37FD3EB2" w14:textId="77777777" w:rsidR="005E738F" w:rsidRDefault="00000000">
            <w:pPr>
              <w:pStyle w:val="TAC6"/>
            </w:pPr>
            <w:r>
              <w:t>c03</w:t>
            </w:r>
          </w:p>
        </w:tc>
        <w:tc>
          <w:tcPr>
            <w:tcW w:w="689" w:type="auto"/>
          </w:tcPr>
          <w:p w14:paraId="095B029E" w14:textId="77777777" w:rsidR="005E738F" w:rsidRDefault="00000000">
            <w:pPr>
              <w:pStyle w:val="TAC6"/>
            </w:pPr>
            <w:r>
              <w:t>4x96</w:t>
            </w:r>
          </w:p>
        </w:tc>
        <w:tc>
          <w:tcPr>
            <w:tcW w:w="689" w:type="auto"/>
          </w:tcPr>
          <w:p w14:paraId="0380139C" w14:textId="77777777" w:rsidR="005E738F" w:rsidRDefault="00000000">
            <w:pPr>
              <w:pStyle w:val="TAC6"/>
            </w:pPr>
            <w:r>
              <w:t>89.1</w:t>
            </w:r>
          </w:p>
        </w:tc>
        <w:tc>
          <w:tcPr>
            <w:tcW w:w="689" w:type="auto"/>
          </w:tcPr>
          <w:p w14:paraId="637D0197" w14:textId="77777777" w:rsidR="005E738F" w:rsidRDefault="00000000">
            <w:pPr>
              <w:pStyle w:val="TAC6"/>
            </w:pPr>
            <w:r>
              <w:t>13.3</w:t>
            </w:r>
          </w:p>
        </w:tc>
        <w:tc>
          <w:tcPr>
            <w:tcW w:w="689" w:type="auto"/>
          </w:tcPr>
          <w:p w14:paraId="4DB2E75B" w14:textId="77777777" w:rsidR="005E738F" w:rsidRDefault="00000000">
            <w:pPr>
              <w:pStyle w:val="TAC6"/>
            </w:pPr>
            <w:r>
              <w:t>3.55</w:t>
            </w:r>
          </w:p>
        </w:tc>
        <w:tc>
          <w:tcPr>
            <w:tcW w:w="689" w:type="auto"/>
          </w:tcPr>
          <w:p w14:paraId="63625E4E" w14:textId="77777777" w:rsidR="005E738F" w:rsidRDefault="00000000">
            <w:pPr>
              <w:pStyle w:val="TAC6"/>
            </w:pPr>
            <w:r>
              <w:t>BT</w:t>
            </w:r>
          </w:p>
        </w:tc>
        <w:tc>
          <w:tcPr>
            <w:tcW w:w="689" w:type="auto"/>
          </w:tcPr>
          <w:p w14:paraId="4FC8C4C8" w14:textId="77777777" w:rsidR="005E738F" w:rsidRDefault="00000000">
            <w:pPr>
              <w:pStyle w:val="TAC6"/>
            </w:pPr>
            <w:r>
              <w:t>PASS</w:t>
            </w:r>
          </w:p>
        </w:tc>
      </w:tr>
      <w:tr w:rsidR="005E738F" w14:paraId="67170254" w14:textId="77777777">
        <w:trPr>
          <w:jc w:val="center"/>
        </w:trPr>
        <w:tc>
          <w:tcPr>
            <w:tcW w:w="689" w:type="auto"/>
            <w:vMerge/>
          </w:tcPr>
          <w:p w14:paraId="6CAED923" w14:textId="77777777" w:rsidR="005E738F" w:rsidRDefault="005E738F"/>
        </w:tc>
        <w:tc>
          <w:tcPr>
            <w:tcW w:w="689" w:type="auto"/>
          </w:tcPr>
          <w:p w14:paraId="0ACCFC3E" w14:textId="77777777" w:rsidR="005E738F" w:rsidRDefault="00000000">
            <w:pPr>
              <w:pStyle w:val="TAC6"/>
            </w:pPr>
            <w:r>
              <w:t>c06</w:t>
            </w:r>
          </w:p>
        </w:tc>
        <w:tc>
          <w:tcPr>
            <w:tcW w:w="689" w:type="auto"/>
          </w:tcPr>
          <w:p w14:paraId="74F598FB" w14:textId="77777777" w:rsidR="005E738F" w:rsidRDefault="00000000">
            <w:pPr>
              <w:pStyle w:val="TAC6"/>
            </w:pPr>
            <w:r>
              <w:t>1</w:t>
            </w:r>
          </w:p>
        </w:tc>
        <w:tc>
          <w:tcPr>
            <w:tcW w:w="689" w:type="auto"/>
          </w:tcPr>
          <w:p w14:paraId="0CFAD9CF" w14:textId="77777777" w:rsidR="005E738F" w:rsidRDefault="00000000">
            <w:pPr>
              <w:pStyle w:val="TAC6"/>
            </w:pPr>
            <w:r>
              <w:t>512</w:t>
            </w:r>
          </w:p>
        </w:tc>
        <w:tc>
          <w:tcPr>
            <w:tcW w:w="689" w:type="auto"/>
          </w:tcPr>
          <w:p w14:paraId="0E82A129" w14:textId="77777777" w:rsidR="005E738F" w:rsidRDefault="00000000">
            <w:pPr>
              <w:pStyle w:val="TAC6"/>
            </w:pPr>
            <w:r>
              <w:t>NWT</w:t>
            </w:r>
          </w:p>
        </w:tc>
        <w:tc>
          <w:tcPr>
            <w:tcW w:w="689" w:type="auto"/>
          </w:tcPr>
          <w:p w14:paraId="446D55E5" w14:textId="77777777" w:rsidR="005E738F" w:rsidRDefault="00000000">
            <w:pPr>
              <w:pStyle w:val="TAC6"/>
            </w:pPr>
            <w:r>
              <w:t>94.2</w:t>
            </w:r>
          </w:p>
        </w:tc>
        <w:tc>
          <w:tcPr>
            <w:tcW w:w="689" w:type="auto"/>
          </w:tcPr>
          <w:p w14:paraId="31850E48" w14:textId="77777777" w:rsidR="005E738F" w:rsidRDefault="00000000">
            <w:pPr>
              <w:pStyle w:val="TAC6"/>
            </w:pPr>
            <w:r>
              <w:t>8.5</w:t>
            </w:r>
          </w:p>
        </w:tc>
        <w:tc>
          <w:tcPr>
            <w:tcW w:w="689" w:type="auto"/>
          </w:tcPr>
          <w:p w14:paraId="58819CB2" w14:textId="77777777" w:rsidR="005E738F" w:rsidRDefault="00000000">
            <w:pPr>
              <w:pStyle w:val="TAC6"/>
            </w:pPr>
            <w:r>
              <w:t>c04</w:t>
            </w:r>
          </w:p>
        </w:tc>
        <w:tc>
          <w:tcPr>
            <w:tcW w:w="689" w:type="auto"/>
          </w:tcPr>
          <w:p w14:paraId="7F654FDF" w14:textId="77777777" w:rsidR="005E738F" w:rsidRDefault="00000000">
            <w:pPr>
              <w:pStyle w:val="TAC6"/>
            </w:pPr>
            <w:r>
              <w:t>4x128</w:t>
            </w:r>
          </w:p>
        </w:tc>
        <w:tc>
          <w:tcPr>
            <w:tcW w:w="689" w:type="auto"/>
          </w:tcPr>
          <w:p w14:paraId="6CB61DD6" w14:textId="77777777" w:rsidR="005E738F" w:rsidRDefault="00000000">
            <w:pPr>
              <w:pStyle w:val="TAC6"/>
            </w:pPr>
            <w:r>
              <w:t>88</w:t>
            </w:r>
          </w:p>
        </w:tc>
        <w:tc>
          <w:tcPr>
            <w:tcW w:w="689" w:type="auto"/>
          </w:tcPr>
          <w:p w14:paraId="21A39673" w14:textId="77777777" w:rsidR="005E738F" w:rsidRDefault="00000000">
            <w:pPr>
              <w:pStyle w:val="TAC6"/>
            </w:pPr>
            <w:r>
              <w:t>14.4</w:t>
            </w:r>
          </w:p>
        </w:tc>
        <w:tc>
          <w:tcPr>
            <w:tcW w:w="689" w:type="auto"/>
          </w:tcPr>
          <w:p w14:paraId="1BCF8F6C" w14:textId="77777777" w:rsidR="005E738F" w:rsidRDefault="00000000">
            <w:pPr>
              <w:pStyle w:val="TAC6"/>
            </w:pPr>
            <w:r>
              <w:t>4.8</w:t>
            </w:r>
          </w:p>
        </w:tc>
        <w:tc>
          <w:tcPr>
            <w:tcW w:w="689" w:type="auto"/>
          </w:tcPr>
          <w:p w14:paraId="04BDED51" w14:textId="77777777" w:rsidR="005E738F" w:rsidRDefault="00000000">
            <w:pPr>
              <w:pStyle w:val="TAC6"/>
            </w:pPr>
            <w:r>
              <w:t>BT</w:t>
            </w:r>
          </w:p>
        </w:tc>
        <w:tc>
          <w:tcPr>
            <w:tcW w:w="689" w:type="auto"/>
            <w:shd w:val="clear" w:color="auto" w:fill="ADD8E6"/>
          </w:tcPr>
          <w:p w14:paraId="0545F00E" w14:textId="77777777" w:rsidR="005E738F" w:rsidRDefault="00000000">
            <w:pPr>
              <w:pStyle w:val="TAC6"/>
            </w:pPr>
            <w:r>
              <w:t>EXCEED</w:t>
            </w:r>
          </w:p>
        </w:tc>
      </w:tr>
      <w:tr w:rsidR="005E738F" w14:paraId="7903388B" w14:textId="77777777">
        <w:trPr>
          <w:jc w:val="center"/>
        </w:trPr>
        <w:tc>
          <w:tcPr>
            <w:tcW w:w="689" w:type="auto"/>
            <w:vMerge w:val="restart"/>
          </w:tcPr>
          <w:p w14:paraId="78C14806" w14:textId="77777777" w:rsidR="005E738F" w:rsidRDefault="00000000">
            <w:pPr>
              <w:pStyle w:val="TAC6"/>
            </w:pPr>
            <w:r>
              <w:t>b+a</w:t>
            </w:r>
          </w:p>
        </w:tc>
        <w:tc>
          <w:tcPr>
            <w:tcW w:w="689" w:type="auto"/>
            <w:vMerge w:val="restart"/>
          </w:tcPr>
          <w:p w14:paraId="29F50385" w14:textId="77777777" w:rsidR="005E738F" w:rsidRDefault="00000000">
            <w:pPr>
              <w:pStyle w:val="TAC6"/>
            </w:pPr>
            <w:r>
              <w:t>c05</w:t>
            </w:r>
          </w:p>
        </w:tc>
        <w:tc>
          <w:tcPr>
            <w:tcW w:w="689" w:type="auto"/>
          </w:tcPr>
          <w:p w14:paraId="3794CA2D" w14:textId="77777777" w:rsidR="005E738F" w:rsidRDefault="00000000">
            <w:pPr>
              <w:pStyle w:val="TAC6"/>
            </w:pPr>
            <w:r>
              <w:t>1</w:t>
            </w:r>
          </w:p>
        </w:tc>
        <w:tc>
          <w:tcPr>
            <w:tcW w:w="689" w:type="auto"/>
          </w:tcPr>
          <w:p w14:paraId="621CF76A" w14:textId="77777777" w:rsidR="005E738F" w:rsidRDefault="00000000">
            <w:pPr>
              <w:pStyle w:val="TAC6"/>
            </w:pPr>
            <w:r>
              <w:t>384</w:t>
            </w:r>
          </w:p>
        </w:tc>
        <w:tc>
          <w:tcPr>
            <w:tcW w:w="689" w:type="auto"/>
          </w:tcPr>
          <w:p w14:paraId="0C4C79E6" w14:textId="77777777" w:rsidR="005E738F" w:rsidRDefault="00000000">
            <w:pPr>
              <w:pStyle w:val="TAC6"/>
            </w:pPr>
            <w:r>
              <w:t>NWT</w:t>
            </w:r>
          </w:p>
        </w:tc>
        <w:tc>
          <w:tcPr>
            <w:tcW w:w="689" w:type="auto"/>
          </w:tcPr>
          <w:p w14:paraId="6CED1E9B" w14:textId="77777777" w:rsidR="005E738F" w:rsidRDefault="00000000">
            <w:pPr>
              <w:pStyle w:val="TAC6"/>
            </w:pPr>
            <w:r>
              <w:t>89.1</w:t>
            </w:r>
          </w:p>
        </w:tc>
        <w:tc>
          <w:tcPr>
            <w:tcW w:w="689" w:type="auto"/>
          </w:tcPr>
          <w:p w14:paraId="5FBC0709" w14:textId="77777777" w:rsidR="005E738F" w:rsidRDefault="00000000">
            <w:pPr>
              <w:pStyle w:val="TAC6"/>
            </w:pPr>
            <w:r>
              <w:t>14.4</w:t>
            </w:r>
          </w:p>
        </w:tc>
        <w:tc>
          <w:tcPr>
            <w:tcW w:w="689" w:type="auto"/>
          </w:tcPr>
          <w:p w14:paraId="4B66BF4F" w14:textId="77777777" w:rsidR="005E738F" w:rsidRDefault="00000000">
            <w:pPr>
              <w:pStyle w:val="TAC6"/>
            </w:pPr>
            <w:r>
              <w:t>c04</w:t>
            </w:r>
          </w:p>
        </w:tc>
        <w:tc>
          <w:tcPr>
            <w:tcW w:w="689" w:type="auto"/>
          </w:tcPr>
          <w:p w14:paraId="3FC607C6" w14:textId="77777777" w:rsidR="005E738F" w:rsidRDefault="00000000">
            <w:pPr>
              <w:pStyle w:val="TAC6"/>
            </w:pPr>
            <w:r>
              <w:t>4x128</w:t>
            </w:r>
          </w:p>
        </w:tc>
        <w:tc>
          <w:tcPr>
            <w:tcW w:w="689" w:type="auto"/>
          </w:tcPr>
          <w:p w14:paraId="2B251B1C" w14:textId="77777777" w:rsidR="005E738F" w:rsidRDefault="00000000">
            <w:pPr>
              <w:pStyle w:val="TAC6"/>
            </w:pPr>
            <w:r>
              <w:t>79.8</w:t>
            </w:r>
          </w:p>
        </w:tc>
        <w:tc>
          <w:tcPr>
            <w:tcW w:w="689" w:type="auto"/>
          </w:tcPr>
          <w:p w14:paraId="498DD564" w14:textId="77777777" w:rsidR="005E738F" w:rsidRDefault="00000000">
            <w:pPr>
              <w:pStyle w:val="TAC6"/>
            </w:pPr>
            <w:r>
              <w:t>18.3</w:t>
            </w:r>
          </w:p>
        </w:tc>
        <w:tc>
          <w:tcPr>
            <w:tcW w:w="689" w:type="auto"/>
          </w:tcPr>
          <w:p w14:paraId="61403D76" w14:textId="77777777" w:rsidR="005E738F" w:rsidRDefault="00000000">
            <w:pPr>
              <w:pStyle w:val="TAC6"/>
            </w:pPr>
            <w:r>
              <w:t>7.32</w:t>
            </w:r>
          </w:p>
        </w:tc>
        <w:tc>
          <w:tcPr>
            <w:tcW w:w="689" w:type="auto"/>
          </w:tcPr>
          <w:p w14:paraId="7882B36D" w14:textId="77777777" w:rsidR="005E738F" w:rsidRDefault="00000000">
            <w:pPr>
              <w:pStyle w:val="TAC6"/>
            </w:pPr>
            <w:r>
              <w:t>BT</w:t>
            </w:r>
          </w:p>
        </w:tc>
        <w:tc>
          <w:tcPr>
            <w:tcW w:w="689" w:type="auto"/>
            <w:shd w:val="clear" w:color="auto" w:fill="ADD8E6"/>
          </w:tcPr>
          <w:p w14:paraId="492A5B73" w14:textId="77777777" w:rsidR="005E738F" w:rsidRDefault="00000000">
            <w:pPr>
              <w:pStyle w:val="TAC6"/>
            </w:pPr>
            <w:r>
              <w:t>EXCEED</w:t>
            </w:r>
          </w:p>
        </w:tc>
      </w:tr>
      <w:tr w:rsidR="005E738F" w14:paraId="29D3FAF6" w14:textId="77777777">
        <w:trPr>
          <w:jc w:val="center"/>
        </w:trPr>
        <w:tc>
          <w:tcPr>
            <w:tcW w:w="689" w:type="auto"/>
            <w:vMerge/>
          </w:tcPr>
          <w:p w14:paraId="0B9D30AC" w14:textId="77777777" w:rsidR="005E738F" w:rsidRDefault="005E738F"/>
        </w:tc>
        <w:tc>
          <w:tcPr>
            <w:tcW w:w="689" w:type="auto"/>
            <w:vMerge/>
          </w:tcPr>
          <w:p w14:paraId="2860F9D9" w14:textId="77777777" w:rsidR="005E738F" w:rsidRDefault="005E738F"/>
        </w:tc>
        <w:tc>
          <w:tcPr>
            <w:tcW w:w="689" w:type="auto"/>
          </w:tcPr>
          <w:p w14:paraId="2B5DB8A0" w14:textId="77777777" w:rsidR="005E738F" w:rsidRDefault="00000000">
            <w:pPr>
              <w:pStyle w:val="TAC6"/>
            </w:pPr>
            <w:r>
              <w:t>2</w:t>
            </w:r>
          </w:p>
        </w:tc>
        <w:tc>
          <w:tcPr>
            <w:tcW w:w="689" w:type="auto"/>
          </w:tcPr>
          <w:p w14:paraId="45808DD8" w14:textId="77777777" w:rsidR="005E738F" w:rsidRDefault="00000000">
            <w:pPr>
              <w:pStyle w:val="TAC6"/>
            </w:pPr>
            <w:r>
              <w:t>384</w:t>
            </w:r>
          </w:p>
        </w:tc>
        <w:tc>
          <w:tcPr>
            <w:tcW w:w="689" w:type="auto"/>
          </w:tcPr>
          <w:p w14:paraId="6FCE6864" w14:textId="77777777" w:rsidR="005E738F" w:rsidRDefault="00000000">
            <w:pPr>
              <w:pStyle w:val="TAC6"/>
            </w:pPr>
            <w:r>
              <w:t>BT</w:t>
            </w:r>
          </w:p>
        </w:tc>
        <w:tc>
          <w:tcPr>
            <w:tcW w:w="689" w:type="auto"/>
          </w:tcPr>
          <w:p w14:paraId="5C87A4C2" w14:textId="77777777" w:rsidR="005E738F" w:rsidRDefault="00000000">
            <w:pPr>
              <w:pStyle w:val="TAC6"/>
            </w:pPr>
            <w:r>
              <w:t>89.1</w:t>
            </w:r>
          </w:p>
        </w:tc>
        <w:tc>
          <w:tcPr>
            <w:tcW w:w="689" w:type="auto"/>
          </w:tcPr>
          <w:p w14:paraId="5AC89DFC" w14:textId="77777777" w:rsidR="005E738F" w:rsidRDefault="00000000">
            <w:pPr>
              <w:pStyle w:val="TAC6"/>
            </w:pPr>
            <w:r>
              <w:t>14.4</w:t>
            </w:r>
          </w:p>
        </w:tc>
        <w:tc>
          <w:tcPr>
            <w:tcW w:w="689" w:type="auto"/>
          </w:tcPr>
          <w:p w14:paraId="5D61C1E2" w14:textId="77777777" w:rsidR="005E738F" w:rsidRDefault="00000000">
            <w:pPr>
              <w:pStyle w:val="TAC6"/>
            </w:pPr>
            <w:r>
              <w:t>c03</w:t>
            </w:r>
          </w:p>
        </w:tc>
        <w:tc>
          <w:tcPr>
            <w:tcW w:w="689" w:type="auto"/>
          </w:tcPr>
          <w:p w14:paraId="0A57E62D" w14:textId="77777777" w:rsidR="005E738F" w:rsidRDefault="00000000">
            <w:pPr>
              <w:pStyle w:val="TAC6"/>
            </w:pPr>
            <w:r>
              <w:t>4x96</w:t>
            </w:r>
          </w:p>
        </w:tc>
        <w:tc>
          <w:tcPr>
            <w:tcW w:w="689" w:type="auto"/>
          </w:tcPr>
          <w:p w14:paraId="6926157A" w14:textId="77777777" w:rsidR="005E738F" w:rsidRDefault="00000000">
            <w:pPr>
              <w:pStyle w:val="TAC6"/>
            </w:pPr>
            <w:r>
              <w:t>79.8</w:t>
            </w:r>
          </w:p>
        </w:tc>
        <w:tc>
          <w:tcPr>
            <w:tcW w:w="689" w:type="auto"/>
          </w:tcPr>
          <w:p w14:paraId="7512CDF2" w14:textId="77777777" w:rsidR="005E738F" w:rsidRDefault="00000000">
            <w:pPr>
              <w:pStyle w:val="TAC6"/>
            </w:pPr>
            <w:r>
              <w:t>19</w:t>
            </w:r>
          </w:p>
        </w:tc>
        <w:tc>
          <w:tcPr>
            <w:tcW w:w="689" w:type="auto"/>
          </w:tcPr>
          <w:p w14:paraId="6D73BAF1" w14:textId="77777777" w:rsidR="005E738F" w:rsidRDefault="00000000">
            <w:pPr>
              <w:pStyle w:val="TAC6"/>
            </w:pPr>
            <w:r>
              <w:t>7.15</w:t>
            </w:r>
          </w:p>
        </w:tc>
        <w:tc>
          <w:tcPr>
            <w:tcW w:w="689" w:type="auto"/>
          </w:tcPr>
          <w:p w14:paraId="0BD79D79" w14:textId="77777777" w:rsidR="005E738F" w:rsidRDefault="00000000">
            <w:pPr>
              <w:pStyle w:val="TAC6"/>
            </w:pPr>
            <w:r>
              <w:t>BT</w:t>
            </w:r>
          </w:p>
        </w:tc>
        <w:tc>
          <w:tcPr>
            <w:tcW w:w="689" w:type="auto"/>
          </w:tcPr>
          <w:p w14:paraId="69C0F06A" w14:textId="77777777" w:rsidR="005E738F" w:rsidRDefault="00000000">
            <w:pPr>
              <w:pStyle w:val="TAC6"/>
            </w:pPr>
            <w:r>
              <w:t>PASS</w:t>
            </w:r>
          </w:p>
        </w:tc>
      </w:tr>
      <w:tr w:rsidR="005E738F" w14:paraId="01031D7C" w14:textId="77777777">
        <w:trPr>
          <w:jc w:val="center"/>
        </w:trPr>
        <w:tc>
          <w:tcPr>
            <w:tcW w:w="689" w:type="auto"/>
            <w:vMerge/>
          </w:tcPr>
          <w:p w14:paraId="444F6AC9" w14:textId="77777777" w:rsidR="005E738F" w:rsidRDefault="005E738F"/>
        </w:tc>
        <w:tc>
          <w:tcPr>
            <w:tcW w:w="689" w:type="auto"/>
          </w:tcPr>
          <w:p w14:paraId="35C07C6F" w14:textId="77777777" w:rsidR="005E738F" w:rsidRDefault="00000000">
            <w:pPr>
              <w:pStyle w:val="TAC6"/>
            </w:pPr>
            <w:r>
              <w:t>c06</w:t>
            </w:r>
          </w:p>
        </w:tc>
        <w:tc>
          <w:tcPr>
            <w:tcW w:w="689" w:type="auto"/>
          </w:tcPr>
          <w:p w14:paraId="347278E1" w14:textId="77777777" w:rsidR="005E738F" w:rsidRDefault="00000000">
            <w:pPr>
              <w:pStyle w:val="TAC6"/>
            </w:pPr>
            <w:r>
              <w:t>1</w:t>
            </w:r>
          </w:p>
        </w:tc>
        <w:tc>
          <w:tcPr>
            <w:tcW w:w="689" w:type="auto"/>
          </w:tcPr>
          <w:p w14:paraId="26941F50" w14:textId="77777777" w:rsidR="005E738F" w:rsidRDefault="00000000">
            <w:pPr>
              <w:pStyle w:val="TAC6"/>
            </w:pPr>
            <w:r>
              <w:t>512</w:t>
            </w:r>
          </w:p>
        </w:tc>
        <w:tc>
          <w:tcPr>
            <w:tcW w:w="689" w:type="auto"/>
          </w:tcPr>
          <w:p w14:paraId="1B821628" w14:textId="77777777" w:rsidR="005E738F" w:rsidRDefault="00000000">
            <w:pPr>
              <w:pStyle w:val="TAC6"/>
            </w:pPr>
            <w:r>
              <w:t>NWT</w:t>
            </w:r>
          </w:p>
        </w:tc>
        <w:tc>
          <w:tcPr>
            <w:tcW w:w="689" w:type="auto"/>
          </w:tcPr>
          <w:p w14:paraId="6898CB0E" w14:textId="77777777" w:rsidR="005E738F" w:rsidRDefault="00000000">
            <w:pPr>
              <w:pStyle w:val="TAC6"/>
            </w:pPr>
            <w:r>
              <w:t>90</w:t>
            </w:r>
          </w:p>
        </w:tc>
        <w:tc>
          <w:tcPr>
            <w:tcW w:w="689" w:type="auto"/>
          </w:tcPr>
          <w:p w14:paraId="48B2BFB6" w14:textId="77777777" w:rsidR="005E738F" w:rsidRDefault="00000000">
            <w:pPr>
              <w:pStyle w:val="TAC6"/>
            </w:pPr>
            <w:r>
              <w:t>13.5</w:t>
            </w:r>
          </w:p>
        </w:tc>
        <w:tc>
          <w:tcPr>
            <w:tcW w:w="689" w:type="auto"/>
          </w:tcPr>
          <w:p w14:paraId="0C718AFA" w14:textId="77777777" w:rsidR="005E738F" w:rsidRDefault="00000000">
            <w:pPr>
              <w:pStyle w:val="TAC6"/>
            </w:pPr>
            <w:r>
              <w:t>c04</w:t>
            </w:r>
          </w:p>
        </w:tc>
        <w:tc>
          <w:tcPr>
            <w:tcW w:w="689" w:type="auto"/>
          </w:tcPr>
          <w:p w14:paraId="7AED54D6" w14:textId="77777777" w:rsidR="005E738F" w:rsidRDefault="00000000">
            <w:pPr>
              <w:pStyle w:val="TAC6"/>
            </w:pPr>
            <w:r>
              <w:t>4x128</w:t>
            </w:r>
          </w:p>
        </w:tc>
        <w:tc>
          <w:tcPr>
            <w:tcW w:w="689" w:type="auto"/>
          </w:tcPr>
          <w:p w14:paraId="7DDC8289" w14:textId="77777777" w:rsidR="005E738F" w:rsidRDefault="00000000">
            <w:pPr>
              <w:pStyle w:val="TAC6"/>
            </w:pPr>
            <w:r>
              <w:t>79.8</w:t>
            </w:r>
          </w:p>
        </w:tc>
        <w:tc>
          <w:tcPr>
            <w:tcW w:w="689" w:type="auto"/>
          </w:tcPr>
          <w:p w14:paraId="0F88B816" w14:textId="77777777" w:rsidR="005E738F" w:rsidRDefault="00000000">
            <w:pPr>
              <w:pStyle w:val="TAC6"/>
            </w:pPr>
            <w:r>
              <w:t>18.3</w:t>
            </w:r>
          </w:p>
        </w:tc>
        <w:tc>
          <w:tcPr>
            <w:tcW w:w="689" w:type="auto"/>
          </w:tcPr>
          <w:p w14:paraId="0B0AD047" w14:textId="77777777" w:rsidR="005E738F" w:rsidRDefault="00000000">
            <w:pPr>
              <w:pStyle w:val="TAC6"/>
            </w:pPr>
            <w:r>
              <w:t>8.23</w:t>
            </w:r>
          </w:p>
        </w:tc>
        <w:tc>
          <w:tcPr>
            <w:tcW w:w="689" w:type="auto"/>
          </w:tcPr>
          <w:p w14:paraId="38E4F4AE" w14:textId="77777777" w:rsidR="005E738F" w:rsidRDefault="00000000">
            <w:pPr>
              <w:pStyle w:val="TAC6"/>
            </w:pPr>
            <w:r>
              <w:t>BT</w:t>
            </w:r>
          </w:p>
        </w:tc>
        <w:tc>
          <w:tcPr>
            <w:tcW w:w="689" w:type="auto"/>
            <w:shd w:val="clear" w:color="auto" w:fill="ADD8E6"/>
          </w:tcPr>
          <w:p w14:paraId="428B9C97" w14:textId="77777777" w:rsidR="005E738F" w:rsidRDefault="00000000">
            <w:pPr>
              <w:pStyle w:val="TAC6"/>
            </w:pPr>
            <w:r>
              <w:t>EXCEED</w:t>
            </w:r>
          </w:p>
        </w:tc>
      </w:tr>
    </w:tbl>
    <w:p w14:paraId="6F8EBC3E" w14:textId="77777777" w:rsidR="005E738F" w:rsidRDefault="005E738F"/>
    <w:p w14:paraId="51D87815"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78838FAC" w14:textId="26C6F12A" w:rsidR="005E738F" w:rsidRDefault="00000000">
      <w:pPr>
        <w:pStyle w:val="TH"/>
      </w:pPr>
      <w:r>
        <w:t xml:space="preserve">Table </w:t>
      </w:r>
      <w:r>
        <w:fldChar w:fldCharType="begin"/>
      </w:r>
      <w:r>
        <w:instrText>SEQ Table \* ARABIC</w:instrText>
      </w:r>
      <w:r w:rsidR="001216E8">
        <w:fldChar w:fldCharType="separate"/>
      </w:r>
      <w:r w:rsidR="001216E8">
        <w:rPr>
          <w:noProof/>
        </w:rPr>
        <w:t>42</w:t>
      </w:r>
      <w:r>
        <w:fldChar w:fldCharType="end"/>
      </w:r>
      <w:r>
        <w:t>: Summary of the results of BS1534-5b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5E738F" w14:paraId="39E9F1A4" w14:textId="77777777">
        <w:trPr>
          <w:jc w:val="center"/>
        </w:trPr>
        <w:tc>
          <w:tcPr>
            <w:tcW w:w="1928" w:type="auto"/>
          </w:tcPr>
          <w:p w14:paraId="6A2BB5B7" w14:textId="77777777" w:rsidR="005E738F" w:rsidRDefault="00000000">
            <w:pPr>
              <w:pStyle w:val="TAH"/>
            </w:pPr>
            <w:r>
              <w:t>Lab</w:t>
            </w:r>
          </w:p>
        </w:tc>
        <w:tc>
          <w:tcPr>
            <w:tcW w:w="1928" w:type="auto"/>
          </w:tcPr>
          <w:p w14:paraId="29E70D9D" w14:textId="77777777" w:rsidR="005E738F" w:rsidRDefault="00000000">
            <w:pPr>
              <w:pStyle w:val="TAH"/>
            </w:pPr>
            <w:r>
              <w:t>Cond.</w:t>
            </w:r>
          </w:p>
        </w:tc>
        <w:tc>
          <w:tcPr>
            <w:tcW w:w="1928" w:type="auto"/>
          </w:tcPr>
          <w:p w14:paraId="20021B9A" w14:textId="77777777" w:rsidR="005E738F" w:rsidRDefault="00000000">
            <w:pPr>
              <w:pStyle w:val="TAH"/>
            </w:pPr>
            <w:r>
              <w:t>Bitrate</w:t>
            </w:r>
          </w:p>
        </w:tc>
        <w:tc>
          <w:tcPr>
            <w:tcW w:w="1928" w:type="auto"/>
          </w:tcPr>
          <w:p w14:paraId="0BE99513" w14:textId="77777777" w:rsidR="005E738F" w:rsidRDefault="00000000">
            <w:pPr>
              <w:pStyle w:val="TAH"/>
            </w:pPr>
            <w:r>
              <w:t>ToR</w:t>
            </w:r>
          </w:p>
        </w:tc>
        <w:tc>
          <w:tcPr>
            <w:tcW w:w="1928" w:type="auto"/>
          </w:tcPr>
          <w:p w14:paraId="1B08C13D" w14:textId="77777777" w:rsidR="005E738F" w:rsidRDefault="00000000">
            <w:pPr>
              <w:pStyle w:val="TAH"/>
            </w:pPr>
            <w:r>
              <w:t>Status</w:t>
            </w:r>
          </w:p>
        </w:tc>
      </w:tr>
      <w:tr w:rsidR="005E738F" w14:paraId="2F5394C7" w14:textId="77777777">
        <w:trPr>
          <w:jc w:val="center"/>
        </w:trPr>
        <w:tc>
          <w:tcPr>
            <w:tcW w:w="1928" w:type="auto"/>
            <w:vMerge w:val="restart"/>
          </w:tcPr>
          <w:p w14:paraId="5EE7E80F" w14:textId="77777777" w:rsidR="005E738F" w:rsidRDefault="00000000">
            <w:pPr>
              <w:pStyle w:val="TAC"/>
            </w:pPr>
            <w:r>
              <w:t>a</w:t>
            </w:r>
          </w:p>
        </w:tc>
        <w:tc>
          <w:tcPr>
            <w:tcW w:w="1928" w:type="auto"/>
          </w:tcPr>
          <w:p w14:paraId="01BE6C3B" w14:textId="77777777" w:rsidR="005E738F" w:rsidRDefault="00000000">
            <w:pPr>
              <w:pStyle w:val="TAC"/>
            </w:pPr>
            <w:r>
              <w:t>c05</w:t>
            </w:r>
          </w:p>
        </w:tc>
        <w:tc>
          <w:tcPr>
            <w:tcW w:w="1928" w:type="auto"/>
          </w:tcPr>
          <w:p w14:paraId="014AD2AD" w14:textId="77777777" w:rsidR="005E738F" w:rsidRDefault="00000000">
            <w:pPr>
              <w:pStyle w:val="TAC"/>
            </w:pPr>
            <w:r>
              <w:t>384</w:t>
            </w:r>
          </w:p>
        </w:tc>
        <w:tc>
          <w:tcPr>
            <w:tcW w:w="1928" w:type="auto"/>
          </w:tcPr>
          <w:p w14:paraId="2E80F604" w14:textId="77777777" w:rsidR="005E738F" w:rsidRDefault="00000000">
            <w:pPr>
              <w:pStyle w:val="TAC"/>
            </w:pPr>
            <w:r>
              <w:t>NWT c04 OR BT c03</w:t>
            </w:r>
          </w:p>
        </w:tc>
        <w:tc>
          <w:tcPr>
            <w:tcW w:w="1928" w:type="auto"/>
          </w:tcPr>
          <w:p w14:paraId="246AC6A6" w14:textId="77777777" w:rsidR="005E738F" w:rsidRDefault="00000000">
            <w:pPr>
              <w:pStyle w:val="TAC"/>
            </w:pPr>
            <w:r>
              <w:t>PASS</w:t>
            </w:r>
          </w:p>
        </w:tc>
      </w:tr>
      <w:tr w:rsidR="005E738F" w14:paraId="5262EBDE" w14:textId="77777777">
        <w:trPr>
          <w:jc w:val="center"/>
        </w:trPr>
        <w:tc>
          <w:tcPr>
            <w:tcW w:w="1928" w:type="auto"/>
            <w:vMerge/>
          </w:tcPr>
          <w:p w14:paraId="347F568C" w14:textId="77777777" w:rsidR="005E738F" w:rsidRDefault="005E738F"/>
        </w:tc>
        <w:tc>
          <w:tcPr>
            <w:tcW w:w="1928" w:type="auto"/>
          </w:tcPr>
          <w:p w14:paraId="1427F631" w14:textId="77777777" w:rsidR="005E738F" w:rsidRDefault="00000000">
            <w:pPr>
              <w:pStyle w:val="TAC"/>
            </w:pPr>
            <w:r>
              <w:t>c06</w:t>
            </w:r>
          </w:p>
        </w:tc>
        <w:tc>
          <w:tcPr>
            <w:tcW w:w="1928" w:type="auto"/>
          </w:tcPr>
          <w:p w14:paraId="5C1C6FE8" w14:textId="77777777" w:rsidR="005E738F" w:rsidRDefault="00000000">
            <w:pPr>
              <w:pStyle w:val="TAC"/>
            </w:pPr>
            <w:r>
              <w:t>512</w:t>
            </w:r>
          </w:p>
        </w:tc>
        <w:tc>
          <w:tcPr>
            <w:tcW w:w="1928" w:type="auto"/>
          </w:tcPr>
          <w:p w14:paraId="49FDFF05" w14:textId="77777777" w:rsidR="005E738F" w:rsidRDefault="00000000">
            <w:pPr>
              <w:pStyle w:val="TAC"/>
            </w:pPr>
            <w:r>
              <w:t>NWT c04</w:t>
            </w:r>
          </w:p>
        </w:tc>
        <w:tc>
          <w:tcPr>
            <w:tcW w:w="1928" w:type="auto"/>
            <w:shd w:val="clear" w:color="auto" w:fill="ADD8E6"/>
          </w:tcPr>
          <w:p w14:paraId="302D3BFB" w14:textId="77777777" w:rsidR="005E738F" w:rsidRDefault="00000000">
            <w:pPr>
              <w:pStyle w:val="TAC"/>
            </w:pPr>
            <w:r>
              <w:t>EXCEED</w:t>
            </w:r>
          </w:p>
        </w:tc>
      </w:tr>
      <w:tr w:rsidR="005E738F" w14:paraId="5BD0EAE1" w14:textId="77777777">
        <w:trPr>
          <w:jc w:val="center"/>
        </w:trPr>
        <w:tc>
          <w:tcPr>
            <w:tcW w:w="1928" w:type="auto"/>
            <w:vMerge w:val="restart"/>
          </w:tcPr>
          <w:p w14:paraId="37FF7BC4" w14:textId="77777777" w:rsidR="005E738F" w:rsidRDefault="00000000">
            <w:pPr>
              <w:pStyle w:val="TAC"/>
            </w:pPr>
            <w:r>
              <w:t>b</w:t>
            </w:r>
          </w:p>
        </w:tc>
        <w:tc>
          <w:tcPr>
            <w:tcW w:w="1928" w:type="auto"/>
          </w:tcPr>
          <w:p w14:paraId="5F3BD90E" w14:textId="77777777" w:rsidR="005E738F" w:rsidRDefault="00000000">
            <w:pPr>
              <w:pStyle w:val="TAC"/>
            </w:pPr>
            <w:r>
              <w:t>c05</w:t>
            </w:r>
          </w:p>
        </w:tc>
        <w:tc>
          <w:tcPr>
            <w:tcW w:w="1928" w:type="auto"/>
          </w:tcPr>
          <w:p w14:paraId="1602D989" w14:textId="77777777" w:rsidR="005E738F" w:rsidRDefault="00000000">
            <w:pPr>
              <w:pStyle w:val="TAC"/>
            </w:pPr>
            <w:r>
              <w:t>384</w:t>
            </w:r>
          </w:p>
        </w:tc>
        <w:tc>
          <w:tcPr>
            <w:tcW w:w="1928" w:type="auto"/>
          </w:tcPr>
          <w:p w14:paraId="06602262" w14:textId="77777777" w:rsidR="005E738F" w:rsidRDefault="00000000">
            <w:pPr>
              <w:pStyle w:val="TAC"/>
            </w:pPr>
            <w:r>
              <w:t>NWT c04 OR BT c03</w:t>
            </w:r>
          </w:p>
        </w:tc>
        <w:tc>
          <w:tcPr>
            <w:tcW w:w="1928" w:type="auto"/>
          </w:tcPr>
          <w:p w14:paraId="3113B343" w14:textId="77777777" w:rsidR="005E738F" w:rsidRDefault="00000000">
            <w:pPr>
              <w:pStyle w:val="TAC"/>
            </w:pPr>
            <w:r>
              <w:t>PASS</w:t>
            </w:r>
          </w:p>
        </w:tc>
      </w:tr>
      <w:tr w:rsidR="005E738F" w14:paraId="502EAF52" w14:textId="77777777">
        <w:trPr>
          <w:jc w:val="center"/>
        </w:trPr>
        <w:tc>
          <w:tcPr>
            <w:tcW w:w="1928" w:type="auto"/>
            <w:vMerge/>
          </w:tcPr>
          <w:p w14:paraId="78CF95E6" w14:textId="77777777" w:rsidR="005E738F" w:rsidRDefault="005E738F"/>
        </w:tc>
        <w:tc>
          <w:tcPr>
            <w:tcW w:w="1928" w:type="auto"/>
          </w:tcPr>
          <w:p w14:paraId="4EB6826E" w14:textId="77777777" w:rsidR="005E738F" w:rsidRDefault="00000000">
            <w:pPr>
              <w:pStyle w:val="TAC"/>
            </w:pPr>
            <w:r>
              <w:t>c06</w:t>
            </w:r>
          </w:p>
        </w:tc>
        <w:tc>
          <w:tcPr>
            <w:tcW w:w="1928" w:type="auto"/>
          </w:tcPr>
          <w:p w14:paraId="4AB682C3" w14:textId="77777777" w:rsidR="005E738F" w:rsidRDefault="00000000">
            <w:pPr>
              <w:pStyle w:val="TAC"/>
            </w:pPr>
            <w:r>
              <w:t>512</w:t>
            </w:r>
          </w:p>
        </w:tc>
        <w:tc>
          <w:tcPr>
            <w:tcW w:w="1928" w:type="auto"/>
          </w:tcPr>
          <w:p w14:paraId="56C353A5" w14:textId="77777777" w:rsidR="005E738F" w:rsidRDefault="00000000">
            <w:pPr>
              <w:pStyle w:val="TAC"/>
            </w:pPr>
            <w:r>
              <w:t>NWT c04</w:t>
            </w:r>
          </w:p>
        </w:tc>
        <w:tc>
          <w:tcPr>
            <w:tcW w:w="1928" w:type="auto"/>
            <w:shd w:val="clear" w:color="auto" w:fill="ADD8E6"/>
          </w:tcPr>
          <w:p w14:paraId="1E6CD4DC" w14:textId="77777777" w:rsidR="005E738F" w:rsidRDefault="00000000">
            <w:pPr>
              <w:pStyle w:val="TAC"/>
            </w:pPr>
            <w:r>
              <w:t>EXCEED</w:t>
            </w:r>
          </w:p>
        </w:tc>
      </w:tr>
      <w:tr w:rsidR="005E738F" w14:paraId="5BCE490D" w14:textId="77777777">
        <w:trPr>
          <w:jc w:val="center"/>
        </w:trPr>
        <w:tc>
          <w:tcPr>
            <w:tcW w:w="1928" w:type="auto"/>
            <w:vMerge w:val="restart"/>
          </w:tcPr>
          <w:p w14:paraId="2A08CDDC" w14:textId="77777777" w:rsidR="005E738F" w:rsidRDefault="00000000">
            <w:pPr>
              <w:pStyle w:val="TAC"/>
            </w:pPr>
            <w:r>
              <w:t>b+a</w:t>
            </w:r>
          </w:p>
        </w:tc>
        <w:tc>
          <w:tcPr>
            <w:tcW w:w="1928" w:type="auto"/>
          </w:tcPr>
          <w:p w14:paraId="2ECE2812" w14:textId="77777777" w:rsidR="005E738F" w:rsidRDefault="00000000">
            <w:pPr>
              <w:pStyle w:val="TAC"/>
            </w:pPr>
            <w:r>
              <w:t>c05</w:t>
            </w:r>
          </w:p>
        </w:tc>
        <w:tc>
          <w:tcPr>
            <w:tcW w:w="1928" w:type="auto"/>
          </w:tcPr>
          <w:p w14:paraId="35E40864" w14:textId="77777777" w:rsidR="005E738F" w:rsidRDefault="00000000">
            <w:pPr>
              <w:pStyle w:val="TAC"/>
            </w:pPr>
            <w:r>
              <w:t>384</w:t>
            </w:r>
          </w:p>
        </w:tc>
        <w:tc>
          <w:tcPr>
            <w:tcW w:w="1928" w:type="auto"/>
          </w:tcPr>
          <w:p w14:paraId="0822B39B" w14:textId="77777777" w:rsidR="005E738F" w:rsidRDefault="00000000">
            <w:pPr>
              <w:pStyle w:val="TAC"/>
            </w:pPr>
            <w:r>
              <w:t>NWT c04 OR BT c03</w:t>
            </w:r>
          </w:p>
        </w:tc>
        <w:tc>
          <w:tcPr>
            <w:tcW w:w="1928" w:type="auto"/>
          </w:tcPr>
          <w:p w14:paraId="3650FB87" w14:textId="77777777" w:rsidR="005E738F" w:rsidRDefault="00000000">
            <w:pPr>
              <w:pStyle w:val="TAC"/>
            </w:pPr>
            <w:r>
              <w:t>PASS</w:t>
            </w:r>
          </w:p>
        </w:tc>
      </w:tr>
      <w:tr w:rsidR="005E738F" w14:paraId="31677DDE" w14:textId="77777777">
        <w:trPr>
          <w:jc w:val="center"/>
        </w:trPr>
        <w:tc>
          <w:tcPr>
            <w:tcW w:w="1928" w:type="auto"/>
            <w:vMerge/>
          </w:tcPr>
          <w:p w14:paraId="13D55DDA" w14:textId="77777777" w:rsidR="005E738F" w:rsidRDefault="005E738F"/>
        </w:tc>
        <w:tc>
          <w:tcPr>
            <w:tcW w:w="1928" w:type="auto"/>
          </w:tcPr>
          <w:p w14:paraId="7B7E3DC6" w14:textId="77777777" w:rsidR="005E738F" w:rsidRDefault="00000000">
            <w:pPr>
              <w:pStyle w:val="TAC"/>
            </w:pPr>
            <w:r>
              <w:t>c06</w:t>
            </w:r>
          </w:p>
        </w:tc>
        <w:tc>
          <w:tcPr>
            <w:tcW w:w="1928" w:type="auto"/>
          </w:tcPr>
          <w:p w14:paraId="3514BD02" w14:textId="77777777" w:rsidR="005E738F" w:rsidRDefault="00000000">
            <w:pPr>
              <w:pStyle w:val="TAC"/>
            </w:pPr>
            <w:r>
              <w:t>512</w:t>
            </w:r>
          </w:p>
        </w:tc>
        <w:tc>
          <w:tcPr>
            <w:tcW w:w="1928" w:type="auto"/>
          </w:tcPr>
          <w:p w14:paraId="77A3B4BD" w14:textId="77777777" w:rsidR="005E738F" w:rsidRDefault="00000000">
            <w:pPr>
              <w:pStyle w:val="TAC"/>
            </w:pPr>
            <w:r>
              <w:t>NWT c04</w:t>
            </w:r>
          </w:p>
        </w:tc>
        <w:tc>
          <w:tcPr>
            <w:tcW w:w="1928" w:type="auto"/>
            <w:shd w:val="clear" w:color="auto" w:fill="ADD8E6"/>
          </w:tcPr>
          <w:p w14:paraId="5E59ADA5" w14:textId="77777777" w:rsidR="005E738F" w:rsidRDefault="00000000">
            <w:pPr>
              <w:pStyle w:val="TAC"/>
            </w:pPr>
            <w:r>
              <w:t>EXCEED</w:t>
            </w:r>
          </w:p>
        </w:tc>
      </w:tr>
    </w:tbl>
    <w:p w14:paraId="6A5468D7" w14:textId="77777777" w:rsidR="005E738F" w:rsidRDefault="00000000">
      <w:r>
        <w:br w:type="page"/>
      </w:r>
    </w:p>
    <w:p w14:paraId="4346ECFA" w14:textId="77777777" w:rsidR="003F74E7" w:rsidRDefault="003F74E7" w:rsidP="003F74E7">
      <w:pPr>
        <w:pStyle w:val="Heading2"/>
      </w:pPr>
      <w:r>
        <w:t>BS1534-6a (Objects, Headphones)</w:t>
      </w:r>
    </w:p>
    <w:p w14:paraId="12FE09BD" w14:textId="77777777" w:rsidR="005E738F" w:rsidRDefault="00000000">
      <w:r>
        <w:t>The averaged results per condition for experiment BS1534-6a are depicted in the following figure. The three curves show the individual results for the two labs and the results for a joint evaluation, respectively. Condition c01 is the hidden reference while c02 is the 7 kHz lowpass anchor.</w:t>
      </w:r>
    </w:p>
    <w:p w14:paraId="36C8661C" w14:textId="77777777" w:rsidR="005E738F" w:rsidRDefault="00000000">
      <w:pPr>
        <w:pStyle w:val="TH"/>
      </w:pPr>
      <w:r>
        <w:rPr>
          <w:noProof/>
        </w:rPr>
        <w:drawing>
          <wp:inline distT="0" distB="0" distL="0" distR="0" wp14:anchorId="5A3064F8" wp14:editId="0D9E5D2E">
            <wp:extent cx="5040000" cy="252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6a.png"/>
                    <pic:cNvPicPr/>
                  </pic:nvPicPr>
                  <pic:blipFill>
                    <a:blip r:embed="rId28"/>
                    <a:stretch>
                      <a:fillRect/>
                    </a:stretch>
                  </pic:blipFill>
                  <pic:spPr>
                    <a:xfrm>
                      <a:off x="0" y="0"/>
                      <a:ext cx="5040000" cy="2520000"/>
                    </a:xfrm>
                    <a:prstGeom prst="rect">
                      <a:avLst/>
                    </a:prstGeom>
                  </pic:spPr>
                </pic:pic>
              </a:graphicData>
            </a:graphic>
          </wp:inline>
        </w:drawing>
      </w:r>
    </w:p>
    <w:p w14:paraId="410220D4" w14:textId="7ABAC7C8" w:rsidR="005E738F" w:rsidRDefault="00000000">
      <w:pPr>
        <w:pStyle w:val="TF"/>
      </w:pPr>
      <w:r>
        <w:t xml:space="preserve">Figure </w:t>
      </w:r>
      <w:r>
        <w:fldChar w:fldCharType="begin"/>
      </w:r>
      <w:r>
        <w:instrText>SEQ Figure \* ARABIC</w:instrText>
      </w:r>
      <w:r w:rsidR="001216E8">
        <w:fldChar w:fldCharType="separate"/>
      </w:r>
      <w:r w:rsidR="001216E8">
        <w:rPr>
          <w:noProof/>
        </w:rPr>
        <w:t>20</w:t>
      </w:r>
      <w:r>
        <w:fldChar w:fldCharType="end"/>
      </w:r>
      <w:r>
        <w:t>: Averaged results per condition for experiment BS1534-6a</w:t>
      </w:r>
    </w:p>
    <w:p w14:paraId="09B24AFF" w14:textId="77777777" w:rsidR="005E738F" w:rsidRDefault="00000000">
      <w:r>
        <w:t>The complete statistical evaluation of the requirement ToR tests for experiment BS1534-6a is given in the following table. The evaluation is done separately for the data from the two listening laboratories and for a combination of the two data sets.</w:t>
      </w:r>
    </w:p>
    <w:p w14:paraId="17F3D448" w14:textId="3D749CCE" w:rsidR="005E738F" w:rsidRDefault="00000000">
      <w:pPr>
        <w:pStyle w:val="TH"/>
      </w:pPr>
      <w:r>
        <w:t xml:space="preserve">Table </w:t>
      </w:r>
      <w:r>
        <w:fldChar w:fldCharType="begin"/>
      </w:r>
      <w:r>
        <w:instrText>SEQ Table \* ARABIC</w:instrText>
      </w:r>
      <w:r w:rsidR="001216E8">
        <w:fldChar w:fldCharType="separate"/>
      </w:r>
      <w:r w:rsidR="001216E8">
        <w:rPr>
          <w:noProof/>
        </w:rPr>
        <w:t>43</w:t>
      </w:r>
      <w:r>
        <w:fldChar w:fldCharType="end"/>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5E738F" w14:paraId="4A762CD0" w14:textId="77777777">
        <w:trPr>
          <w:jc w:val="center"/>
        </w:trPr>
        <w:tc>
          <w:tcPr>
            <w:tcW w:w="689" w:type="auto"/>
            <w:gridSpan w:val="2"/>
            <w:vMerge w:val="restart"/>
          </w:tcPr>
          <w:p w14:paraId="0023981D" w14:textId="77777777" w:rsidR="005E738F" w:rsidRDefault="005E738F">
            <w:pPr>
              <w:pStyle w:val="TAH6"/>
            </w:pPr>
          </w:p>
        </w:tc>
        <w:tc>
          <w:tcPr>
            <w:tcW w:w="689" w:type="auto"/>
          </w:tcPr>
          <w:p w14:paraId="708F4EB9" w14:textId="77777777" w:rsidR="005E738F" w:rsidRDefault="00000000">
            <w:pPr>
              <w:pStyle w:val="TAH6"/>
            </w:pPr>
            <w:r>
              <w:t>Type</w:t>
            </w:r>
          </w:p>
        </w:tc>
        <w:tc>
          <w:tcPr>
            <w:tcW w:w="689" w:type="auto"/>
            <w:gridSpan w:val="4"/>
          </w:tcPr>
          <w:p w14:paraId="44CC0645" w14:textId="77777777" w:rsidR="005E738F" w:rsidRDefault="00000000">
            <w:pPr>
              <w:pStyle w:val="TAH6"/>
            </w:pPr>
            <w:r>
              <w:t>CuT</w:t>
            </w:r>
          </w:p>
        </w:tc>
        <w:tc>
          <w:tcPr>
            <w:tcW w:w="689" w:type="auto"/>
            <w:gridSpan w:val="4"/>
          </w:tcPr>
          <w:p w14:paraId="62195F0E" w14:textId="77777777" w:rsidR="005E738F" w:rsidRDefault="00000000">
            <w:pPr>
              <w:pStyle w:val="TAH6"/>
            </w:pPr>
            <w:r>
              <w:t>EVS Reference</w:t>
            </w:r>
          </w:p>
        </w:tc>
        <w:tc>
          <w:tcPr>
            <w:tcW w:w="689" w:type="auto"/>
            <w:gridSpan w:val="3"/>
          </w:tcPr>
          <w:p w14:paraId="02607BB3" w14:textId="77777777" w:rsidR="005E738F" w:rsidRDefault="00000000">
            <w:pPr>
              <w:pStyle w:val="TAH6"/>
            </w:pPr>
            <w:r>
              <w:t>Evaluation</w:t>
            </w:r>
          </w:p>
        </w:tc>
      </w:tr>
      <w:tr w:rsidR="005E738F" w14:paraId="3DE13812" w14:textId="77777777">
        <w:trPr>
          <w:jc w:val="center"/>
        </w:trPr>
        <w:tc>
          <w:tcPr>
            <w:tcW w:w="689" w:type="auto"/>
            <w:gridSpan w:val="2"/>
            <w:vMerge/>
          </w:tcPr>
          <w:p w14:paraId="32A1F68A" w14:textId="77777777" w:rsidR="005E738F" w:rsidRDefault="005E738F"/>
        </w:tc>
        <w:tc>
          <w:tcPr>
            <w:tcW w:w="689" w:type="auto"/>
          </w:tcPr>
          <w:p w14:paraId="0A7BE7D9" w14:textId="77777777" w:rsidR="005E738F" w:rsidRDefault="00000000">
            <w:pPr>
              <w:pStyle w:val="TAH6"/>
            </w:pPr>
            <w:r>
              <w:t>Value</w:t>
            </w:r>
          </w:p>
        </w:tc>
        <w:tc>
          <w:tcPr>
            <w:tcW w:w="689" w:type="auto"/>
          </w:tcPr>
          <w:p w14:paraId="4E7A2FE5" w14:textId="77777777" w:rsidR="005E738F" w:rsidRDefault="00000000">
            <w:pPr>
              <w:pStyle w:val="TAH6"/>
            </w:pPr>
            <w:r>
              <w:t>Bitrate</w:t>
            </w:r>
          </w:p>
        </w:tc>
        <w:tc>
          <w:tcPr>
            <w:tcW w:w="689" w:type="auto"/>
          </w:tcPr>
          <w:p w14:paraId="408C49A5" w14:textId="77777777" w:rsidR="005E738F" w:rsidRDefault="00000000">
            <w:pPr>
              <w:pStyle w:val="TAH6"/>
            </w:pPr>
            <w:r>
              <w:t>Req.</w:t>
            </w:r>
          </w:p>
        </w:tc>
        <w:tc>
          <w:tcPr>
            <w:tcW w:w="689" w:type="auto"/>
          </w:tcPr>
          <w:p w14:paraId="60F21688" w14:textId="77777777" w:rsidR="005E738F" w:rsidRDefault="00000000">
            <w:pPr>
              <w:pStyle w:val="TAH6"/>
            </w:pPr>
            <w:r>
              <w:t>Score</w:t>
            </w:r>
          </w:p>
        </w:tc>
        <w:tc>
          <w:tcPr>
            <w:tcW w:w="689" w:type="auto"/>
          </w:tcPr>
          <w:p w14:paraId="42574635" w14:textId="77777777" w:rsidR="005E738F" w:rsidRDefault="00000000">
            <w:pPr>
              <w:pStyle w:val="TAH6"/>
            </w:pPr>
            <w:r>
              <w:t>Std.</w:t>
            </w:r>
          </w:p>
        </w:tc>
        <w:tc>
          <w:tcPr>
            <w:tcW w:w="689" w:type="auto"/>
          </w:tcPr>
          <w:p w14:paraId="292D4130" w14:textId="77777777" w:rsidR="005E738F" w:rsidRDefault="00000000">
            <w:pPr>
              <w:pStyle w:val="TAH6"/>
            </w:pPr>
            <w:r>
              <w:t>Cond.</w:t>
            </w:r>
          </w:p>
        </w:tc>
        <w:tc>
          <w:tcPr>
            <w:tcW w:w="689" w:type="auto"/>
          </w:tcPr>
          <w:p w14:paraId="482A916C" w14:textId="77777777" w:rsidR="005E738F" w:rsidRDefault="00000000">
            <w:pPr>
              <w:pStyle w:val="TAH6"/>
            </w:pPr>
            <w:r>
              <w:t>Bitrate</w:t>
            </w:r>
          </w:p>
        </w:tc>
        <w:tc>
          <w:tcPr>
            <w:tcW w:w="689" w:type="auto"/>
          </w:tcPr>
          <w:p w14:paraId="2419C4E9" w14:textId="77777777" w:rsidR="005E738F" w:rsidRDefault="00000000">
            <w:pPr>
              <w:pStyle w:val="TAH6"/>
            </w:pPr>
            <w:r>
              <w:t>Score</w:t>
            </w:r>
          </w:p>
        </w:tc>
        <w:tc>
          <w:tcPr>
            <w:tcW w:w="689" w:type="auto"/>
          </w:tcPr>
          <w:p w14:paraId="0BA3EEF9" w14:textId="77777777" w:rsidR="005E738F" w:rsidRDefault="00000000">
            <w:pPr>
              <w:pStyle w:val="TAH6"/>
            </w:pPr>
            <w:r>
              <w:t>Std.</w:t>
            </w:r>
          </w:p>
        </w:tc>
        <w:tc>
          <w:tcPr>
            <w:tcW w:w="689" w:type="auto"/>
          </w:tcPr>
          <w:p w14:paraId="2B136F25" w14:textId="77777777" w:rsidR="005E738F" w:rsidRDefault="00000000">
            <w:pPr>
              <w:pStyle w:val="TAH6"/>
            </w:pPr>
            <w:r>
              <w:t>T-Stat</w:t>
            </w:r>
          </w:p>
        </w:tc>
        <w:tc>
          <w:tcPr>
            <w:tcW w:w="689" w:type="auto"/>
          </w:tcPr>
          <w:p w14:paraId="239BAA1F" w14:textId="77777777" w:rsidR="005E738F" w:rsidRDefault="00000000">
            <w:pPr>
              <w:pStyle w:val="TAH6"/>
            </w:pPr>
            <w:r>
              <w:t>Result</w:t>
            </w:r>
          </w:p>
        </w:tc>
        <w:tc>
          <w:tcPr>
            <w:tcW w:w="689" w:type="auto"/>
          </w:tcPr>
          <w:p w14:paraId="25DA2C46" w14:textId="77777777" w:rsidR="005E738F" w:rsidRDefault="00000000">
            <w:pPr>
              <w:pStyle w:val="TAH6"/>
            </w:pPr>
            <w:r>
              <w:t>State</w:t>
            </w:r>
          </w:p>
        </w:tc>
      </w:tr>
      <w:tr w:rsidR="005E738F" w14:paraId="1501D8D9" w14:textId="77777777">
        <w:trPr>
          <w:jc w:val="center"/>
        </w:trPr>
        <w:tc>
          <w:tcPr>
            <w:tcW w:w="689" w:type="auto"/>
          </w:tcPr>
          <w:p w14:paraId="0430DEB0" w14:textId="77777777" w:rsidR="005E738F" w:rsidRDefault="00000000">
            <w:pPr>
              <w:pStyle w:val="TAH6"/>
            </w:pPr>
            <w:r>
              <w:t>Lab</w:t>
            </w:r>
          </w:p>
        </w:tc>
        <w:tc>
          <w:tcPr>
            <w:tcW w:w="689" w:type="auto"/>
          </w:tcPr>
          <w:p w14:paraId="61DBB8BD" w14:textId="77777777" w:rsidR="005E738F" w:rsidRDefault="00000000">
            <w:pPr>
              <w:pStyle w:val="TAH6"/>
            </w:pPr>
            <w:r>
              <w:t>Cond.</w:t>
            </w:r>
          </w:p>
        </w:tc>
        <w:tc>
          <w:tcPr>
            <w:tcW w:w="689" w:type="auto"/>
          </w:tcPr>
          <w:p w14:paraId="454B0A58" w14:textId="77777777" w:rsidR="005E738F" w:rsidRDefault="00000000">
            <w:pPr>
              <w:pStyle w:val="TAH6"/>
            </w:pPr>
            <w:r>
              <w:t>ToR#</w:t>
            </w:r>
          </w:p>
        </w:tc>
        <w:tc>
          <w:tcPr>
            <w:tcW w:w="689" w:type="auto"/>
            <w:gridSpan w:val="11"/>
          </w:tcPr>
          <w:p w14:paraId="6AD8AA15" w14:textId="77777777" w:rsidR="005E738F" w:rsidRDefault="005E738F">
            <w:pPr>
              <w:pStyle w:val="TAH6"/>
            </w:pPr>
          </w:p>
        </w:tc>
      </w:tr>
      <w:tr w:rsidR="005E738F" w14:paraId="04867356" w14:textId="77777777">
        <w:trPr>
          <w:jc w:val="center"/>
        </w:trPr>
        <w:tc>
          <w:tcPr>
            <w:tcW w:w="689" w:type="auto"/>
            <w:vMerge w:val="restart"/>
          </w:tcPr>
          <w:p w14:paraId="02E8C1FF" w14:textId="77777777" w:rsidR="005E738F" w:rsidRDefault="00000000">
            <w:pPr>
              <w:pStyle w:val="TAC6"/>
            </w:pPr>
            <w:r>
              <w:t>b</w:t>
            </w:r>
          </w:p>
        </w:tc>
        <w:tc>
          <w:tcPr>
            <w:tcW w:w="689" w:type="auto"/>
          </w:tcPr>
          <w:p w14:paraId="3666F9DA" w14:textId="77777777" w:rsidR="005E738F" w:rsidRDefault="00000000">
            <w:pPr>
              <w:pStyle w:val="TAC6"/>
            </w:pPr>
            <w:r>
              <w:t>c06</w:t>
            </w:r>
          </w:p>
        </w:tc>
        <w:tc>
          <w:tcPr>
            <w:tcW w:w="689" w:type="auto"/>
          </w:tcPr>
          <w:p w14:paraId="278BEC1A" w14:textId="77777777" w:rsidR="005E738F" w:rsidRDefault="00000000">
            <w:pPr>
              <w:pStyle w:val="TAC6"/>
            </w:pPr>
            <w:r>
              <w:t>1</w:t>
            </w:r>
          </w:p>
        </w:tc>
        <w:tc>
          <w:tcPr>
            <w:tcW w:w="689" w:type="auto"/>
          </w:tcPr>
          <w:p w14:paraId="3DED6C00" w14:textId="77777777" w:rsidR="005E738F" w:rsidRDefault="00000000">
            <w:pPr>
              <w:pStyle w:val="TAC6"/>
            </w:pPr>
            <w:r>
              <w:t>48</w:t>
            </w:r>
          </w:p>
        </w:tc>
        <w:tc>
          <w:tcPr>
            <w:tcW w:w="689" w:type="auto"/>
          </w:tcPr>
          <w:p w14:paraId="58550B93" w14:textId="77777777" w:rsidR="005E738F" w:rsidRDefault="00000000">
            <w:pPr>
              <w:pStyle w:val="TAC6"/>
            </w:pPr>
            <w:r>
              <w:t>NWT</w:t>
            </w:r>
          </w:p>
        </w:tc>
        <w:tc>
          <w:tcPr>
            <w:tcW w:w="689" w:type="auto"/>
          </w:tcPr>
          <w:p w14:paraId="51A9DC7F" w14:textId="77777777" w:rsidR="005E738F" w:rsidRDefault="00000000">
            <w:pPr>
              <w:pStyle w:val="TAC6"/>
            </w:pPr>
            <w:r>
              <w:t>91.4</w:t>
            </w:r>
          </w:p>
        </w:tc>
        <w:tc>
          <w:tcPr>
            <w:tcW w:w="689" w:type="auto"/>
          </w:tcPr>
          <w:p w14:paraId="7C7CC2A9" w14:textId="77777777" w:rsidR="005E738F" w:rsidRDefault="00000000">
            <w:pPr>
              <w:pStyle w:val="TAC6"/>
            </w:pPr>
            <w:r>
              <w:t>10.2</w:t>
            </w:r>
          </w:p>
        </w:tc>
        <w:tc>
          <w:tcPr>
            <w:tcW w:w="689" w:type="auto"/>
          </w:tcPr>
          <w:p w14:paraId="5944B505" w14:textId="77777777" w:rsidR="005E738F" w:rsidRDefault="00000000">
            <w:pPr>
              <w:pStyle w:val="TAC6"/>
            </w:pPr>
            <w:r>
              <w:t>c03</w:t>
            </w:r>
          </w:p>
        </w:tc>
        <w:tc>
          <w:tcPr>
            <w:tcW w:w="689" w:type="auto"/>
          </w:tcPr>
          <w:p w14:paraId="3BE162C0" w14:textId="77777777" w:rsidR="005E738F" w:rsidRDefault="00000000">
            <w:pPr>
              <w:pStyle w:val="TAC6"/>
            </w:pPr>
            <w:r>
              <w:t>3x16.4</w:t>
            </w:r>
          </w:p>
        </w:tc>
        <w:tc>
          <w:tcPr>
            <w:tcW w:w="689" w:type="auto"/>
          </w:tcPr>
          <w:p w14:paraId="509622BC" w14:textId="77777777" w:rsidR="005E738F" w:rsidRDefault="00000000">
            <w:pPr>
              <w:pStyle w:val="TAC6"/>
            </w:pPr>
            <w:r>
              <w:t>88.6</w:t>
            </w:r>
          </w:p>
        </w:tc>
        <w:tc>
          <w:tcPr>
            <w:tcW w:w="689" w:type="auto"/>
          </w:tcPr>
          <w:p w14:paraId="2ABF6EF9" w14:textId="77777777" w:rsidR="005E738F" w:rsidRDefault="00000000">
            <w:pPr>
              <w:pStyle w:val="TAC6"/>
            </w:pPr>
            <w:r>
              <w:t>14.6</w:t>
            </w:r>
          </w:p>
        </w:tc>
        <w:tc>
          <w:tcPr>
            <w:tcW w:w="689" w:type="auto"/>
          </w:tcPr>
          <w:p w14:paraId="0D1116C9" w14:textId="77777777" w:rsidR="005E738F" w:rsidRDefault="00000000">
            <w:pPr>
              <w:pStyle w:val="TAC6"/>
            </w:pPr>
            <w:r>
              <w:t>1.97</w:t>
            </w:r>
          </w:p>
        </w:tc>
        <w:tc>
          <w:tcPr>
            <w:tcW w:w="689" w:type="auto"/>
          </w:tcPr>
          <w:p w14:paraId="63A3C5B4" w14:textId="77777777" w:rsidR="005E738F" w:rsidRDefault="00000000">
            <w:pPr>
              <w:pStyle w:val="TAC6"/>
            </w:pPr>
            <w:r>
              <w:t>BT</w:t>
            </w:r>
          </w:p>
        </w:tc>
        <w:tc>
          <w:tcPr>
            <w:tcW w:w="689" w:type="auto"/>
            <w:shd w:val="clear" w:color="auto" w:fill="ADD8E6"/>
          </w:tcPr>
          <w:p w14:paraId="1CE47C6F" w14:textId="77777777" w:rsidR="005E738F" w:rsidRDefault="00000000">
            <w:pPr>
              <w:pStyle w:val="TAC6"/>
            </w:pPr>
            <w:r>
              <w:t>EXCEED</w:t>
            </w:r>
          </w:p>
        </w:tc>
      </w:tr>
      <w:tr w:rsidR="005E738F" w14:paraId="41ACC9B5" w14:textId="77777777">
        <w:trPr>
          <w:jc w:val="center"/>
        </w:trPr>
        <w:tc>
          <w:tcPr>
            <w:tcW w:w="689" w:type="auto"/>
            <w:vMerge/>
          </w:tcPr>
          <w:p w14:paraId="350368E2" w14:textId="77777777" w:rsidR="005E738F" w:rsidRDefault="005E738F"/>
        </w:tc>
        <w:tc>
          <w:tcPr>
            <w:tcW w:w="689" w:type="auto"/>
          </w:tcPr>
          <w:p w14:paraId="5EDB7A3F" w14:textId="77777777" w:rsidR="005E738F" w:rsidRDefault="00000000">
            <w:pPr>
              <w:pStyle w:val="TAC6"/>
            </w:pPr>
            <w:r>
              <w:t>c07</w:t>
            </w:r>
          </w:p>
        </w:tc>
        <w:tc>
          <w:tcPr>
            <w:tcW w:w="689" w:type="auto"/>
          </w:tcPr>
          <w:p w14:paraId="24ED9C0E" w14:textId="77777777" w:rsidR="005E738F" w:rsidRDefault="00000000">
            <w:pPr>
              <w:pStyle w:val="TAC6"/>
            </w:pPr>
            <w:r>
              <w:t>1</w:t>
            </w:r>
          </w:p>
        </w:tc>
        <w:tc>
          <w:tcPr>
            <w:tcW w:w="689" w:type="auto"/>
          </w:tcPr>
          <w:p w14:paraId="4A887E68" w14:textId="77777777" w:rsidR="005E738F" w:rsidRDefault="00000000">
            <w:pPr>
              <w:pStyle w:val="TAC6"/>
            </w:pPr>
            <w:r>
              <w:t>64</w:t>
            </w:r>
          </w:p>
        </w:tc>
        <w:tc>
          <w:tcPr>
            <w:tcW w:w="689" w:type="auto"/>
          </w:tcPr>
          <w:p w14:paraId="716633E5" w14:textId="77777777" w:rsidR="005E738F" w:rsidRDefault="00000000">
            <w:pPr>
              <w:pStyle w:val="TAC6"/>
            </w:pPr>
            <w:r>
              <w:t>NWT</w:t>
            </w:r>
          </w:p>
        </w:tc>
        <w:tc>
          <w:tcPr>
            <w:tcW w:w="689" w:type="auto"/>
          </w:tcPr>
          <w:p w14:paraId="78E1C968" w14:textId="77777777" w:rsidR="005E738F" w:rsidRDefault="00000000">
            <w:pPr>
              <w:pStyle w:val="TAC6"/>
            </w:pPr>
            <w:r>
              <w:t>92.2</w:t>
            </w:r>
          </w:p>
        </w:tc>
        <w:tc>
          <w:tcPr>
            <w:tcW w:w="689" w:type="auto"/>
          </w:tcPr>
          <w:p w14:paraId="08F8864F" w14:textId="77777777" w:rsidR="005E738F" w:rsidRDefault="00000000">
            <w:pPr>
              <w:pStyle w:val="TAC6"/>
            </w:pPr>
            <w:r>
              <w:t>9.2</w:t>
            </w:r>
          </w:p>
        </w:tc>
        <w:tc>
          <w:tcPr>
            <w:tcW w:w="689" w:type="auto"/>
          </w:tcPr>
          <w:p w14:paraId="41452AFD" w14:textId="77777777" w:rsidR="005E738F" w:rsidRDefault="00000000">
            <w:pPr>
              <w:pStyle w:val="TAC6"/>
            </w:pPr>
            <w:r>
              <w:t>c04</w:t>
            </w:r>
          </w:p>
        </w:tc>
        <w:tc>
          <w:tcPr>
            <w:tcW w:w="689" w:type="auto"/>
          </w:tcPr>
          <w:p w14:paraId="158EFEC9" w14:textId="77777777" w:rsidR="005E738F" w:rsidRDefault="00000000">
            <w:pPr>
              <w:pStyle w:val="TAC6"/>
            </w:pPr>
            <w:r>
              <w:t>3x24.4</w:t>
            </w:r>
          </w:p>
        </w:tc>
        <w:tc>
          <w:tcPr>
            <w:tcW w:w="689" w:type="auto"/>
          </w:tcPr>
          <w:p w14:paraId="29D11473" w14:textId="77777777" w:rsidR="005E738F" w:rsidRDefault="00000000">
            <w:pPr>
              <w:pStyle w:val="TAC6"/>
            </w:pPr>
            <w:r>
              <w:t>91.2</w:t>
            </w:r>
          </w:p>
        </w:tc>
        <w:tc>
          <w:tcPr>
            <w:tcW w:w="689" w:type="auto"/>
          </w:tcPr>
          <w:p w14:paraId="550A58CB" w14:textId="77777777" w:rsidR="005E738F" w:rsidRDefault="00000000">
            <w:pPr>
              <w:pStyle w:val="TAC6"/>
            </w:pPr>
            <w:r>
              <w:t>10.8</w:t>
            </w:r>
          </w:p>
        </w:tc>
        <w:tc>
          <w:tcPr>
            <w:tcW w:w="689" w:type="auto"/>
          </w:tcPr>
          <w:p w14:paraId="08FD357F" w14:textId="77777777" w:rsidR="005E738F" w:rsidRDefault="00000000">
            <w:pPr>
              <w:pStyle w:val="TAC6"/>
            </w:pPr>
            <w:r>
              <w:t>0.91</w:t>
            </w:r>
          </w:p>
        </w:tc>
        <w:tc>
          <w:tcPr>
            <w:tcW w:w="689" w:type="auto"/>
          </w:tcPr>
          <w:p w14:paraId="74FA0321" w14:textId="77777777" w:rsidR="005E738F" w:rsidRDefault="00000000">
            <w:pPr>
              <w:pStyle w:val="TAC6"/>
            </w:pPr>
            <w:r>
              <w:t>NWT</w:t>
            </w:r>
          </w:p>
        </w:tc>
        <w:tc>
          <w:tcPr>
            <w:tcW w:w="689" w:type="auto"/>
          </w:tcPr>
          <w:p w14:paraId="3656F975" w14:textId="77777777" w:rsidR="005E738F" w:rsidRDefault="00000000">
            <w:pPr>
              <w:pStyle w:val="TAC6"/>
            </w:pPr>
            <w:r>
              <w:t>PASS</w:t>
            </w:r>
          </w:p>
        </w:tc>
      </w:tr>
      <w:tr w:rsidR="005E738F" w14:paraId="5B1F9C54" w14:textId="77777777">
        <w:trPr>
          <w:jc w:val="center"/>
        </w:trPr>
        <w:tc>
          <w:tcPr>
            <w:tcW w:w="689" w:type="auto"/>
            <w:vMerge/>
          </w:tcPr>
          <w:p w14:paraId="1CC2F42E" w14:textId="77777777" w:rsidR="005E738F" w:rsidRDefault="005E738F"/>
        </w:tc>
        <w:tc>
          <w:tcPr>
            <w:tcW w:w="689" w:type="auto"/>
          </w:tcPr>
          <w:p w14:paraId="7E1E50DD" w14:textId="77777777" w:rsidR="005E738F" w:rsidRDefault="00000000">
            <w:pPr>
              <w:pStyle w:val="TAC6"/>
            </w:pPr>
            <w:r>
              <w:t>c08</w:t>
            </w:r>
          </w:p>
        </w:tc>
        <w:tc>
          <w:tcPr>
            <w:tcW w:w="689" w:type="auto"/>
          </w:tcPr>
          <w:p w14:paraId="6C112B6A" w14:textId="77777777" w:rsidR="005E738F" w:rsidRDefault="00000000">
            <w:pPr>
              <w:pStyle w:val="TAC6"/>
            </w:pPr>
            <w:r>
              <w:t>1</w:t>
            </w:r>
          </w:p>
        </w:tc>
        <w:tc>
          <w:tcPr>
            <w:tcW w:w="689" w:type="auto"/>
          </w:tcPr>
          <w:p w14:paraId="69BB6888" w14:textId="77777777" w:rsidR="005E738F" w:rsidRDefault="00000000">
            <w:pPr>
              <w:pStyle w:val="TAC6"/>
            </w:pPr>
            <w:r>
              <w:t>96</w:t>
            </w:r>
          </w:p>
        </w:tc>
        <w:tc>
          <w:tcPr>
            <w:tcW w:w="689" w:type="auto"/>
          </w:tcPr>
          <w:p w14:paraId="55A62051" w14:textId="77777777" w:rsidR="005E738F" w:rsidRDefault="00000000">
            <w:pPr>
              <w:pStyle w:val="TAC6"/>
            </w:pPr>
            <w:r>
              <w:t>NWT</w:t>
            </w:r>
          </w:p>
        </w:tc>
        <w:tc>
          <w:tcPr>
            <w:tcW w:w="689" w:type="auto"/>
          </w:tcPr>
          <w:p w14:paraId="6132A761" w14:textId="77777777" w:rsidR="005E738F" w:rsidRDefault="00000000">
            <w:pPr>
              <w:pStyle w:val="TAC6"/>
            </w:pPr>
            <w:r>
              <w:t>93.4</w:t>
            </w:r>
          </w:p>
        </w:tc>
        <w:tc>
          <w:tcPr>
            <w:tcW w:w="689" w:type="auto"/>
          </w:tcPr>
          <w:p w14:paraId="6F4C19EA" w14:textId="77777777" w:rsidR="005E738F" w:rsidRDefault="00000000">
            <w:pPr>
              <w:pStyle w:val="TAC6"/>
            </w:pPr>
            <w:r>
              <w:t>8.4</w:t>
            </w:r>
          </w:p>
        </w:tc>
        <w:tc>
          <w:tcPr>
            <w:tcW w:w="689" w:type="auto"/>
          </w:tcPr>
          <w:p w14:paraId="558B1281" w14:textId="77777777" w:rsidR="005E738F" w:rsidRDefault="00000000">
            <w:pPr>
              <w:pStyle w:val="TAC6"/>
            </w:pPr>
            <w:r>
              <w:t>c05</w:t>
            </w:r>
          </w:p>
        </w:tc>
        <w:tc>
          <w:tcPr>
            <w:tcW w:w="689" w:type="auto"/>
          </w:tcPr>
          <w:p w14:paraId="5351B94D" w14:textId="77777777" w:rsidR="005E738F" w:rsidRDefault="00000000">
            <w:pPr>
              <w:pStyle w:val="TAC6"/>
            </w:pPr>
            <w:r>
              <w:t>3x32</w:t>
            </w:r>
          </w:p>
        </w:tc>
        <w:tc>
          <w:tcPr>
            <w:tcW w:w="689" w:type="auto"/>
          </w:tcPr>
          <w:p w14:paraId="013EA208" w14:textId="77777777" w:rsidR="005E738F" w:rsidRDefault="00000000">
            <w:pPr>
              <w:pStyle w:val="TAC6"/>
            </w:pPr>
            <w:r>
              <w:t>91.7</w:t>
            </w:r>
          </w:p>
        </w:tc>
        <w:tc>
          <w:tcPr>
            <w:tcW w:w="689" w:type="auto"/>
          </w:tcPr>
          <w:p w14:paraId="5ADAC553" w14:textId="77777777" w:rsidR="005E738F" w:rsidRDefault="00000000">
            <w:pPr>
              <w:pStyle w:val="TAC6"/>
            </w:pPr>
            <w:r>
              <w:t>11.1</w:t>
            </w:r>
          </w:p>
        </w:tc>
        <w:tc>
          <w:tcPr>
            <w:tcW w:w="689" w:type="auto"/>
          </w:tcPr>
          <w:p w14:paraId="15D0F8BE" w14:textId="77777777" w:rsidR="005E738F" w:rsidRDefault="00000000">
            <w:pPr>
              <w:pStyle w:val="TAC6"/>
            </w:pPr>
            <w:r>
              <w:t>1.59</w:t>
            </w:r>
          </w:p>
        </w:tc>
        <w:tc>
          <w:tcPr>
            <w:tcW w:w="689" w:type="auto"/>
          </w:tcPr>
          <w:p w14:paraId="0CE34C12" w14:textId="77777777" w:rsidR="005E738F" w:rsidRDefault="00000000">
            <w:pPr>
              <w:pStyle w:val="TAC6"/>
            </w:pPr>
            <w:r>
              <w:t>NWT</w:t>
            </w:r>
          </w:p>
        </w:tc>
        <w:tc>
          <w:tcPr>
            <w:tcW w:w="689" w:type="auto"/>
          </w:tcPr>
          <w:p w14:paraId="06EA071D" w14:textId="77777777" w:rsidR="005E738F" w:rsidRDefault="00000000">
            <w:pPr>
              <w:pStyle w:val="TAC6"/>
            </w:pPr>
            <w:r>
              <w:t>PASS</w:t>
            </w:r>
          </w:p>
        </w:tc>
      </w:tr>
      <w:tr w:rsidR="005E738F" w14:paraId="1A68D980" w14:textId="77777777">
        <w:trPr>
          <w:jc w:val="center"/>
        </w:trPr>
        <w:tc>
          <w:tcPr>
            <w:tcW w:w="689" w:type="auto"/>
            <w:vMerge w:val="restart"/>
          </w:tcPr>
          <w:p w14:paraId="66BD3694" w14:textId="77777777" w:rsidR="005E738F" w:rsidRDefault="00000000">
            <w:pPr>
              <w:pStyle w:val="TAC6"/>
            </w:pPr>
            <w:r>
              <w:t>d</w:t>
            </w:r>
          </w:p>
        </w:tc>
        <w:tc>
          <w:tcPr>
            <w:tcW w:w="689" w:type="auto"/>
          </w:tcPr>
          <w:p w14:paraId="03E3B378" w14:textId="77777777" w:rsidR="005E738F" w:rsidRDefault="00000000">
            <w:pPr>
              <w:pStyle w:val="TAC6"/>
            </w:pPr>
            <w:r>
              <w:t>c06</w:t>
            </w:r>
          </w:p>
        </w:tc>
        <w:tc>
          <w:tcPr>
            <w:tcW w:w="689" w:type="auto"/>
          </w:tcPr>
          <w:p w14:paraId="5168C50E" w14:textId="77777777" w:rsidR="005E738F" w:rsidRDefault="00000000">
            <w:pPr>
              <w:pStyle w:val="TAC6"/>
            </w:pPr>
            <w:r>
              <w:t>1</w:t>
            </w:r>
          </w:p>
        </w:tc>
        <w:tc>
          <w:tcPr>
            <w:tcW w:w="689" w:type="auto"/>
          </w:tcPr>
          <w:p w14:paraId="3B5C8859" w14:textId="77777777" w:rsidR="005E738F" w:rsidRDefault="00000000">
            <w:pPr>
              <w:pStyle w:val="TAC6"/>
            </w:pPr>
            <w:r>
              <w:t>48</w:t>
            </w:r>
          </w:p>
        </w:tc>
        <w:tc>
          <w:tcPr>
            <w:tcW w:w="689" w:type="auto"/>
          </w:tcPr>
          <w:p w14:paraId="67E78523" w14:textId="77777777" w:rsidR="005E738F" w:rsidRDefault="00000000">
            <w:pPr>
              <w:pStyle w:val="TAC6"/>
            </w:pPr>
            <w:r>
              <w:t>NWT</w:t>
            </w:r>
          </w:p>
        </w:tc>
        <w:tc>
          <w:tcPr>
            <w:tcW w:w="689" w:type="auto"/>
          </w:tcPr>
          <w:p w14:paraId="37EB8281" w14:textId="77777777" w:rsidR="005E738F" w:rsidRDefault="00000000">
            <w:pPr>
              <w:pStyle w:val="TAC6"/>
            </w:pPr>
            <w:r>
              <w:t>80.7</w:t>
            </w:r>
          </w:p>
        </w:tc>
        <w:tc>
          <w:tcPr>
            <w:tcW w:w="689" w:type="auto"/>
          </w:tcPr>
          <w:p w14:paraId="60FA7331" w14:textId="77777777" w:rsidR="005E738F" w:rsidRDefault="00000000">
            <w:pPr>
              <w:pStyle w:val="TAC6"/>
            </w:pPr>
            <w:r>
              <w:t>15.2</w:t>
            </w:r>
          </w:p>
        </w:tc>
        <w:tc>
          <w:tcPr>
            <w:tcW w:w="689" w:type="auto"/>
          </w:tcPr>
          <w:p w14:paraId="032200F6" w14:textId="77777777" w:rsidR="005E738F" w:rsidRDefault="00000000">
            <w:pPr>
              <w:pStyle w:val="TAC6"/>
            </w:pPr>
            <w:r>
              <w:t>c03</w:t>
            </w:r>
          </w:p>
        </w:tc>
        <w:tc>
          <w:tcPr>
            <w:tcW w:w="689" w:type="auto"/>
          </w:tcPr>
          <w:p w14:paraId="4A8B8EE5" w14:textId="77777777" w:rsidR="005E738F" w:rsidRDefault="00000000">
            <w:pPr>
              <w:pStyle w:val="TAC6"/>
            </w:pPr>
            <w:r>
              <w:t>3x16.4</w:t>
            </w:r>
          </w:p>
        </w:tc>
        <w:tc>
          <w:tcPr>
            <w:tcW w:w="689" w:type="auto"/>
          </w:tcPr>
          <w:p w14:paraId="66F5C381" w14:textId="77777777" w:rsidR="005E738F" w:rsidRDefault="00000000">
            <w:pPr>
              <w:pStyle w:val="TAC6"/>
            </w:pPr>
            <w:r>
              <w:t>79.2</w:t>
            </w:r>
          </w:p>
        </w:tc>
        <w:tc>
          <w:tcPr>
            <w:tcW w:w="689" w:type="auto"/>
          </w:tcPr>
          <w:p w14:paraId="7D5A144F" w14:textId="77777777" w:rsidR="005E738F" w:rsidRDefault="00000000">
            <w:pPr>
              <w:pStyle w:val="TAC6"/>
            </w:pPr>
            <w:r>
              <w:t>13.9</w:t>
            </w:r>
          </w:p>
        </w:tc>
        <w:tc>
          <w:tcPr>
            <w:tcW w:w="689" w:type="auto"/>
          </w:tcPr>
          <w:p w14:paraId="03CA22D9" w14:textId="77777777" w:rsidR="005E738F" w:rsidRDefault="00000000">
            <w:pPr>
              <w:pStyle w:val="TAC6"/>
            </w:pPr>
            <w:r>
              <w:t>0.94</w:t>
            </w:r>
          </w:p>
        </w:tc>
        <w:tc>
          <w:tcPr>
            <w:tcW w:w="689" w:type="auto"/>
          </w:tcPr>
          <w:p w14:paraId="7CA793F4" w14:textId="77777777" w:rsidR="005E738F" w:rsidRDefault="00000000">
            <w:pPr>
              <w:pStyle w:val="TAC6"/>
            </w:pPr>
            <w:r>
              <w:t>NWT</w:t>
            </w:r>
          </w:p>
        </w:tc>
        <w:tc>
          <w:tcPr>
            <w:tcW w:w="689" w:type="auto"/>
          </w:tcPr>
          <w:p w14:paraId="43E3EF87" w14:textId="77777777" w:rsidR="005E738F" w:rsidRDefault="00000000">
            <w:pPr>
              <w:pStyle w:val="TAC6"/>
            </w:pPr>
            <w:r>
              <w:t>PASS</w:t>
            </w:r>
          </w:p>
        </w:tc>
      </w:tr>
      <w:tr w:rsidR="005E738F" w14:paraId="250F81A7" w14:textId="77777777">
        <w:trPr>
          <w:jc w:val="center"/>
        </w:trPr>
        <w:tc>
          <w:tcPr>
            <w:tcW w:w="689" w:type="auto"/>
            <w:vMerge/>
          </w:tcPr>
          <w:p w14:paraId="436CB39B" w14:textId="77777777" w:rsidR="005E738F" w:rsidRDefault="005E738F"/>
        </w:tc>
        <w:tc>
          <w:tcPr>
            <w:tcW w:w="689" w:type="auto"/>
          </w:tcPr>
          <w:p w14:paraId="3C330C50" w14:textId="77777777" w:rsidR="005E738F" w:rsidRDefault="00000000">
            <w:pPr>
              <w:pStyle w:val="TAC6"/>
            </w:pPr>
            <w:r>
              <w:t>c07</w:t>
            </w:r>
          </w:p>
        </w:tc>
        <w:tc>
          <w:tcPr>
            <w:tcW w:w="689" w:type="auto"/>
          </w:tcPr>
          <w:p w14:paraId="0D6C2C16" w14:textId="77777777" w:rsidR="005E738F" w:rsidRDefault="00000000">
            <w:pPr>
              <w:pStyle w:val="TAC6"/>
            </w:pPr>
            <w:r>
              <w:t>1</w:t>
            </w:r>
          </w:p>
        </w:tc>
        <w:tc>
          <w:tcPr>
            <w:tcW w:w="689" w:type="auto"/>
          </w:tcPr>
          <w:p w14:paraId="09E4055D" w14:textId="77777777" w:rsidR="005E738F" w:rsidRDefault="00000000">
            <w:pPr>
              <w:pStyle w:val="TAC6"/>
            </w:pPr>
            <w:r>
              <w:t>64</w:t>
            </w:r>
          </w:p>
        </w:tc>
        <w:tc>
          <w:tcPr>
            <w:tcW w:w="689" w:type="auto"/>
          </w:tcPr>
          <w:p w14:paraId="0BAE6B33" w14:textId="77777777" w:rsidR="005E738F" w:rsidRDefault="00000000">
            <w:pPr>
              <w:pStyle w:val="TAC6"/>
            </w:pPr>
            <w:r>
              <w:t>NWT</w:t>
            </w:r>
          </w:p>
        </w:tc>
        <w:tc>
          <w:tcPr>
            <w:tcW w:w="689" w:type="auto"/>
          </w:tcPr>
          <w:p w14:paraId="3D532FA9" w14:textId="77777777" w:rsidR="005E738F" w:rsidRDefault="00000000">
            <w:pPr>
              <w:pStyle w:val="TAC6"/>
            </w:pPr>
            <w:r>
              <w:t>82</w:t>
            </w:r>
          </w:p>
        </w:tc>
        <w:tc>
          <w:tcPr>
            <w:tcW w:w="689" w:type="auto"/>
          </w:tcPr>
          <w:p w14:paraId="3B583FB6" w14:textId="77777777" w:rsidR="005E738F" w:rsidRDefault="00000000">
            <w:pPr>
              <w:pStyle w:val="TAC6"/>
            </w:pPr>
            <w:r>
              <w:t>15.1</w:t>
            </w:r>
          </w:p>
        </w:tc>
        <w:tc>
          <w:tcPr>
            <w:tcW w:w="689" w:type="auto"/>
          </w:tcPr>
          <w:p w14:paraId="4390F060" w14:textId="77777777" w:rsidR="005E738F" w:rsidRDefault="00000000">
            <w:pPr>
              <w:pStyle w:val="TAC6"/>
            </w:pPr>
            <w:r>
              <w:t>c04</w:t>
            </w:r>
          </w:p>
        </w:tc>
        <w:tc>
          <w:tcPr>
            <w:tcW w:w="689" w:type="auto"/>
          </w:tcPr>
          <w:p w14:paraId="2A6262C0" w14:textId="77777777" w:rsidR="005E738F" w:rsidRDefault="00000000">
            <w:pPr>
              <w:pStyle w:val="TAC6"/>
            </w:pPr>
            <w:r>
              <w:t>3x24.4</w:t>
            </w:r>
          </w:p>
        </w:tc>
        <w:tc>
          <w:tcPr>
            <w:tcW w:w="689" w:type="auto"/>
          </w:tcPr>
          <w:p w14:paraId="1B732B5B" w14:textId="77777777" w:rsidR="005E738F" w:rsidRDefault="00000000">
            <w:pPr>
              <w:pStyle w:val="TAC6"/>
            </w:pPr>
            <w:r>
              <w:t>82.4</w:t>
            </w:r>
          </w:p>
        </w:tc>
        <w:tc>
          <w:tcPr>
            <w:tcW w:w="689" w:type="auto"/>
          </w:tcPr>
          <w:p w14:paraId="2C53001A" w14:textId="77777777" w:rsidR="005E738F" w:rsidRDefault="00000000">
            <w:pPr>
              <w:pStyle w:val="TAC6"/>
            </w:pPr>
            <w:r>
              <w:t>13.7</w:t>
            </w:r>
          </w:p>
        </w:tc>
        <w:tc>
          <w:tcPr>
            <w:tcW w:w="689" w:type="auto"/>
          </w:tcPr>
          <w:p w14:paraId="0737A836" w14:textId="77777777" w:rsidR="005E738F" w:rsidRDefault="00000000">
            <w:pPr>
              <w:pStyle w:val="TAC6"/>
            </w:pPr>
            <w:r>
              <w:t>-0.26</w:t>
            </w:r>
          </w:p>
        </w:tc>
        <w:tc>
          <w:tcPr>
            <w:tcW w:w="689" w:type="auto"/>
          </w:tcPr>
          <w:p w14:paraId="7D3CCD05" w14:textId="77777777" w:rsidR="005E738F" w:rsidRDefault="00000000">
            <w:pPr>
              <w:pStyle w:val="TAC6"/>
            </w:pPr>
            <w:r>
              <w:t>NWT</w:t>
            </w:r>
          </w:p>
        </w:tc>
        <w:tc>
          <w:tcPr>
            <w:tcW w:w="689" w:type="auto"/>
          </w:tcPr>
          <w:p w14:paraId="20923BDE" w14:textId="77777777" w:rsidR="005E738F" w:rsidRDefault="00000000">
            <w:pPr>
              <w:pStyle w:val="TAC6"/>
            </w:pPr>
            <w:r>
              <w:t>PASS</w:t>
            </w:r>
          </w:p>
        </w:tc>
      </w:tr>
      <w:tr w:rsidR="005E738F" w14:paraId="72440A7A" w14:textId="77777777">
        <w:trPr>
          <w:jc w:val="center"/>
        </w:trPr>
        <w:tc>
          <w:tcPr>
            <w:tcW w:w="689" w:type="auto"/>
            <w:vMerge/>
          </w:tcPr>
          <w:p w14:paraId="5EED9A84" w14:textId="77777777" w:rsidR="005E738F" w:rsidRDefault="005E738F"/>
        </w:tc>
        <w:tc>
          <w:tcPr>
            <w:tcW w:w="689" w:type="auto"/>
          </w:tcPr>
          <w:p w14:paraId="5C4D924B" w14:textId="77777777" w:rsidR="005E738F" w:rsidRDefault="00000000">
            <w:pPr>
              <w:pStyle w:val="TAC6"/>
            </w:pPr>
            <w:r>
              <w:t>c08</w:t>
            </w:r>
          </w:p>
        </w:tc>
        <w:tc>
          <w:tcPr>
            <w:tcW w:w="689" w:type="auto"/>
          </w:tcPr>
          <w:p w14:paraId="26F22702" w14:textId="77777777" w:rsidR="005E738F" w:rsidRDefault="00000000">
            <w:pPr>
              <w:pStyle w:val="TAC6"/>
            </w:pPr>
            <w:r>
              <w:t>1</w:t>
            </w:r>
          </w:p>
        </w:tc>
        <w:tc>
          <w:tcPr>
            <w:tcW w:w="689" w:type="auto"/>
          </w:tcPr>
          <w:p w14:paraId="32CF3073" w14:textId="77777777" w:rsidR="005E738F" w:rsidRDefault="00000000">
            <w:pPr>
              <w:pStyle w:val="TAC6"/>
            </w:pPr>
            <w:r>
              <w:t>96</w:t>
            </w:r>
          </w:p>
        </w:tc>
        <w:tc>
          <w:tcPr>
            <w:tcW w:w="689" w:type="auto"/>
          </w:tcPr>
          <w:p w14:paraId="51827282" w14:textId="77777777" w:rsidR="005E738F" w:rsidRDefault="00000000">
            <w:pPr>
              <w:pStyle w:val="TAC6"/>
            </w:pPr>
            <w:r>
              <w:t>NWT</w:t>
            </w:r>
          </w:p>
        </w:tc>
        <w:tc>
          <w:tcPr>
            <w:tcW w:w="689" w:type="auto"/>
          </w:tcPr>
          <w:p w14:paraId="146FD10D" w14:textId="77777777" w:rsidR="005E738F" w:rsidRDefault="00000000">
            <w:pPr>
              <w:pStyle w:val="TAC6"/>
            </w:pPr>
            <w:r>
              <w:t>83.2</w:t>
            </w:r>
          </w:p>
        </w:tc>
        <w:tc>
          <w:tcPr>
            <w:tcW w:w="689" w:type="auto"/>
          </w:tcPr>
          <w:p w14:paraId="20B3A1D0" w14:textId="77777777" w:rsidR="005E738F" w:rsidRDefault="00000000">
            <w:pPr>
              <w:pStyle w:val="TAC6"/>
            </w:pPr>
            <w:r>
              <w:t>14.4</w:t>
            </w:r>
          </w:p>
        </w:tc>
        <w:tc>
          <w:tcPr>
            <w:tcW w:w="689" w:type="auto"/>
          </w:tcPr>
          <w:p w14:paraId="265363FC" w14:textId="77777777" w:rsidR="005E738F" w:rsidRDefault="00000000">
            <w:pPr>
              <w:pStyle w:val="TAC6"/>
            </w:pPr>
            <w:r>
              <w:t>c05</w:t>
            </w:r>
          </w:p>
        </w:tc>
        <w:tc>
          <w:tcPr>
            <w:tcW w:w="689" w:type="auto"/>
          </w:tcPr>
          <w:p w14:paraId="682F6F98" w14:textId="77777777" w:rsidR="005E738F" w:rsidRDefault="00000000">
            <w:pPr>
              <w:pStyle w:val="TAC6"/>
            </w:pPr>
            <w:r>
              <w:t>3x32</w:t>
            </w:r>
          </w:p>
        </w:tc>
        <w:tc>
          <w:tcPr>
            <w:tcW w:w="689" w:type="auto"/>
          </w:tcPr>
          <w:p w14:paraId="7ED90B22" w14:textId="77777777" w:rsidR="005E738F" w:rsidRDefault="00000000">
            <w:pPr>
              <w:pStyle w:val="TAC6"/>
            </w:pPr>
            <w:r>
              <w:t>80.8</w:t>
            </w:r>
          </w:p>
        </w:tc>
        <w:tc>
          <w:tcPr>
            <w:tcW w:w="689" w:type="auto"/>
          </w:tcPr>
          <w:p w14:paraId="678D0D49" w14:textId="77777777" w:rsidR="005E738F" w:rsidRDefault="00000000">
            <w:pPr>
              <w:pStyle w:val="TAC6"/>
            </w:pPr>
            <w:r>
              <w:t>14.3</w:t>
            </w:r>
          </w:p>
        </w:tc>
        <w:tc>
          <w:tcPr>
            <w:tcW w:w="689" w:type="auto"/>
          </w:tcPr>
          <w:p w14:paraId="2943A621" w14:textId="77777777" w:rsidR="005E738F" w:rsidRDefault="00000000">
            <w:pPr>
              <w:pStyle w:val="TAC6"/>
            </w:pPr>
            <w:r>
              <w:t>1.5</w:t>
            </w:r>
          </w:p>
        </w:tc>
        <w:tc>
          <w:tcPr>
            <w:tcW w:w="689" w:type="auto"/>
          </w:tcPr>
          <w:p w14:paraId="2348F617" w14:textId="77777777" w:rsidR="005E738F" w:rsidRDefault="00000000">
            <w:pPr>
              <w:pStyle w:val="TAC6"/>
            </w:pPr>
            <w:r>
              <w:t>NWT</w:t>
            </w:r>
          </w:p>
        </w:tc>
        <w:tc>
          <w:tcPr>
            <w:tcW w:w="689" w:type="auto"/>
          </w:tcPr>
          <w:p w14:paraId="41158960" w14:textId="77777777" w:rsidR="005E738F" w:rsidRDefault="00000000">
            <w:pPr>
              <w:pStyle w:val="TAC6"/>
            </w:pPr>
            <w:r>
              <w:t>PASS</w:t>
            </w:r>
          </w:p>
        </w:tc>
      </w:tr>
      <w:tr w:rsidR="005E738F" w14:paraId="4B28A153" w14:textId="77777777">
        <w:trPr>
          <w:jc w:val="center"/>
        </w:trPr>
        <w:tc>
          <w:tcPr>
            <w:tcW w:w="689" w:type="auto"/>
            <w:vMerge w:val="restart"/>
          </w:tcPr>
          <w:p w14:paraId="3752EC06" w14:textId="77777777" w:rsidR="005E738F" w:rsidRDefault="00000000">
            <w:pPr>
              <w:pStyle w:val="TAC6"/>
            </w:pPr>
            <w:r>
              <w:t>d+b</w:t>
            </w:r>
          </w:p>
        </w:tc>
        <w:tc>
          <w:tcPr>
            <w:tcW w:w="689" w:type="auto"/>
          </w:tcPr>
          <w:p w14:paraId="033565D8" w14:textId="77777777" w:rsidR="005E738F" w:rsidRDefault="00000000">
            <w:pPr>
              <w:pStyle w:val="TAC6"/>
            </w:pPr>
            <w:r>
              <w:t>c06</w:t>
            </w:r>
          </w:p>
        </w:tc>
        <w:tc>
          <w:tcPr>
            <w:tcW w:w="689" w:type="auto"/>
          </w:tcPr>
          <w:p w14:paraId="3290C3C5" w14:textId="77777777" w:rsidR="005E738F" w:rsidRDefault="00000000">
            <w:pPr>
              <w:pStyle w:val="TAC6"/>
            </w:pPr>
            <w:r>
              <w:t>1</w:t>
            </w:r>
          </w:p>
        </w:tc>
        <w:tc>
          <w:tcPr>
            <w:tcW w:w="689" w:type="auto"/>
          </w:tcPr>
          <w:p w14:paraId="76B32E2A" w14:textId="77777777" w:rsidR="005E738F" w:rsidRDefault="00000000">
            <w:pPr>
              <w:pStyle w:val="TAC6"/>
            </w:pPr>
            <w:r>
              <w:t>48</w:t>
            </w:r>
          </w:p>
        </w:tc>
        <w:tc>
          <w:tcPr>
            <w:tcW w:w="689" w:type="auto"/>
          </w:tcPr>
          <w:p w14:paraId="52FEEAAE" w14:textId="77777777" w:rsidR="005E738F" w:rsidRDefault="00000000">
            <w:pPr>
              <w:pStyle w:val="TAC6"/>
            </w:pPr>
            <w:r>
              <w:t>NWT</w:t>
            </w:r>
          </w:p>
        </w:tc>
        <w:tc>
          <w:tcPr>
            <w:tcW w:w="689" w:type="auto"/>
          </w:tcPr>
          <w:p w14:paraId="187E04EF" w14:textId="77777777" w:rsidR="005E738F" w:rsidRDefault="00000000">
            <w:pPr>
              <w:pStyle w:val="TAC6"/>
            </w:pPr>
            <w:r>
              <w:t>86</w:t>
            </w:r>
          </w:p>
        </w:tc>
        <w:tc>
          <w:tcPr>
            <w:tcW w:w="689" w:type="auto"/>
          </w:tcPr>
          <w:p w14:paraId="358FF1A2" w14:textId="77777777" w:rsidR="005E738F" w:rsidRDefault="00000000">
            <w:pPr>
              <w:pStyle w:val="TAC6"/>
            </w:pPr>
            <w:r>
              <w:t>14</w:t>
            </w:r>
          </w:p>
        </w:tc>
        <w:tc>
          <w:tcPr>
            <w:tcW w:w="689" w:type="auto"/>
          </w:tcPr>
          <w:p w14:paraId="6E359F27" w14:textId="77777777" w:rsidR="005E738F" w:rsidRDefault="00000000">
            <w:pPr>
              <w:pStyle w:val="TAC6"/>
            </w:pPr>
            <w:r>
              <w:t>c03</w:t>
            </w:r>
          </w:p>
        </w:tc>
        <w:tc>
          <w:tcPr>
            <w:tcW w:w="689" w:type="auto"/>
          </w:tcPr>
          <w:p w14:paraId="1A278A11" w14:textId="77777777" w:rsidR="005E738F" w:rsidRDefault="00000000">
            <w:pPr>
              <w:pStyle w:val="TAC6"/>
            </w:pPr>
            <w:r>
              <w:t>3x16.4</w:t>
            </w:r>
          </w:p>
        </w:tc>
        <w:tc>
          <w:tcPr>
            <w:tcW w:w="689" w:type="auto"/>
          </w:tcPr>
          <w:p w14:paraId="79E85B0E" w14:textId="77777777" w:rsidR="005E738F" w:rsidRDefault="00000000">
            <w:pPr>
              <w:pStyle w:val="TAC6"/>
            </w:pPr>
            <w:r>
              <w:t>83.9</w:t>
            </w:r>
          </w:p>
        </w:tc>
        <w:tc>
          <w:tcPr>
            <w:tcW w:w="689" w:type="auto"/>
          </w:tcPr>
          <w:p w14:paraId="61FA20B8" w14:textId="77777777" w:rsidR="005E738F" w:rsidRDefault="00000000">
            <w:pPr>
              <w:pStyle w:val="TAC6"/>
            </w:pPr>
            <w:r>
              <w:t>15</w:t>
            </w:r>
          </w:p>
        </w:tc>
        <w:tc>
          <w:tcPr>
            <w:tcW w:w="689" w:type="auto"/>
          </w:tcPr>
          <w:p w14:paraId="53C61DC4" w14:textId="77777777" w:rsidR="005E738F" w:rsidRDefault="00000000">
            <w:pPr>
              <w:pStyle w:val="TAC6"/>
            </w:pPr>
            <w:r>
              <w:t>1.88</w:t>
            </w:r>
          </w:p>
        </w:tc>
        <w:tc>
          <w:tcPr>
            <w:tcW w:w="689" w:type="auto"/>
          </w:tcPr>
          <w:p w14:paraId="7270C9C2" w14:textId="77777777" w:rsidR="005E738F" w:rsidRDefault="00000000">
            <w:pPr>
              <w:pStyle w:val="TAC6"/>
            </w:pPr>
            <w:r>
              <w:t>BT</w:t>
            </w:r>
          </w:p>
        </w:tc>
        <w:tc>
          <w:tcPr>
            <w:tcW w:w="689" w:type="auto"/>
            <w:shd w:val="clear" w:color="auto" w:fill="ADD8E6"/>
          </w:tcPr>
          <w:p w14:paraId="6BF90458" w14:textId="77777777" w:rsidR="005E738F" w:rsidRDefault="00000000">
            <w:pPr>
              <w:pStyle w:val="TAC6"/>
            </w:pPr>
            <w:r>
              <w:t>EXCEED</w:t>
            </w:r>
          </w:p>
        </w:tc>
      </w:tr>
      <w:tr w:rsidR="005E738F" w14:paraId="569AC183" w14:textId="77777777">
        <w:trPr>
          <w:jc w:val="center"/>
        </w:trPr>
        <w:tc>
          <w:tcPr>
            <w:tcW w:w="689" w:type="auto"/>
            <w:vMerge/>
          </w:tcPr>
          <w:p w14:paraId="70C1C2A5" w14:textId="77777777" w:rsidR="005E738F" w:rsidRDefault="005E738F"/>
        </w:tc>
        <w:tc>
          <w:tcPr>
            <w:tcW w:w="689" w:type="auto"/>
          </w:tcPr>
          <w:p w14:paraId="54551772" w14:textId="77777777" w:rsidR="005E738F" w:rsidRDefault="00000000">
            <w:pPr>
              <w:pStyle w:val="TAC6"/>
            </w:pPr>
            <w:r>
              <w:t>c07</w:t>
            </w:r>
          </w:p>
        </w:tc>
        <w:tc>
          <w:tcPr>
            <w:tcW w:w="689" w:type="auto"/>
          </w:tcPr>
          <w:p w14:paraId="5F7152A5" w14:textId="77777777" w:rsidR="005E738F" w:rsidRDefault="00000000">
            <w:pPr>
              <w:pStyle w:val="TAC6"/>
            </w:pPr>
            <w:r>
              <w:t>1</w:t>
            </w:r>
          </w:p>
        </w:tc>
        <w:tc>
          <w:tcPr>
            <w:tcW w:w="689" w:type="auto"/>
          </w:tcPr>
          <w:p w14:paraId="197C62CE" w14:textId="77777777" w:rsidR="005E738F" w:rsidRDefault="00000000">
            <w:pPr>
              <w:pStyle w:val="TAC6"/>
            </w:pPr>
            <w:r>
              <w:t>64</w:t>
            </w:r>
          </w:p>
        </w:tc>
        <w:tc>
          <w:tcPr>
            <w:tcW w:w="689" w:type="auto"/>
          </w:tcPr>
          <w:p w14:paraId="53E72AAA" w14:textId="77777777" w:rsidR="005E738F" w:rsidRDefault="00000000">
            <w:pPr>
              <w:pStyle w:val="TAC6"/>
            </w:pPr>
            <w:r>
              <w:t>NWT</w:t>
            </w:r>
          </w:p>
        </w:tc>
        <w:tc>
          <w:tcPr>
            <w:tcW w:w="689" w:type="auto"/>
          </w:tcPr>
          <w:p w14:paraId="665C8D94" w14:textId="77777777" w:rsidR="005E738F" w:rsidRDefault="00000000">
            <w:pPr>
              <w:pStyle w:val="TAC6"/>
            </w:pPr>
            <w:r>
              <w:t>87.1</w:t>
            </w:r>
          </w:p>
        </w:tc>
        <w:tc>
          <w:tcPr>
            <w:tcW w:w="689" w:type="auto"/>
          </w:tcPr>
          <w:p w14:paraId="07B04E18" w14:textId="77777777" w:rsidR="005E738F" w:rsidRDefault="00000000">
            <w:pPr>
              <w:pStyle w:val="TAC6"/>
            </w:pPr>
            <w:r>
              <w:t>13.5</w:t>
            </w:r>
          </w:p>
        </w:tc>
        <w:tc>
          <w:tcPr>
            <w:tcW w:w="689" w:type="auto"/>
          </w:tcPr>
          <w:p w14:paraId="11B0B4B4" w14:textId="77777777" w:rsidR="005E738F" w:rsidRDefault="00000000">
            <w:pPr>
              <w:pStyle w:val="TAC6"/>
            </w:pPr>
            <w:r>
              <w:t>c04</w:t>
            </w:r>
          </w:p>
        </w:tc>
        <w:tc>
          <w:tcPr>
            <w:tcW w:w="689" w:type="auto"/>
          </w:tcPr>
          <w:p w14:paraId="431129E4" w14:textId="77777777" w:rsidR="005E738F" w:rsidRDefault="00000000">
            <w:pPr>
              <w:pStyle w:val="TAC6"/>
            </w:pPr>
            <w:r>
              <w:t>3x24.4</w:t>
            </w:r>
          </w:p>
        </w:tc>
        <w:tc>
          <w:tcPr>
            <w:tcW w:w="689" w:type="auto"/>
          </w:tcPr>
          <w:p w14:paraId="0480FB21" w14:textId="77777777" w:rsidR="005E738F" w:rsidRDefault="00000000">
            <w:pPr>
              <w:pStyle w:val="TAC6"/>
            </w:pPr>
            <w:r>
              <w:t>86.8</w:t>
            </w:r>
          </w:p>
        </w:tc>
        <w:tc>
          <w:tcPr>
            <w:tcW w:w="689" w:type="auto"/>
          </w:tcPr>
          <w:p w14:paraId="632ED8A8" w14:textId="77777777" w:rsidR="005E738F" w:rsidRDefault="00000000">
            <w:pPr>
              <w:pStyle w:val="TAC6"/>
            </w:pPr>
            <w:r>
              <w:t>13.1</w:t>
            </w:r>
          </w:p>
        </w:tc>
        <w:tc>
          <w:tcPr>
            <w:tcW w:w="689" w:type="auto"/>
          </w:tcPr>
          <w:p w14:paraId="173AA3AA" w14:textId="77777777" w:rsidR="005E738F" w:rsidRDefault="00000000">
            <w:pPr>
              <w:pStyle w:val="TAC6"/>
            </w:pPr>
            <w:r>
              <w:t>0.28</w:t>
            </w:r>
          </w:p>
        </w:tc>
        <w:tc>
          <w:tcPr>
            <w:tcW w:w="689" w:type="auto"/>
          </w:tcPr>
          <w:p w14:paraId="3FA5632F" w14:textId="77777777" w:rsidR="005E738F" w:rsidRDefault="00000000">
            <w:pPr>
              <w:pStyle w:val="TAC6"/>
            </w:pPr>
            <w:r>
              <w:t>NWT</w:t>
            </w:r>
          </w:p>
        </w:tc>
        <w:tc>
          <w:tcPr>
            <w:tcW w:w="689" w:type="auto"/>
          </w:tcPr>
          <w:p w14:paraId="46DAE547" w14:textId="77777777" w:rsidR="005E738F" w:rsidRDefault="00000000">
            <w:pPr>
              <w:pStyle w:val="TAC6"/>
            </w:pPr>
            <w:r>
              <w:t>PASS</w:t>
            </w:r>
          </w:p>
        </w:tc>
      </w:tr>
      <w:tr w:rsidR="005E738F" w14:paraId="1F138EB5" w14:textId="77777777">
        <w:trPr>
          <w:jc w:val="center"/>
        </w:trPr>
        <w:tc>
          <w:tcPr>
            <w:tcW w:w="689" w:type="auto"/>
            <w:vMerge/>
          </w:tcPr>
          <w:p w14:paraId="09FEADF0" w14:textId="77777777" w:rsidR="005E738F" w:rsidRDefault="005E738F"/>
        </w:tc>
        <w:tc>
          <w:tcPr>
            <w:tcW w:w="689" w:type="auto"/>
          </w:tcPr>
          <w:p w14:paraId="0A638085" w14:textId="77777777" w:rsidR="005E738F" w:rsidRDefault="00000000">
            <w:pPr>
              <w:pStyle w:val="TAC6"/>
            </w:pPr>
            <w:r>
              <w:t>c08</w:t>
            </w:r>
          </w:p>
        </w:tc>
        <w:tc>
          <w:tcPr>
            <w:tcW w:w="689" w:type="auto"/>
          </w:tcPr>
          <w:p w14:paraId="264627DD" w14:textId="77777777" w:rsidR="005E738F" w:rsidRDefault="00000000">
            <w:pPr>
              <w:pStyle w:val="TAC6"/>
            </w:pPr>
            <w:r>
              <w:t>1</w:t>
            </w:r>
          </w:p>
        </w:tc>
        <w:tc>
          <w:tcPr>
            <w:tcW w:w="689" w:type="auto"/>
          </w:tcPr>
          <w:p w14:paraId="6C740FF1" w14:textId="77777777" w:rsidR="005E738F" w:rsidRDefault="00000000">
            <w:pPr>
              <w:pStyle w:val="TAC6"/>
            </w:pPr>
            <w:r>
              <w:t>96</w:t>
            </w:r>
          </w:p>
        </w:tc>
        <w:tc>
          <w:tcPr>
            <w:tcW w:w="689" w:type="auto"/>
          </w:tcPr>
          <w:p w14:paraId="3B947568" w14:textId="77777777" w:rsidR="005E738F" w:rsidRDefault="00000000">
            <w:pPr>
              <w:pStyle w:val="TAC6"/>
            </w:pPr>
            <w:r>
              <w:t>NWT</w:t>
            </w:r>
          </w:p>
        </w:tc>
        <w:tc>
          <w:tcPr>
            <w:tcW w:w="689" w:type="auto"/>
          </w:tcPr>
          <w:p w14:paraId="4968DD23" w14:textId="77777777" w:rsidR="005E738F" w:rsidRDefault="00000000">
            <w:pPr>
              <w:pStyle w:val="TAC6"/>
            </w:pPr>
            <w:r>
              <w:t>88.3</w:t>
            </w:r>
          </w:p>
        </w:tc>
        <w:tc>
          <w:tcPr>
            <w:tcW w:w="689" w:type="auto"/>
          </w:tcPr>
          <w:p w14:paraId="56F8770F" w14:textId="77777777" w:rsidR="005E738F" w:rsidRDefault="00000000">
            <w:pPr>
              <w:pStyle w:val="TAC6"/>
            </w:pPr>
            <w:r>
              <w:t>12.9</w:t>
            </w:r>
          </w:p>
        </w:tc>
        <w:tc>
          <w:tcPr>
            <w:tcW w:w="689" w:type="auto"/>
          </w:tcPr>
          <w:p w14:paraId="14FC5125" w14:textId="77777777" w:rsidR="005E738F" w:rsidRDefault="00000000">
            <w:pPr>
              <w:pStyle w:val="TAC6"/>
            </w:pPr>
            <w:r>
              <w:t>c05</w:t>
            </w:r>
          </w:p>
        </w:tc>
        <w:tc>
          <w:tcPr>
            <w:tcW w:w="689" w:type="auto"/>
          </w:tcPr>
          <w:p w14:paraId="2EC1B1FD" w14:textId="77777777" w:rsidR="005E738F" w:rsidRDefault="00000000">
            <w:pPr>
              <w:pStyle w:val="TAC6"/>
            </w:pPr>
            <w:r>
              <w:t>3x32</w:t>
            </w:r>
          </w:p>
        </w:tc>
        <w:tc>
          <w:tcPr>
            <w:tcW w:w="689" w:type="auto"/>
          </w:tcPr>
          <w:p w14:paraId="57D5FD91" w14:textId="77777777" w:rsidR="005E738F" w:rsidRDefault="00000000">
            <w:pPr>
              <w:pStyle w:val="TAC6"/>
            </w:pPr>
            <w:r>
              <w:t>86.2</w:t>
            </w:r>
          </w:p>
        </w:tc>
        <w:tc>
          <w:tcPr>
            <w:tcW w:w="689" w:type="auto"/>
          </w:tcPr>
          <w:p w14:paraId="476D8887" w14:textId="77777777" w:rsidR="005E738F" w:rsidRDefault="00000000">
            <w:pPr>
              <w:pStyle w:val="TAC6"/>
            </w:pPr>
            <w:r>
              <w:t>13.9</w:t>
            </w:r>
          </w:p>
        </w:tc>
        <w:tc>
          <w:tcPr>
            <w:tcW w:w="689" w:type="auto"/>
          </w:tcPr>
          <w:p w14:paraId="501B8F9D" w14:textId="77777777" w:rsidR="005E738F" w:rsidRDefault="00000000">
            <w:pPr>
              <w:pStyle w:val="TAC6"/>
            </w:pPr>
            <w:r>
              <w:t>1.97</w:t>
            </w:r>
          </w:p>
        </w:tc>
        <w:tc>
          <w:tcPr>
            <w:tcW w:w="689" w:type="auto"/>
          </w:tcPr>
          <w:p w14:paraId="4C615B71" w14:textId="77777777" w:rsidR="005E738F" w:rsidRDefault="00000000">
            <w:pPr>
              <w:pStyle w:val="TAC6"/>
            </w:pPr>
            <w:r>
              <w:t>BT</w:t>
            </w:r>
          </w:p>
        </w:tc>
        <w:tc>
          <w:tcPr>
            <w:tcW w:w="689" w:type="auto"/>
            <w:shd w:val="clear" w:color="auto" w:fill="ADD8E6"/>
          </w:tcPr>
          <w:p w14:paraId="4DFDDCFC" w14:textId="77777777" w:rsidR="005E738F" w:rsidRDefault="00000000">
            <w:pPr>
              <w:pStyle w:val="TAC6"/>
            </w:pPr>
            <w:r>
              <w:t>EXCEED</w:t>
            </w:r>
          </w:p>
        </w:tc>
      </w:tr>
    </w:tbl>
    <w:p w14:paraId="4C568374" w14:textId="77777777" w:rsidR="005E738F" w:rsidRDefault="005E738F"/>
    <w:p w14:paraId="2DFDE0D8"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7FA780ED" w14:textId="7C432B37" w:rsidR="005E738F" w:rsidRDefault="00000000">
      <w:pPr>
        <w:pStyle w:val="TH"/>
      </w:pPr>
      <w:r>
        <w:t xml:space="preserve">Table </w:t>
      </w:r>
      <w:r>
        <w:fldChar w:fldCharType="begin"/>
      </w:r>
      <w:r>
        <w:instrText>SEQ Table \* ARABIC</w:instrText>
      </w:r>
      <w:r w:rsidR="001216E8">
        <w:fldChar w:fldCharType="separate"/>
      </w:r>
      <w:r w:rsidR="001216E8">
        <w:rPr>
          <w:noProof/>
        </w:rPr>
        <w:t>44</w:t>
      </w:r>
      <w:r>
        <w:fldChar w:fldCharType="end"/>
      </w:r>
      <w:r>
        <w:t>: Summary of the results of BS1534-6a</w:t>
      </w:r>
    </w:p>
    <w:tbl>
      <w:tblPr>
        <w:tblStyle w:val="TableGrid"/>
        <w:tblW w:w="0" w:type="auto"/>
        <w:jc w:val="center"/>
        <w:tblLook w:val="04A0" w:firstRow="1" w:lastRow="0" w:firstColumn="1" w:lastColumn="0" w:noHBand="0" w:noVBand="1"/>
      </w:tblPr>
      <w:tblGrid>
        <w:gridCol w:w="537"/>
        <w:gridCol w:w="726"/>
        <w:gridCol w:w="787"/>
        <w:gridCol w:w="967"/>
        <w:gridCol w:w="957"/>
      </w:tblGrid>
      <w:tr w:rsidR="005E738F" w14:paraId="6FF67660" w14:textId="77777777">
        <w:trPr>
          <w:jc w:val="center"/>
        </w:trPr>
        <w:tc>
          <w:tcPr>
            <w:tcW w:w="1928" w:type="auto"/>
          </w:tcPr>
          <w:p w14:paraId="580A08B8" w14:textId="77777777" w:rsidR="005E738F" w:rsidRDefault="00000000">
            <w:pPr>
              <w:pStyle w:val="TAH"/>
            </w:pPr>
            <w:r>
              <w:t>Lab</w:t>
            </w:r>
          </w:p>
        </w:tc>
        <w:tc>
          <w:tcPr>
            <w:tcW w:w="1928" w:type="auto"/>
          </w:tcPr>
          <w:p w14:paraId="13FD682B" w14:textId="77777777" w:rsidR="005E738F" w:rsidRDefault="00000000">
            <w:pPr>
              <w:pStyle w:val="TAH"/>
            </w:pPr>
            <w:r>
              <w:t>Cond.</w:t>
            </w:r>
          </w:p>
        </w:tc>
        <w:tc>
          <w:tcPr>
            <w:tcW w:w="1928" w:type="auto"/>
          </w:tcPr>
          <w:p w14:paraId="7B91ED9E" w14:textId="77777777" w:rsidR="005E738F" w:rsidRDefault="00000000">
            <w:pPr>
              <w:pStyle w:val="TAH"/>
            </w:pPr>
            <w:r>
              <w:t>Bitrate</w:t>
            </w:r>
          </w:p>
        </w:tc>
        <w:tc>
          <w:tcPr>
            <w:tcW w:w="1928" w:type="auto"/>
          </w:tcPr>
          <w:p w14:paraId="2855C8DA" w14:textId="77777777" w:rsidR="005E738F" w:rsidRDefault="00000000">
            <w:pPr>
              <w:pStyle w:val="TAH"/>
            </w:pPr>
            <w:r>
              <w:t>ToR</w:t>
            </w:r>
          </w:p>
        </w:tc>
        <w:tc>
          <w:tcPr>
            <w:tcW w:w="1928" w:type="auto"/>
          </w:tcPr>
          <w:p w14:paraId="7E070FCF" w14:textId="77777777" w:rsidR="005E738F" w:rsidRDefault="00000000">
            <w:pPr>
              <w:pStyle w:val="TAH"/>
            </w:pPr>
            <w:r>
              <w:t>Status</w:t>
            </w:r>
          </w:p>
        </w:tc>
      </w:tr>
      <w:tr w:rsidR="005E738F" w14:paraId="6638E148" w14:textId="77777777">
        <w:trPr>
          <w:jc w:val="center"/>
        </w:trPr>
        <w:tc>
          <w:tcPr>
            <w:tcW w:w="1928" w:type="auto"/>
            <w:vMerge w:val="restart"/>
          </w:tcPr>
          <w:p w14:paraId="5D283C95" w14:textId="77777777" w:rsidR="005E738F" w:rsidRDefault="00000000">
            <w:pPr>
              <w:pStyle w:val="TAC"/>
            </w:pPr>
            <w:r>
              <w:t>b</w:t>
            </w:r>
          </w:p>
        </w:tc>
        <w:tc>
          <w:tcPr>
            <w:tcW w:w="1928" w:type="auto"/>
          </w:tcPr>
          <w:p w14:paraId="6BA8F5C5" w14:textId="77777777" w:rsidR="005E738F" w:rsidRDefault="00000000">
            <w:pPr>
              <w:pStyle w:val="TAC"/>
            </w:pPr>
            <w:r>
              <w:t>c06</w:t>
            </w:r>
          </w:p>
        </w:tc>
        <w:tc>
          <w:tcPr>
            <w:tcW w:w="1928" w:type="auto"/>
          </w:tcPr>
          <w:p w14:paraId="4BE97802" w14:textId="77777777" w:rsidR="005E738F" w:rsidRDefault="00000000">
            <w:pPr>
              <w:pStyle w:val="TAC"/>
            </w:pPr>
            <w:r>
              <w:t>48</w:t>
            </w:r>
          </w:p>
        </w:tc>
        <w:tc>
          <w:tcPr>
            <w:tcW w:w="1928" w:type="auto"/>
          </w:tcPr>
          <w:p w14:paraId="56ADBEDD" w14:textId="77777777" w:rsidR="005E738F" w:rsidRDefault="00000000">
            <w:pPr>
              <w:pStyle w:val="TAC"/>
            </w:pPr>
            <w:r>
              <w:t>NWT c03</w:t>
            </w:r>
          </w:p>
        </w:tc>
        <w:tc>
          <w:tcPr>
            <w:tcW w:w="1928" w:type="auto"/>
            <w:shd w:val="clear" w:color="auto" w:fill="ADD8E6"/>
          </w:tcPr>
          <w:p w14:paraId="628011D4" w14:textId="77777777" w:rsidR="005E738F" w:rsidRDefault="00000000">
            <w:pPr>
              <w:pStyle w:val="TAC"/>
            </w:pPr>
            <w:r>
              <w:t>EXCEED</w:t>
            </w:r>
          </w:p>
        </w:tc>
      </w:tr>
      <w:tr w:rsidR="005E738F" w14:paraId="3AF68CCF" w14:textId="77777777">
        <w:trPr>
          <w:jc w:val="center"/>
        </w:trPr>
        <w:tc>
          <w:tcPr>
            <w:tcW w:w="1928" w:type="auto"/>
            <w:vMerge/>
          </w:tcPr>
          <w:p w14:paraId="2F277D3F" w14:textId="77777777" w:rsidR="005E738F" w:rsidRDefault="005E738F"/>
        </w:tc>
        <w:tc>
          <w:tcPr>
            <w:tcW w:w="1928" w:type="auto"/>
          </w:tcPr>
          <w:p w14:paraId="18FC978E" w14:textId="77777777" w:rsidR="005E738F" w:rsidRDefault="00000000">
            <w:pPr>
              <w:pStyle w:val="TAC"/>
            </w:pPr>
            <w:r>
              <w:t>c07</w:t>
            </w:r>
          </w:p>
        </w:tc>
        <w:tc>
          <w:tcPr>
            <w:tcW w:w="1928" w:type="auto"/>
          </w:tcPr>
          <w:p w14:paraId="2D4EE8DF" w14:textId="77777777" w:rsidR="005E738F" w:rsidRDefault="00000000">
            <w:pPr>
              <w:pStyle w:val="TAC"/>
            </w:pPr>
            <w:r>
              <w:t>64</w:t>
            </w:r>
          </w:p>
        </w:tc>
        <w:tc>
          <w:tcPr>
            <w:tcW w:w="1928" w:type="auto"/>
          </w:tcPr>
          <w:p w14:paraId="47487506" w14:textId="77777777" w:rsidR="005E738F" w:rsidRDefault="00000000">
            <w:pPr>
              <w:pStyle w:val="TAC"/>
            </w:pPr>
            <w:r>
              <w:t>NWT c04</w:t>
            </w:r>
          </w:p>
        </w:tc>
        <w:tc>
          <w:tcPr>
            <w:tcW w:w="1928" w:type="auto"/>
          </w:tcPr>
          <w:p w14:paraId="41BE41FE" w14:textId="77777777" w:rsidR="005E738F" w:rsidRDefault="00000000">
            <w:pPr>
              <w:pStyle w:val="TAC"/>
            </w:pPr>
            <w:r>
              <w:t>PASS</w:t>
            </w:r>
          </w:p>
        </w:tc>
      </w:tr>
      <w:tr w:rsidR="005E738F" w14:paraId="13E7D5D2" w14:textId="77777777">
        <w:trPr>
          <w:jc w:val="center"/>
        </w:trPr>
        <w:tc>
          <w:tcPr>
            <w:tcW w:w="1928" w:type="auto"/>
            <w:vMerge/>
          </w:tcPr>
          <w:p w14:paraId="1F84AB61" w14:textId="77777777" w:rsidR="005E738F" w:rsidRDefault="005E738F"/>
        </w:tc>
        <w:tc>
          <w:tcPr>
            <w:tcW w:w="1928" w:type="auto"/>
          </w:tcPr>
          <w:p w14:paraId="3FAF7B56" w14:textId="77777777" w:rsidR="005E738F" w:rsidRDefault="00000000">
            <w:pPr>
              <w:pStyle w:val="TAC"/>
            </w:pPr>
            <w:r>
              <w:t>c08</w:t>
            </w:r>
          </w:p>
        </w:tc>
        <w:tc>
          <w:tcPr>
            <w:tcW w:w="1928" w:type="auto"/>
          </w:tcPr>
          <w:p w14:paraId="4A1B5694" w14:textId="77777777" w:rsidR="005E738F" w:rsidRDefault="00000000">
            <w:pPr>
              <w:pStyle w:val="TAC"/>
            </w:pPr>
            <w:r>
              <w:t>96</w:t>
            </w:r>
          </w:p>
        </w:tc>
        <w:tc>
          <w:tcPr>
            <w:tcW w:w="1928" w:type="auto"/>
          </w:tcPr>
          <w:p w14:paraId="15D5386C" w14:textId="77777777" w:rsidR="005E738F" w:rsidRDefault="00000000">
            <w:pPr>
              <w:pStyle w:val="TAC"/>
            </w:pPr>
            <w:r>
              <w:t>NWT c05</w:t>
            </w:r>
          </w:p>
        </w:tc>
        <w:tc>
          <w:tcPr>
            <w:tcW w:w="1928" w:type="auto"/>
          </w:tcPr>
          <w:p w14:paraId="2FE233BE" w14:textId="77777777" w:rsidR="005E738F" w:rsidRDefault="00000000">
            <w:pPr>
              <w:pStyle w:val="TAC"/>
            </w:pPr>
            <w:r>
              <w:t>PASS</w:t>
            </w:r>
          </w:p>
        </w:tc>
      </w:tr>
      <w:tr w:rsidR="005E738F" w14:paraId="53EB567C" w14:textId="77777777">
        <w:trPr>
          <w:jc w:val="center"/>
        </w:trPr>
        <w:tc>
          <w:tcPr>
            <w:tcW w:w="1928" w:type="auto"/>
            <w:vMerge w:val="restart"/>
          </w:tcPr>
          <w:p w14:paraId="40028BF1" w14:textId="77777777" w:rsidR="005E738F" w:rsidRDefault="00000000">
            <w:pPr>
              <w:pStyle w:val="TAC"/>
            </w:pPr>
            <w:r>
              <w:t>d</w:t>
            </w:r>
          </w:p>
        </w:tc>
        <w:tc>
          <w:tcPr>
            <w:tcW w:w="1928" w:type="auto"/>
          </w:tcPr>
          <w:p w14:paraId="3CBF6E4C" w14:textId="77777777" w:rsidR="005E738F" w:rsidRDefault="00000000">
            <w:pPr>
              <w:pStyle w:val="TAC"/>
            </w:pPr>
            <w:r>
              <w:t>c06</w:t>
            </w:r>
          </w:p>
        </w:tc>
        <w:tc>
          <w:tcPr>
            <w:tcW w:w="1928" w:type="auto"/>
          </w:tcPr>
          <w:p w14:paraId="16F739F8" w14:textId="77777777" w:rsidR="005E738F" w:rsidRDefault="00000000">
            <w:pPr>
              <w:pStyle w:val="TAC"/>
            </w:pPr>
            <w:r>
              <w:t>48</w:t>
            </w:r>
          </w:p>
        </w:tc>
        <w:tc>
          <w:tcPr>
            <w:tcW w:w="1928" w:type="auto"/>
          </w:tcPr>
          <w:p w14:paraId="2577A933" w14:textId="77777777" w:rsidR="005E738F" w:rsidRDefault="00000000">
            <w:pPr>
              <w:pStyle w:val="TAC"/>
            </w:pPr>
            <w:r>
              <w:t>NWT c03</w:t>
            </w:r>
          </w:p>
        </w:tc>
        <w:tc>
          <w:tcPr>
            <w:tcW w:w="1928" w:type="auto"/>
          </w:tcPr>
          <w:p w14:paraId="7AA2D5A7" w14:textId="77777777" w:rsidR="005E738F" w:rsidRDefault="00000000">
            <w:pPr>
              <w:pStyle w:val="TAC"/>
            </w:pPr>
            <w:r>
              <w:t>PASS</w:t>
            </w:r>
          </w:p>
        </w:tc>
      </w:tr>
      <w:tr w:rsidR="005E738F" w14:paraId="78EEE5FC" w14:textId="77777777">
        <w:trPr>
          <w:jc w:val="center"/>
        </w:trPr>
        <w:tc>
          <w:tcPr>
            <w:tcW w:w="1928" w:type="auto"/>
            <w:vMerge/>
          </w:tcPr>
          <w:p w14:paraId="0661C5C4" w14:textId="77777777" w:rsidR="005E738F" w:rsidRDefault="005E738F"/>
        </w:tc>
        <w:tc>
          <w:tcPr>
            <w:tcW w:w="1928" w:type="auto"/>
          </w:tcPr>
          <w:p w14:paraId="6FECA733" w14:textId="77777777" w:rsidR="005E738F" w:rsidRDefault="00000000">
            <w:pPr>
              <w:pStyle w:val="TAC"/>
            </w:pPr>
            <w:r>
              <w:t>c07</w:t>
            </w:r>
          </w:p>
        </w:tc>
        <w:tc>
          <w:tcPr>
            <w:tcW w:w="1928" w:type="auto"/>
          </w:tcPr>
          <w:p w14:paraId="64D735CD" w14:textId="77777777" w:rsidR="005E738F" w:rsidRDefault="00000000">
            <w:pPr>
              <w:pStyle w:val="TAC"/>
            </w:pPr>
            <w:r>
              <w:t>64</w:t>
            </w:r>
          </w:p>
        </w:tc>
        <w:tc>
          <w:tcPr>
            <w:tcW w:w="1928" w:type="auto"/>
          </w:tcPr>
          <w:p w14:paraId="2F37F76E" w14:textId="77777777" w:rsidR="005E738F" w:rsidRDefault="00000000">
            <w:pPr>
              <w:pStyle w:val="TAC"/>
            </w:pPr>
            <w:r>
              <w:t>NWT c04</w:t>
            </w:r>
          </w:p>
        </w:tc>
        <w:tc>
          <w:tcPr>
            <w:tcW w:w="1928" w:type="auto"/>
          </w:tcPr>
          <w:p w14:paraId="111BF767" w14:textId="77777777" w:rsidR="005E738F" w:rsidRDefault="00000000">
            <w:pPr>
              <w:pStyle w:val="TAC"/>
            </w:pPr>
            <w:r>
              <w:t>PASS</w:t>
            </w:r>
          </w:p>
        </w:tc>
      </w:tr>
      <w:tr w:rsidR="005E738F" w14:paraId="50B8D33B" w14:textId="77777777">
        <w:trPr>
          <w:jc w:val="center"/>
        </w:trPr>
        <w:tc>
          <w:tcPr>
            <w:tcW w:w="1928" w:type="auto"/>
            <w:vMerge/>
          </w:tcPr>
          <w:p w14:paraId="7FF9DDE4" w14:textId="77777777" w:rsidR="005E738F" w:rsidRDefault="005E738F"/>
        </w:tc>
        <w:tc>
          <w:tcPr>
            <w:tcW w:w="1928" w:type="auto"/>
          </w:tcPr>
          <w:p w14:paraId="2FC28304" w14:textId="77777777" w:rsidR="005E738F" w:rsidRDefault="00000000">
            <w:pPr>
              <w:pStyle w:val="TAC"/>
            </w:pPr>
            <w:r>
              <w:t>c08</w:t>
            </w:r>
          </w:p>
        </w:tc>
        <w:tc>
          <w:tcPr>
            <w:tcW w:w="1928" w:type="auto"/>
          </w:tcPr>
          <w:p w14:paraId="54290EC9" w14:textId="77777777" w:rsidR="005E738F" w:rsidRDefault="00000000">
            <w:pPr>
              <w:pStyle w:val="TAC"/>
            </w:pPr>
            <w:r>
              <w:t>96</w:t>
            </w:r>
          </w:p>
        </w:tc>
        <w:tc>
          <w:tcPr>
            <w:tcW w:w="1928" w:type="auto"/>
          </w:tcPr>
          <w:p w14:paraId="46292929" w14:textId="77777777" w:rsidR="005E738F" w:rsidRDefault="00000000">
            <w:pPr>
              <w:pStyle w:val="TAC"/>
            </w:pPr>
            <w:r>
              <w:t>NWT c05</w:t>
            </w:r>
          </w:p>
        </w:tc>
        <w:tc>
          <w:tcPr>
            <w:tcW w:w="1928" w:type="auto"/>
          </w:tcPr>
          <w:p w14:paraId="341CD234" w14:textId="77777777" w:rsidR="005E738F" w:rsidRDefault="00000000">
            <w:pPr>
              <w:pStyle w:val="TAC"/>
            </w:pPr>
            <w:r>
              <w:t>PASS</w:t>
            </w:r>
          </w:p>
        </w:tc>
      </w:tr>
      <w:tr w:rsidR="005E738F" w14:paraId="568839B6" w14:textId="77777777">
        <w:trPr>
          <w:jc w:val="center"/>
        </w:trPr>
        <w:tc>
          <w:tcPr>
            <w:tcW w:w="1928" w:type="auto"/>
            <w:vMerge w:val="restart"/>
          </w:tcPr>
          <w:p w14:paraId="5D8C5D11" w14:textId="77777777" w:rsidR="005E738F" w:rsidRDefault="00000000">
            <w:pPr>
              <w:pStyle w:val="TAC"/>
            </w:pPr>
            <w:r>
              <w:t>d+b</w:t>
            </w:r>
          </w:p>
        </w:tc>
        <w:tc>
          <w:tcPr>
            <w:tcW w:w="1928" w:type="auto"/>
          </w:tcPr>
          <w:p w14:paraId="6CDB3ED2" w14:textId="77777777" w:rsidR="005E738F" w:rsidRDefault="00000000">
            <w:pPr>
              <w:pStyle w:val="TAC"/>
            </w:pPr>
            <w:r>
              <w:t>c06</w:t>
            </w:r>
          </w:p>
        </w:tc>
        <w:tc>
          <w:tcPr>
            <w:tcW w:w="1928" w:type="auto"/>
          </w:tcPr>
          <w:p w14:paraId="320602D7" w14:textId="77777777" w:rsidR="005E738F" w:rsidRDefault="00000000">
            <w:pPr>
              <w:pStyle w:val="TAC"/>
            </w:pPr>
            <w:r>
              <w:t>48</w:t>
            </w:r>
          </w:p>
        </w:tc>
        <w:tc>
          <w:tcPr>
            <w:tcW w:w="1928" w:type="auto"/>
          </w:tcPr>
          <w:p w14:paraId="2BA7B205" w14:textId="77777777" w:rsidR="005E738F" w:rsidRDefault="00000000">
            <w:pPr>
              <w:pStyle w:val="TAC"/>
            </w:pPr>
            <w:r>
              <w:t>NWT c03</w:t>
            </w:r>
          </w:p>
        </w:tc>
        <w:tc>
          <w:tcPr>
            <w:tcW w:w="1928" w:type="auto"/>
            <w:shd w:val="clear" w:color="auto" w:fill="ADD8E6"/>
          </w:tcPr>
          <w:p w14:paraId="5B654155" w14:textId="77777777" w:rsidR="005E738F" w:rsidRDefault="00000000">
            <w:pPr>
              <w:pStyle w:val="TAC"/>
            </w:pPr>
            <w:r>
              <w:t>EXCEED</w:t>
            </w:r>
          </w:p>
        </w:tc>
      </w:tr>
      <w:tr w:rsidR="005E738F" w14:paraId="3E39A192" w14:textId="77777777">
        <w:trPr>
          <w:jc w:val="center"/>
        </w:trPr>
        <w:tc>
          <w:tcPr>
            <w:tcW w:w="1928" w:type="auto"/>
            <w:vMerge/>
          </w:tcPr>
          <w:p w14:paraId="431AE12B" w14:textId="77777777" w:rsidR="005E738F" w:rsidRDefault="005E738F"/>
        </w:tc>
        <w:tc>
          <w:tcPr>
            <w:tcW w:w="1928" w:type="auto"/>
          </w:tcPr>
          <w:p w14:paraId="793D1798" w14:textId="77777777" w:rsidR="005E738F" w:rsidRDefault="00000000">
            <w:pPr>
              <w:pStyle w:val="TAC"/>
            </w:pPr>
            <w:r>
              <w:t>c07</w:t>
            </w:r>
          </w:p>
        </w:tc>
        <w:tc>
          <w:tcPr>
            <w:tcW w:w="1928" w:type="auto"/>
          </w:tcPr>
          <w:p w14:paraId="37BF0E6B" w14:textId="77777777" w:rsidR="005E738F" w:rsidRDefault="00000000">
            <w:pPr>
              <w:pStyle w:val="TAC"/>
            </w:pPr>
            <w:r>
              <w:t>64</w:t>
            </w:r>
          </w:p>
        </w:tc>
        <w:tc>
          <w:tcPr>
            <w:tcW w:w="1928" w:type="auto"/>
          </w:tcPr>
          <w:p w14:paraId="3798DD70" w14:textId="77777777" w:rsidR="005E738F" w:rsidRDefault="00000000">
            <w:pPr>
              <w:pStyle w:val="TAC"/>
            </w:pPr>
            <w:r>
              <w:t>NWT c04</w:t>
            </w:r>
          </w:p>
        </w:tc>
        <w:tc>
          <w:tcPr>
            <w:tcW w:w="1928" w:type="auto"/>
          </w:tcPr>
          <w:p w14:paraId="7E73DEDC" w14:textId="77777777" w:rsidR="005E738F" w:rsidRDefault="00000000">
            <w:pPr>
              <w:pStyle w:val="TAC"/>
            </w:pPr>
            <w:r>
              <w:t>PASS</w:t>
            </w:r>
          </w:p>
        </w:tc>
      </w:tr>
      <w:tr w:rsidR="005E738F" w14:paraId="1CB40320" w14:textId="77777777">
        <w:trPr>
          <w:jc w:val="center"/>
        </w:trPr>
        <w:tc>
          <w:tcPr>
            <w:tcW w:w="1928" w:type="auto"/>
            <w:vMerge/>
          </w:tcPr>
          <w:p w14:paraId="43F83D6C" w14:textId="77777777" w:rsidR="005E738F" w:rsidRDefault="005E738F"/>
        </w:tc>
        <w:tc>
          <w:tcPr>
            <w:tcW w:w="1928" w:type="auto"/>
          </w:tcPr>
          <w:p w14:paraId="25593AD8" w14:textId="77777777" w:rsidR="005E738F" w:rsidRDefault="00000000">
            <w:pPr>
              <w:pStyle w:val="TAC"/>
            </w:pPr>
            <w:r>
              <w:t>c08</w:t>
            </w:r>
          </w:p>
        </w:tc>
        <w:tc>
          <w:tcPr>
            <w:tcW w:w="1928" w:type="auto"/>
          </w:tcPr>
          <w:p w14:paraId="6B332571" w14:textId="77777777" w:rsidR="005E738F" w:rsidRDefault="00000000">
            <w:pPr>
              <w:pStyle w:val="TAC"/>
            </w:pPr>
            <w:r>
              <w:t>96</w:t>
            </w:r>
          </w:p>
        </w:tc>
        <w:tc>
          <w:tcPr>
            <w:tcW w:w="1928" w:type="auto"/>
          </w:tcPr>
          <w:p w14:paraId="24304A00" w14:textId="77777777" w:rsidR="005E738F" w:rsidRDefault="00000000">
            <w:pPr>
              <w:pStyle w:val="TAC"/>
            </w:pPr>
            <w:r>
              <w:t>NWT c05</w:t>
            </w:r>
          </w:p>
        </w:tc>
        <w:tc>
          <w:tcPr>
            <w:tcW w:w="1928" w:type="auto"/>
            <w:shd w:val="clear" w:color="auto" w:fill="ADD8E6"/>
          </w:tcPr>
          <w:p w14:paraId="6B93B5D8" w14:textId="77777777" w:rsidR="005E738F" w:rsidRDefault="00000000">
            <w:pPr>
              <w:pStyle w:val="TAC"/>
            </w:pPr>
            <w:r>
              <w:t>EXCEED</w:t>
            </w:r>
          </w:p>
        </w:tc>
      </w:tr>
    </w:tbl>
    <w:p w14:paraId="40E8AC94" w14:textId="77777777" w:rsidR="005E738F" w:rsidRDefault="00000000">
      <w:r>
        <w:br w:type="page"/>
      </w:r>
    </w:p>
    <w:p w14:paraId="39318E52" w14:textId="77777777" w:rsidR="003F74E7" w:rsidRDefault="003F74E7" w:rsidP="003F74E7">
      <w:pPr>
        <w:pStyle w:val="Heading2"/>
      </w:pPr>
      <w:r>
        <w:t>BS1534-6b (Objects, Headphones)</w:t>
      </w:r>
    </w:p>
    <w:p w14:paraId="3D2DB07D" w14:textId="77777777" w:rsidR="005E738F" w:rsidRDefault="00000000">
      <w:r>
        <w:t>The averaged results per condition for experiment BS1534-6b are depicted in the following figure. The three curves show the individual results for the two labs and the results for a joint evaluation, respectively. Condition c01 is the hidden reference while c02 is the 7 kHz lowpass anchor.</w:t>
      </w:r>
    </w:p>
    <w:p w14:paraId="1CD876F1" w14:textId="77777777" w:rsidR="005E738F" w:rsidRDefault="00000000">
      <w:pPr>
        <w:pStyle w:val="TH"/>
      </w:pPr>
      <w:r>
        <w:rPr>
          <w:noProof/>
        </w:rPr>
        <w:drawing>
          <wp:inline distT="0" distB="0" distL="0" distR="0" wp14:anchorId="0F697472" wp14:editId="5BA4FEDF">
            <wp:extent cx="5040000" cy="252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6b.png"/>
                    <pic:cNvPicPr/>
                  </pic:nvPicPr>
                  <pic:blipFill>
                    <a:blip r:embed="rId29"/>
                    <a:stretch>
                      <a:fillRect/>
                    </a:stretch>
                  </pic:blipFill>
                  <pic:spPr>
                    <a:xfrm>
                      <a:off x="0" y="0"/>
                      <a:ext cx="5040000" cy="2520000"/>
                    </a:xfrm>
                    <a:prstGeom prst="rect">
                      <a:avLst/>
                    </a:prstGeom>
                  </pic:spPr>
                </pic:pic>
              </a:graphicData>
            </a:graphic>
          </wp:inline>
        </w:drawing>
      </w:r>
    </w:p>
    <w:p w14:paraId="3757B2A0" w14:textId="7448F376" w:rsidR="005E738F" w:rsidRDefault="00000000">
      <w:pPr>
        <w:pStyle w:val="TF"/>
      </w:pPr>
      <w:r>
        <w:t xml:space="preserve">Figure </w:t>
      </w:r>
      <w:r>
        <w:fldChar w:fldCharType="begin"/>
      </w:r>
      <w:r>
        <w:instrText>SEQ Figure \* ARABIC</w:instrText>
      </w:r>
      <w:r w:rsidR="001216E8">
        <w:fldChar w:fldCharType="separate"/>
      </w:r>
      <w:r w:rsidR="001216E8">
        <w:rPr>
          <w:noProof/>
        </w:rPr>
        <w:t>21</w:t>
      </w:r>
      <w:r>
        <w:fldChar w:fldCharType="end"/>
      </w:r>
      <w:r>
        <w:t>: Averaged results per condition for experiment BS1534-6b</w:t>
      </w:r>
    </w:p>
    <w:p w14:paraId="3A6C6B02" w14:textId="77777777" w:rsidR="005E738F" w:rsidRDefault="00000000">
      <w:r>
        <w:t>The complete statistical evaluation of the requirement ToR tests for experiment BS1534-6b is given in the following table. The evaluation is done separately for the data from the two listening laboratories and for a combination of the two data sets.</w:t>
      </w:r>
    </w:p>
    <w:p w14:paraId="6C51FF1F" w14:textId="5D331607" w:rsidR="005E738F" w:rsidRDefault="00000000">
      <w:pPr>
        <w:pStyle w:val="TH"/>
      </w:pPr>
      <w:r>
        <w:t xml:space="preserve">Table </w:t>
      </w:r>
      <w:r>
        <w:fldChar w:fldCharType="begin"/>
      </w:r>
      <w:r>
        <w:instrText>SEQ Table \* ARABIC</w:instrText>
      </w:r>
      <w:r w:rsidR="001216E8">
        <w:fldChar w:fldCharType="separate"/>
      </w:r>
      <w:r w:rsidR="001216E8">
        <w:rPr>
          <w:noProof/>
        </w:rPr>
        <w:t>45</w:t>
      </w:r>
      <w:r>
        <w:fldChar w:fldCharType="end"/>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5E738F" w14:paraId="7BB7D61E" w14:textId="77777777">
        <w:trPr>
          <w:jc w:val="center"/>
        </w:trPr>
        <w:tc>
          <w:tcPr>
            <w:tcW w:w="689" w:type="auto"/>
            <w:gridSpan w:val="2"/>
            <w:vMerge w:val="restart"/>
          </w:tcPr>
          <w:p w14:paraId="20B52879" w14:textId="77777777" w:rsidR="005E738F" w:rsidRDefault="005E738F">
            <w:pPr>
              <w:pStyle w:val="TAH6"/>
            </w:pPr>
          </w:p>
        </w:tc>
        <w:tc>
          <w:tcPr>
            <w:tcW w:w="689" w:type="auto"/>
          </w:tcPr>
          <w:p w14:paraId="60DE661F" w14:textId="77777777" w:rsidR="005E738F" w:rsidRDefault="00000000">
            <w:pPr>
              <w:pStyle w:val="TAH6"/>
            </w:pPr>
            <w:r>
              <w:t>Type</w:t>
            </w:r>
          </w:p>
        </w:tc>
        <w:tc>
          <w:tcPr>
            <w:tcW w:w="689" w:type="auto"/>
            <w:gridSpan w:val="4"/>
          </w:tcPr>
          <w:p w14:paraId="4F00ADFE" w14:textId="77777777" w:rsidR="005E738F" w:rsidRDefault="00000000">
            <w:pPr>
              <w:pStyle w:val="TAH6"/>
            </w:pPr>
            <w:r>
              <w:t>CuT</w:t>
            </w:r>
          </w:p>
        </w:tc>
        <w:tc>
          <w:tcPr>
            <w:tcW w:w="689" w:type="auto"/>
            <w:gridSpan w:val="4"/>
          </w:tcPr>
          <w:p w14:paraId="681FD757" w14:textId="77777777" w:rsidR="005E738F" w:rsidRDefault="00000000">
            <w:pPr>
              <w:pStyle w:val="TAH6"/>
            </w:pPr>
            <w:r>
              <w:t>EVS Reference</w:t>
            </w:r>
          </w:p>
        </w:tc>
        <w:tc>
          <w:tcPr>
            <w:tcW w:w="689" w:type="auto"/>
            <w:gridSpan w:val="3"/>
          </w:tcPr>
          <w:p w14:paraId="28951E4A" w14:textId="77777777" w:rsidR="005E738F" w:rsidRDefault="00000000">
            <w:pPr>
              <w:pStyle w:val="TAH6"/>
            </w:pPr>
            <w:r>
              <w:t>Evaluation</w:t>
            </w:r>
          </w:p>
        </w:tc>
      </w:tr>
      <w:tr w:rsidR="005E738F" w14:paraId="72230E42" w14:textId="77777777">
        <w:trPr>
          <w:jc w:val="center"/>
        </w:trPr>
        <w:tc>
          <w:tcPr>
            <w:tcW w:w="689" w:type="auto"/>
            <w:gridSpan w:val="2"/>
            <w:vMerge/>
          </w:tcPr>
          <w:p w14:paraId="569E49EA" w14:textId="77777777" w:rsidR="005E738F" w:rsidRDefault="005E738F"/>
        </w:tc>
        <w:tc>
          <w:tcPr>
            <w:tcW w:w="689" w:type="auto"/>
          </w:tcPr>
          <w:p w14:paraId="11866A28" w14:textId="77777777" w:rsidR="005E738F" w:rsidRDefault="00000000">
            <w:pPr>
              <w:pStyle w:val="TAH6"/>
            </w:pPr>
            <w:r>
              <w:t>Value</w:t>
            </w:r>
          </w:p>
        </w:tc>
        <w:tc>
          <w:tcPr>
            <w:tcW w:w="689" w:type="auto"/>
          </w:tcPr>
          <w:p w14:paraId="6CA33355" w14:textId="77777777" w:rsidR="005E738F" w:rsidRDefault="00000000">
            <w:pPr>
              <w:pStyle w:val="TAH6"/>
            </w:pPr>
            <w:r>
              <w:t>Bitrate</w:t>
            </w:r>
          </w:p>
        </w:tc>
        <w:tc>
          <w:tcPr>
            <w:tcW w:w="689" w:type="auto"/>
          </w:tcPr>
          <w:p w14:paraId="4BF52390" w14:textId="77777777" w:rsidR="005E738F" w:rsidRDefault="00000000">
            <w:pPr>
              <w:pStyle w:val="TAH6"/>
            </w:pPr>
            <w:r>
              <w:t>Req.</w:t>
            </w:r>
          </w:p>
        </w:tc>
        <w:tc>
          <w:tcPr>
            <w:tcW w:w="689" w:type="auto"/>
          </w:tcPr>
          <w:p w14:paraId="16622382" w14:textId="77777777" w:rsidR="005E738F" w:rsidRDefault="00000000">
            <w:pPr>
              <w:pStyle w:val="TAH6"/>
            </w:pPr>
            <w:r>
              <w:t>Score</w:t>
            </w:r>
          </w:p>
        </w:tc>
        <w:tc>
          <w:tcPr>
            <w:tcW w:w="689" w:type="auto"/>
          </w:tcPr>
          <w:p w14:paraId="4DF8DDAF" w14:textId="77777777" w:rsidR="005E738F" w:rsidRDefault="00000000">
            <w:pPr>
              <w:pStyle w:val="TAH6"/>
            </w:pPr>
            <w:r>
              <w:t>Std.</w:t>
            </w:r>
          </w:p>
        </w:tc>
        <w:tc>
          <w:tcPr>
            <w:tcW w:w="689" w:type="auto"/>
          </w:tcPr>
          <w:p w14:paraId="5F5D69E6" w14:textId="77777777" w:rsidR="005E738F" w:rsidRDefault="00000000">
            <w:pPr>
              <w:pStyle w:val="TAH6"/>
            </w:pPr>
            <w:r>
              <w:t>Cond.</w:t>
            </w:r>
          </w:p>
        </w:tc>
        <w:tc>
          <w:tcPr>
            <w:tcW w:w="689" w:type="auto"/>
          </w:tcPr>
          <w:p w14:paraId="1DB488E7" w14:textId="77777777" w:rsidR="005E738F" w:rsidRDefault="00000000">
            <w:pPr>
              <w:pStyle w:val="TAH6"/>
            </w:pPr>
            <w:r>
              <w:t>Bitrate</w:t>
            </w:r>
          </w:p>
        </w:tc>
        <w:tc>
          <w:tcPr>
            <w:tcW w:w="689" w:type="auto"/>
          </w:tcPr>
          <w:p w14:paraId="31F4D26C" w14:textId="77777777" w:rsidR="005E738F" w:rsidRDefault="00000000">
            <w:pPr>
              <w:pStyle w:val="TAH6"/>
            </w:pPr>
            <w:r>
              <w:t>Score</w:t>
            </w:r>
          </w:p>
        </w:tc>
        <w:tc>
          <w:tcPr>
            <w:tcW w:w="689" w:type="auto"/>
          </w:tcPr>
          <w:p w14:paraId="18393E2C" w14:textId="77777777" w:rsidR="005E738F" w:rsidRDefault="00000000">
            <w:pPr>
              <w:pStyle w:val="TAH6"/>
            </w:pPr>
            <w:r>
              <w:t>Std.</w:t>
            </w:r>
          </w:p>
        </w:tc>
        <w:tc>
          <w:tcPr>
            <w:tcW w:w="689" w:type="auto"/>
          </w:tcPr>
          <w:p w14:paraId="6712D5A7" w14:textId="77777777" w:rsidR="005E738F" w:rsidRDefault="00000000">
            <w:pPr>
              <w:pStyle w:val="TAH6"/>
            </w:pPr>
            <w:r>
              <w:t>T-Stat</w:t>
            </w:r>
          </w:p>
        </w:tc>
        <w:tc>
          <w:tcPr>
            <w:tcW w:w="689" w:type="auto"/>
          </w:tcPr>
          <w:p w14:paraId="589B664C" w14:textId="77777777" w:rsidR="005E738F" w:rsidRDefault="00000000">
            <w:pPr>
              <w:pStyle w:val="TAH6"/>
            </w:pPr>
            <w:r>
              <w:t>Result</w:t>
            </w:r>
          </w:p>
        </w:tc>
        <w:tc>
          <w:tcPr>
            <w:tcW w:w="689" w:type="auto"/>
          </w:tcPr>
          <w:p w14:paraId="5CB04A66" w14:textId="77777777" w:rsidR="005E738F" w:rsidRDefault="00000000">
            <w:pPr>
              <w:pStyle w:val="TAH6"/>
            </w:pPr>
            <w:r>
              <w:t>State</w:t>
            </w:r>
          </w:p>
        </w:tc>
      </w:tr>
      <w:tr w:rsidR="005E738F" w14:paraId="1540A485" w14:textId="77777777">
        <w:trPr>
          <w:jc w:val="center"/>
        </w:trPr>
        <w:tc>
          <w:tcPr>
            <w:tcW w:w="689" w:type="auto"/>
          </w:tcPr>
          <w:p w14:paraId="45E6E6B3" w14:textId="77777777" w:rsidR="005E738F" w:rsidRDefault="00000000">
            <w:pPr>
              <w:pStyle w:val="TAH6"/>
            </w:pPr>
            <w:r>
              <w:t>Lab</w:t>
            </w:r>
          </w:p>
        </w:tc>
        <w:tc>
          <w:tcPr>
            <w:tcW w:w="689" w:type="auto"/>
          </w:tcPr>
          <w:p w14:paraId="462D2A15" w14:textId="77777777" w:rsidR="005E738F" w:rsidRDefault="00000000">
            <w:pPr>
              <w:pStyle w:val="TAH6"/>
            </w:pPr>
            <w:r>
              <w:t>Cond.</w:t>
            </w:r>
          </w:p>
        </w:tc>
        <w:tc>
          <w:tcPr>
            <w:tcW w:w="689" w:type="auto"/>
          </w:tcPr>
          <w:p w14:paraId="4DB4454A" w14:textId="77777777" w:rsidR="005E738F" w:rsidRDefault="00000000">
            <w:pPr>
              <w:pStyle w:val="TAH6"/>
            </w:pPr>
            <w:r>
              <w:t>ToR#</w:t>
            </w:r>
          </w:p>
        </w:tc>
        <w:tc>
          <w:tcPr>
            <w:tcW w:w="689" w:type="auto"/>
            <w:gridSpan w:val="11"/>
          </w:tcPr>
          <w:p w14:paraId="17D303AC" w14:textId="77777777" w:rsidR="005E738F" w:rsidRDefault="005E738F">
            <w:pPr>
              <w:pStyle w:val="TAH6"/>
            </w:pPr>
          </w:p>
        </w:tc>
      </w:tr>
      <w:tr w:rsidR="005E738F" w14:paraId="03EABC9E" w14:textId="77777777">
        <w:trPr>
          <w:jc w:val="center"/>
        </w:trPr>
        <w:tc>
          <w:tcPr>
            <w:tcW w:w="689" w:type="auto"/>
            <w:vMerge w:val="restart"/>
          </w:tcPr>
          <w:p w14:paraId="6BF43D48" w14:textId="77777777" w:rsidR="005E738F" w:rsidRDefault="00000000">
            <w:pPr>
              <w:pStyle w:val="TAC6"/>
            </w:pPr>
            <w:r>
              <w:t>b</w:t>
            </w:r>
          </w:p>
        </w:tc>
        <w:tc>
          <w:tcPr>
            <w:tcW w:w="689" w:type="auto"/>
          </w:tcPr>
          <w:p w14:paraId="13DFF17D" w14:textId="77777777" w:rsidR="005E738F" w:rsidRDefault="00000000">
            <w:pPr>
              <w:pStyle w:val="TAC6"/>
            </w:pPr>
            <w:r>
              <w:t>c06</w:t>
            </w:r>
          </w:p>
        </w:tc>
        <w:tc>
          <w:tcPr>
            <w:tcW w:w="689" w:type="auto"/>
          </w:tcPr>
          <w:p w14:paraId="1140057B" w14:textId="77777777" w:rsidR="005E738F" w:rsidRDefault="00000000">
            <w:pPr>
              <w:pStyle w:val="TAC6"/>
            </w:pPr>
            <w:r>
              <w:t>1</w:t>
            </w:r>
          </w:p>
        </w:tc>
        <w:tc>
          <w:tcPr>
            <w:tcW w:w="689" w:type="auto"/>
          </w:tcPr>
          <w:p w14:paraId="601EF495" w14:textId="77777777" w:rsidR="005E738F" w:rsidRDefault="00000000">
            <w:pPr>
              <w:pStyle w:val="TAC6"/>
            </w:pPr>
            <w:r>
              <w:t>96</w:t>
            </w:r>
          </w:p>
        </w:tc>
        <w:tc>
          <w:tcPr>
            <w:tcW w:w="689" w:type="auto"/>
          </w:tcPr>
          <w:p w14:paraId="1E99DB1D" w14:textId="77777777" w:rsidR="005E738F" w:rsidRDefault="00000000">
            <w:pPr>
              <w:pStyle w:val="TAC6"/>
            </w:pPr>
            <w:r>
              <w:t>NWT</w:t>
            </w:r>
          </w:p>
        </w:tc>
        <w:tc>
          <w:tcPr>
            <w:tcW w:w="689" w:type="auto"/>
          </w:tcPr>
          <w:p w14:paraId="0F7798FE" w14:textId="77777777" w:rsidR="005E738F" w:rsidRDefault="00000000">
            <w:pPr>
              <w:pStyle w:val="TAC6"/>
            </w:pPr>
            <w:r>
              <w:t>87.7</w:t>
            </w:r>
          </w:p>
        </w:tc>
        <w:tc>
          <w:tcPr>
            <w:tcW w:w="689" w:type="auto"/>
          </w:tcPr>
          <w:p w14:paraId="7A34F740" w14:textId="77777777" w:rsidR="005E738F" w:rsidRDefault="00000000">
            <w:pPr>
              <w:pStyle w:val="TAC6"/>
            </w:pPr>
            <w:r>
              <w:t>15.7</w:t>
            </w:r>
          </w:p>
        </w:tc>
        <w:tc>
          <w:tcPr>
            <w:tcW w:w="689" w:type="auto"/>
          </w:tcPr>
          <w:p w14:paraId="5CFE4E2E" w14:textId="77777777" w:rsidR="005E738F" w:rsidRDefault="00000000">
            <w:pPr>
              <w:pStyle w:val="TAC6"/>
            </w:pPr>
            <w:r>
              <w:t>c03</w:t>
            </w:r>
          </w:p>
        </w:tc>
        <w:tc>
          <w:tcPr>
            <w:tcW w:w="689" w:type="auto"/>
          </w:tcPr>
          <w:p w14:paraId="230A2556" w14:textId="77777777" w:rsidR="005E738F" w:rsidRDefault="00000000">
            <w:pPr>
              <w:pStyle w:val="TAC6"/>
            </w:pPr>
            <w:r>
              <w:t>4x24.4</w:t>
            </w:r>
          </w:p>
        </w:tc>
        <w:tc>
          <w:tcPr>
            <w:tcW w:w="689" w:type="auto"/>
          </w:tcPr>
          <w:p w14:paraId="574719ED" w14:textId="77777777" w:rsidR="005E738F" w:rsidRDefault="00000000">
            <w:pPr>
              <w:pStyle w:val="TAC6"/>
            </w:pPr>
            <w:r>
              <w:t>84.9</w:t>
            </w:r>
          </w:p>
        </w:tc>
        <w:tc>
          <w:tcPr>
            <w:tcW w:w="689" w:type="auto"/>
          </w:tcPr>
          <w:p w14:paraId="5DBA7017" w14:textId="77777777" w:rsidR="005E738F" w:rsidRDefault="00000000">
            <w:pPr>
              <w:pStyle w:val="TAC6"/>
            </w:pPr>
            <w:r>
              <w:t>19.4</w:t>
            </w:r>
          </w:p>
        </w:tc>
        <w:tc>
          <w:tcPr>
            <w:tcW w:w="689" w:type="auto"/>
          </w:tcPr>
          <w:p w14:paraId="546AF7C6" w14:textId="77777777" w:rsidR="005E738F" w:rsidRDefault="00000000">
            <w:pPr>
              <w:pStyle w:val="TAC6"/>
            </w:pPr>
            <w:r>
              <w:t>1.44</w:t>
            </w:r>
          </w:p>
        </w:tc>
        <w:tc>
          <w:tcPr>
            <w:tcW w:w="689" w:type="auto"/>
          </w:tcPr>
          <w:p w14:paraId="26B04378" w14:textId="77777777" w:rsidR="005E738F" w:rsidRDefault="00000000">
            <w:pPr>
              <w:pStyle w:val="TAC6"/>
            </w:pPr>
            <w:r>
              <w:t>NWT</w:t>
            </w:r>
          </w:p>
        </w:tc>
        <w:tc>
          <w:tcPr>
            <w:tcW w:w="689" w:type="auto"/>
          </w:tcPr>
          <w:p w14:paraId="53191295" w14:textId="77777777" w:rsidR="005E738F" w:rsidRDefault="00000000">
            <w:pPr>
              <w:pStyle w:val="TAC6"/>
            </w:pPr>
            <w:r>
              <w:t>PASS</w:t>
            </w:r>
          </w:p>
        </w:tc>
      </w:tr>
      <w:tr w:rsidR="005E738F" w14:paraId="0EE913B6" w14:textId="77777777">
        <w:trPr>
          <w:jc w:val="center"/>
        </w:trPr>
        <w:tc>
          <w:tcPr>
            <w:tcW w:w="689" w:type="auto"/>
            <w:vMerge/>
          </w:tcPr>
          <w:p w14:paraId="5F52AEBF" w14:textId="77777777" w:rsidR="005E738F" w:rsidRDefault="005E738F"/>
        </w:tc>
        <w:tc>
          <w:tcPr>
            <w:tcW w:w="689" w:type="auto"/>
          </w:tcPr>
          <w:p w14:paraId="0206BBD1" w14:textId="77777777" w:rsidR="005E738F" w:rsidRDefault="00000000">
            <w:pPr>
              <w:pStyle w:val="TAC6"/>
            </w:pPr>
            <w:r>
              <w:t>c07</w:t>
            </w:r>
          </w:p>
        </w:tc>
        <w:tc>
          <w:tcPr>
            <w:tcW w:w="689" w:type="auto"/>
          </w:tcPr>
          <w:p w14:paraId="57600004" w14:textId="77777777" w:rsidR="005E738F" w:rsidRDefault="00000000">
            <w:pPr>
              <w:pStyle w:val="TAC6"/>
            </w:pPr>
            <w:r>
              <w:t>1</w:t>
            </w:r>
          </w:p>
        </w:tc>
        <w:tc>
          <w:tcPr>
            <w:tcW w:w="689" w:type="auto"/>
          </w:tcPr>
          <w:p w14:paraId="18ED710D" w14:textId="77777777" w:rsidR="005E738F" w:rsidRDefault="00000000">
            <w:pPr>
              <w:pStyle w:val="TAC6"/>
            </w:pPr>
            <w:r>
              <w:t>128</w:t>
            </w:r>
          </w:p>
        </w:tc>
        <w:tc>
          <w:tcPr>
            <w:tcW w:w="689" w:type="auto"/>
          </w:tcPr>
          <w:p w14:paraId="6816B0CC" w14:textId="77777777" w:rsidR="005E738F" w:rsidRDefault="00000000">
            <w:pPr>
              <w:pStyle w:val="TAC6"/>
            </w:pPr>
            <w:r>
              <w:t>NWT</w:t>
            </w:r>
          </w:p>
        </w:tc>
        <w:tc>
          <w:tcPr>
            <w:tcW w:w="689" w:type="auto"/>
          </w:tcPr>
          <w:p w14:paraId="49898156" w14:textId="77777777" w:rsidR="005E738F" w:rsidRDefault="00000000">
            <w:pPr>
              <w:pStyle w:val="TAC6"/>
            </w:pPr>
            <w:r>
              <w:t>89</w:t>
            </w:r>
          </w:p>
        </w:tc>
        <w:tc>
          <w:tcPr>
            <w:tcW w:w="689" w:type="auto"/>
          </w:tcPr>
          <w:p w14:paraId="3B33AA6B" w14:textId="77777777" w:rsidR="005E738F" w:rsidRDefault="00000000">
            <w:pPr>
              <w:pStyle w:val="TAC6"/>
            </w:pPr>
            <w:r>
              <w:t>14</w:t>
            </w:r>
          </w:p>
        </w:tc>
        <w:tc>
          <w:tcPr>
            <w:tcW w:w="689" w:type="auto"/>
          </w:tcPr>
          <w:p w14:paraId="481D8D1C" w14:textId="77777777" w:rsidR="005E738F" w:rsidRDefault="00000000">
            <w:pPr>
              <w:pStyle w:val="TAC6"/>
            </w:pPr>
            <w:r>
              <w:t>c04</w:t>
            </w:r>
          </w:p>
        </w:tc>
        <w:tc>
          <w:tcPr>
            <w:tcW w:w="689" w:type="auto"/>
          </w:tcPr>
          <w:p w14:paraId="30BB3487" w14:textId="77777777" w:rsidR="005E738F" w:rsidRDefault="00000000">
            <w:pPr>
              <w:pStyle w:val="TAC6"/>
            </w:pPr>
            <w:r>
              <w:t>4x32</w:t>
            </w:r>
          </w:p>
        </w:tc>
        <w:tc>
          <w:tcPr>
            <w:tcW w:w="689" w:type="auto"/>
          </w:tcPr>
          <w:p w14:paraId="18DAF237" w14:textId="77777777" w:rsidR="005E738F" w:rsidRDefault="00000000">
            <w:pPr>
              <w:pStyle w:val="TAC6"/>
            </w:pPr>
            <w:r>
              <w:t>86</w:t>
            </w:r>
          </w:p>
        </w:tc>
        <w:tc>
          <w:tcPr>
            <w:tcW w:w="689" w:type="auto"/>
          </w:tcPr>
          <w:p w14:paraId="228AF349" w14:textId="77777777" w:rsidR="005E738F" w:rsidRDefault="00000000">
            <w:pPr>
              <w:pStyle w:val="TAC6"/>
            </w:pPr>
            <w:r>
              <w:t>17.8</w:t>
            </w:r>
          </w:p>
        </w:tc>
        <w:tc>
          <w:tcPr>
            <w:tcW w:w="689" w:type="auto"/>
          </w:tcPr>
          <w:p w14:paraId="47A4000D" w14:textId="77777777" w:rsidR="005E738F" w:rsidRDefault="00000000">
            <w:pPr>
              <w:pStyle w:val="TAC6"/>
            </w:pPr>
            <w:r>
              <w:t>1.72</w:t>
            </w:r>
          </w:p>
        </w:tc>
        <w:tc>
          <w:tcPr>
            <w:tcW w:w="689" w:type="auto"/>
          </w:tcPr>
          <w:p w14:paraId="79A2C5F7" w14:textId="77777777" w:rsidR="005E738F" w:rsidRDefault="00000000">
            <w:pPr>
              <w:pStyle w:val="TAC6"/>
            </w:pPr>
            <w:r>
              <w:t>BT</w:t>
            </w:r>
          </w:p>
        </w:tc>
        <w:tc>
          <w:tcPr>
            <w:tcW w:w="689" w:type="auto"/>
            <w:shd w:val="clear" w:color="auto" w:fill="ADD8E6"/>
          </w:tcPr>
          <w:p w14:paraId="74918D5D" w14:textId="77777777" w:rsidR="005E738F" w:rsidRDefault="00000000">
            <w:pPr>
              <w:pStyle w:val="TAC6"/>
            </w:pPr>
            <w:r>
              <w:t>EXCEED</w:t>
            </w:r>
          </w:p>
        </w:tc>
      </w:tr>
      <w:tr w:rsidR="005E738F" w14:paraId="32E63493" w14:textId="77777777">
        <w:trPr>
          <w:jc w:val="center"/>
        </w:trPr>
        <w:tc>
          <w:tcPr>
            <w:tcW w:w="689" w:type="auto"/>
            <w:vMerge/>
          </w:tcPr>
          <w:p w14:paraId="1EA5E863" w14:textId="77777777" w:rsidR="005E738F" w:rsidRDefault="005E738F"/>
        </w:tc>
        <w:tc>
          <w:tcPr>
            <w:tcW w:w="689" w:type="auto"/>
          </w:tcPr>
          <w:p w14:paraId="5DD0EB70" w14:textId="77777777" w:rsidR="005E738F" w:rsidRDefault="00000000">
            <w:pPr>
              <w:pStyle w:val="TAC6"/>
            </w:pPr>
            <w:r>
              <w:t>c08</w:t>
            </w:r>
          </w:p>
        </w:tc>
        <w:tc>
          <w:tcPr>
            <w:tcW w:w="689" w:type="auto"/>
          </w:tcPr>
          <w:p w14:paraId="32E520D9" w14:textId="77777777" w:rsidR="005E738F" w:rsidRDefault="00000000">
            <w:pPr>
              <w:pStyle w:val="TAC6"/>
            </w:pPr>
            <w:r>
              <w:t>1</w:t>
            </w:r>
          </w:p>
        </w:tc>
        <w:tc>
          <w:tcPr>
            <w:tcW w:w="689" w:type="auto"/>
          </w:tcPr>
          <w:p w14:paraId="1B29F3A9" w14:textId="77777777" w:rsidR="005E738F" w:rsidRDefault="00000000">
            <w:pPr>
              <w:pStyle w:val="TAC6"/>
            </w:pPr>
            <w:r>
              <w:t>256</w:t>
            </w:r>
          </w:p>
        </w:tc>
        <w:tc>
          <w:tcPr>
            <w:tcW w:w="689" w:type="auto"/>
          </w:tcPr>
          <w:p w14:paraId="3375512B" w14:textId="77777777" w:rsidR="005E738F" w:rsidRDefault="00000000">
            <w:pPr>
              <w:pStyle w:val="TAC6"/>
            </w:pPr>
            <w:r>
              <w:t>NWT</w:t>
            </w:r>
          </w:p>
        </w:tc>
        <w:tc>
          <w:tcPr>
            <w:tcW w:w="689" w:type="auto"/>
          </w:tcPr>
          <w:p w14:paraId="36B7AFFE" w14:textId="77777777" w:rsidR="005E738F" w:rsidRDefault="00000000">
            <w:pPr>
              <w:pStyle w:val="TAC6"/>
            </w:pPr>
            <w:r>
              <w:t>91.7</w:t>
            </w:r>
          </w:p>
        </w:tc>
        <w:tc>
          <w:tcPr>
            <w:tcW w:w="689" w:type="auto"/>
          </w:tcPr>
          <w:p w14:paraId="3FE78727" w14:textId="77777777" w:rsidR="005E738F" w:rsidRDefault="00000000">
            <w:pPr>
              <w:pStyle w:val="TAC6"/>
            </w:pPr>
            <w:r>
              <w:t>11</w:t>
            </w:r>
          </w:p>
        </w:tc>
        <w:tc>
          <w:tcPr>
            <w:tcW w:w="689" w:type="auto"/>
          </w:tcPr>
          <w:p w14:paraId="3038C1E1" w14:textId="77777777" w:rsidR="005E738F" w:rsidRDefault="00000000">
            <w:pPr>
              <w:pStyle w:val="TAC6"/>
            </w:pPr>
            <w:r>
              <w:t>c05</w:t>
            </w:r>
          </w:p>
        </w:tc>
        <w:tc>
          <w:tcPr>
            <w:tcW w:w="689" w:type="auto"/>
          </w:tcPr>
          <w:p w14:paraId="0C729EFF" w14:textId="77777777" w:rsidR="005E738F" w:rsidRDefault="00000000">
            <w:pPr>
              <w:pStyle w:val="TAC6"/>
            </w:pPr>
            <w:r>
              <w:t>4x64</w:t>
            </w:r>
          </w:p>
        </w:tc>
        <w:tc>
          <w:tcPr>
            <w:tcW w:w="689" w:type="auto"/>
          </w:tcPr>
          <w:p w14:paraId="244A5057" w14:textId="77777777" w:rsidR="005E738F" w:rsidRDefault="00000000">
            <w:pPr>
              <w:pStyle w:val="TAC6"/>
            </w:pPr>
            <w:r>
              <w:t>92.4</w:t>
            </w:r>
          </w:p>
        </w:tc>
        <w:tc>
          <w:tcPr>
            <w:tcW w:w="689" w:type="auto"/>
          </w:tcPr>
          <w:p w14:paraId="51F8D9D1" w14:textId="77777777" w:rsidR="005E738F" w:rsidRDefault="00000000">
            <w:pPr>
              <w:pStyle w:val="TAC6"/>
            </w:pPr>
            <w:r>
              <w:t>9.9</w:t>
            </w:r>
          </w:p>
        </w:tc>
        <w:tc>
          <w:tcPr>
            <w:tcW w:w="689" w:type="auto"/>
          </w:tcPr>
          <w:p w14:paraId="52C91A51" w14:textId="77777777" w:rsidR="005E738F" w:rsidRDefault="00000000">
            <w:pPr>
              <w:pStyle w:val="TAC6"/>
            </w:pPr>
            <w:r>
              <w:t>-0.64</w:t>
            </w:r>
          </w:p>
        </w:tc>
        <w:tc>
          <w:tcPr>
            <w:tcW w:w="689" w:type="auto"/>
          </w:tcPr>
          <w:p w14:paraId="080364C7" w14:textId="77777777" w:rsidR="005E738F" w:rsidRDefault="00000000">
            <w:pPr>
              <w:pStyle w:val="TAC6"/>
            </w:pPr>
            <w:r>
              <w:t>NWT</w:t>
            </w:r>
          </w:p>
        </w:tc>
        <w:tc>
          <w:tcPr>
            <w:tcW w:w="689" w:type="auto"/>
          </w:tcPr>
          <w:p w14:paraId="053DE77C" w14:textId="77777777" w:rsidR="005E738F" w:rsidRDefault="00000000">
            <w:pPr>
              <w:pStyle w:val="TAC6"/>
            </w:pPr>
            <w:r>
              <w:t>PASS</w:t>
            </w:r>
          </w:p>
        </w:tc>
      </w:tr>
      <w:tr w:rsidR="005E738F" w14:paraId="14936AED" w14:textId="77777777">
        <w:trPr>
          <w:jc w:val="center"/>
        </w:trPr>
        <w:tc>
          <w:tcPr>
            <w:tcW w:w="689" w:type="auto"/>
            <w:vMerge w:val="restart"/>
          </w:tcPr>
          <w:p w14:paraId="447BAB8B" w14:textId="77777777" w:rsidR="005E738F" w:rsidRDefault="00000000">
            <w:pPr>
              <w:pStyle w:val="TAC6"/>
            </w:pPr>
            <w:r>
              <w:t>d</w:t>
            </w:r>
          </w:p>
        </w:tc>
        <w:tc>
          <w:tcPr>
            <w:tcW w:w="689" w:type="auto"/>
          </w:tcPr>
          <w:p w14:paraId="5770B98E" w14:textId="77777777" w:rsidR="005E738F" w:rsidRDefault="00000000">
            <w:pPr>
              <w:pStyle w:val="TAC6"/>
            </w:pPr>
            <w:r>
              <w:t>c06</w:t>
            </w:r>
          </w:p>
        </w:tc>
        <w:tc>
          <w:tcPr>
            <w:tcW w:w="689" w:type="auto"/>
          </w:tcPr>
          <w:p w14:paraId="1A8B500F" w14:textId="77777777" w:rsidR="005E738F" w:rsidRDefault="00000000">
            <w:pPr>
              <w:pStyle w:val="TAC6"/>
            </w:pPr>
            <w:r>
              <w:t>1</w:t>
            </w:r>
          </w:p>
        </w:tc>
        <w:tc>
          <w:tcPr>
            <w:tcW w:w="689" w:type="auto"/>
          </w:tcPr>
          <w:p w14:paraId="6D8B1042" w14:textId="77777777" w:rsidR="005E738F" w:rsidRDefault="00000000">
            <w:pPr>
              <w:pStyle w:val="TAC6"/>
            </w:pPr>
            <w:r>
              <w:t>96</w:t>
            </w:r>
          </w:p>
        </w:tc>
        <w:tc>
          <w:tcPr>
            <w:tcW w:w="689" w:type="auto"/>
          </w:tcPr>
          <w:p w14:paraId="0AFBB8C1" w14:textId="77777777" w:rsidR="005E738F" w:rsidRDefault="00000000">
            <w:pPr>
              <w:pStyle w:val="TAC6"/>
            </w:pPr>
            <w:r>
              <w:t>NWT</w:t>
            </w:r>
          </w:p>
        </w:tc>
        <w:tc>
          <w:tcPr>
            <w:tcW w:w="689" w:type="auto"/>
          </w:tcPr>
          <w:p w14:paraId="75EB727E" w14:textId="77777777" w:rsidR="005E738F" w:rsidRDefault="00000000">
            <w:pPr>
              <w:pStyle w:val="TAC6"/>
            </w:pPr>
            <w:r>
              <w:t>85.2</w:t>
            </w:r>
          </w:p>
        </w:tc>
        <w:tc>
          <w:tcPr>
            <w:tcW w:w="689" w:type="auto"/>
          </w:tcPr>
          <w:p w14:paraId="64943652" w14:textId="77777777" w:rsidR="005E738F" w:rsidRDefault="00000000">
            <w:pPr>
              <w:pStyle w:val="TAC6"/>
            </w:pPr>
            <w:r>
              <w:t>10.7</w:t>
            </w:r>
          </w:p>
        </w:tc>
        <w:tc>
          <w:tcPr>
            <w:tcW w:w="689" w:type="auto"/>
          </w:tcPr>
          <w:p w14:paraId="24F4CD05" w14:textId="77777777" w:rsidR="005E738F" w:rsidRDefault="00000000">
            <w:pPr>
              <w:pStyle w:val="TAC6"/>
            </w:pPr>
            <w:r>
              <w:t>c03</w:t>
            </w:r>
          </w:p>
        </w:tc>
        <w:tc>
          <w:tcPr>
            <w:tcW w:w="689" w:type="auto"/>
          </w:tcPr>
          <w:p w14:paraId="5E69FB80" w14:textId="77777777" w:rsidR="005E738F" w:rsidRDefault="00000000">
            <w:pPr>
              <w:pStyle w:val="TAC6"/>
            </w:pPr>
            <w:r>
              <w:t>4x24.4</w:t>
            </w:r>
          </w:p>
        </w:tc>
        <w:tc>
          <w:tcPr>
            <w:tcW w:w="689" w:type="auto"/>
          </w:tcPr>
          <w:p w14:paraId="22E250AB" w14:textId="77777777" w:rsidR="005E738F" w:rsidRDefault="00000000">
            <w:pPr>
              <w:pStyle w:val="TAC6"/>
            </w:pPr>
            <w:r>
              <w:t>84.1</w:t>
            </w:r>
          </w:p>
        </w:tc>
        <w:tc>
          <w:tcPr>
            <w:tcW w:w="689" w:type="auto"/>
          </w:tcPr>
          <w:p w14:paraId="5F3D6A90" w14:textId="77777777" w:rsidR="005E738F" w:rsidRDefault="00000000">
            <w:pPr>
              <w:pStyle w:val="TAC6"/>
            </w:pPr>
            <w:r>
              <w:t>11.3</w:t>
            </w:r>
          </w:p>
        </w:tc>
        <w:tc>
          <w:tcPr>
            <w:tcW w:w="689" w:type="auto"/>
          </w:tcPr>
          <w:p w14:paraId="522E0A3A" w14:textId="77777777" w:rsidR="005E738F" w:rsidRDefault="00000000">
            <w:pPr>
              <w:pStyle w:val="TAC6"/>
            </w:pPr>
            <w:r>
              <w:t>0.97</w:t>
            </w:r>
          </w:p>
        </w:tc>
        <w:tc>
          <w:tcPr>
            <w:tcW w:w="689" w:type="auto"/>
          </w:tcPr>
          <w:p w14:paraId="4B4B2CD6" w14:textId="77777777" w:rsidR="005E738F" w:rsidRDefault="00000000">
            <w:pPr>
              <w:pStyle w:val="TAC6"/>
            </w:pPr>
            <w:r>
              <w:t>NWT</w:t>
            </w:r>
          </w:p>
        </w:tc>
        <w:tc>
          <w:tcPr>
            <w:tcW w:w="689" w:type="auto"/>
          </w:tcPr>
          <w:p w14:paraId="1E03D873" w14:textId="77777777" w:rsidR="005E738F" w:rsidRDefault="00000000">
            <w:pPr>
              <w:pStyle w:val="TAC6"/>
            </w:pPr>
            <w:r>
              <w:t>PASS</w:t>
            </w:r>
          </w:p>
        </w:tc>
      </w:tr>
      <w:tr w:rsidR="005E738F" w14:paraId="30735148" w14:textId="77777777">
        <w:trPr>
          <w:jc w:val="center"/>
        </w:trPr>
        <w:tc>
          <w:tcPr>
            <w:tcW w:w="689" w:type="auto"/>
            <w:vMerge/>
          </w:tcPr>
          <w:p w14:paraId="7679D3F2" w14:textId="77777777" w:rsidR="005E738F" w:rsidRDefault="005E738F"/>
        </w:tc>
        <w:tc>
          <w:tcPr>
            <w:tcW w:w="689" w:type="auto"/>
          </w:tcPr>
          <w:p w14:paraId="3AC4E08D" w14:textId="77777777" w:rsidR="005E738F" w:rsidRDefault="00000000">
            <w:pPr>
              <w:pStyle w:val="TAC6"/>
            </w:pPr>
            <w:r>
              <w:t>c07</w:t>
            </w:r>
          </w:p>
        </w:tc>
        <w:tc>
          <w:tcPr>
            <w:tcW w:w="689" w:type="auto"/>
          </w:tcPr>
          <w:p w14:paraId="2DE761F5" w14:textId="77777777" w:rsidR="005E738F" w:rsidRDefault="00000000">
            <w:pPr>
              <w:pStyle w:val="TAC6"/>
            </w:pPr>
            <w:r>
              <w:t>1</w:t>
            </w:r>
          </w:p>
        </w:tc>
        <w:tc>
          <w:tcPr>
            <w:tcW w:w="689" w:type="auto"/>
          </w:tcPr>
          <w:p w14:paraId="20A5BA97" w14:textId="77777777" w:rsidR="005E738F" w:rsidRDefault="00000000">
            <w:pPr>
              <w:pStyle w:val="TAC6"/>
            </w:pPr>
            <w:r>
              <w:t>128</w:t>
            </w:r>
          </w:p>
        </w:tc>
        <w:tc>
          <w:tcPr>
            <w:tcW w:w="689" w:type="auto"/>
          </w:tcPr>
          <w:p w14:paraId="10F3EA61" w14:textId="77777777" w:rsidR="005E738F" w:rsidRDefault="00000000">
            <w:pPr>
              <w:pStyle w:val="TAC6"/>
            </w:pPr>
            <w:r>
              <w:t>NWT</w:t>
            </w:r>
          </w:p>
        </w:tc>
        <w:tc>
          <w:tcPr>
            <w:tcW w:w="689" w:type="auto"/>
          </w:tcPr>
          <w:p w14:paraId="78735590" w14:textId="77777777" w:rsidR="005E738F" w:rsidRDefault="00000000">
            <w:pPr>
              <w:pStyle w:val="TAC6"/>
            </w:pPr>
            <w:r>
              <w:t>85.7</w:t>
            </w:r>
          </w:p>
        </w:tc>
        <w:tc>
          <w:tcPr>
            <w:tcW w:w="689" w:type="auto"/>
          </w:tcPr>
          <w:p w14:paraId="7BA67CB4" w14:textId="77777777" w:rsidR="005E738F" w:rsidRDefault="00000000">
            <w:pPr>
              <w:pStyle w:val="TAC6"/>
            </w:pPr>
            <w:r>
              <w:t>10.4</w:t>
            </w:r>
          </w:p>
        </w:tc>
        <w:tc>
          <w:tcPr>
            <w:tcW w:w="689" w:type="auto"/>
          </w:tcPr>
          <w:p w14:paraId="3D0B0E49" w14:textId="77777777" w:rsidR="005E738F" w:rsidRDefault="00000000">
            <w:pPr>
              <w:pStyle w:val="TAC6"/>
            </w:pPr>
            <w:r>
              <w:t>c04</w:t>
            </w:r>
          </w:p>
        </w:tc>
        <w:tc>
          <w:tcPr>
            <w:tcW w:w="689" w:type="auto"/>
          </w:tcPr>
          <w:p w14:paraId="6C2FDAF6" w14:textId="77777777" w:rsidR="005E738F" w:rsidRDefault="00000000">
            <w:pPr>
              <w:pStyle w:val="TAC6"/>
            </w:pPr>
            <w:r>
              <w:t>4x32</w:t>
            </w:r>
          </w:p>
        </w:tc>
        <w:tc>
          <w:tcPr>
            <w:tcW w:w="689" w:type="auto"/>
          </w:tcPr>
          <w:p w14:paraId="02F00469" w14:textId="77777777" w:rsidR="005E738F" w:rsidRDefault="00000000">
            <w:pPr>
              <w:pStyle w:val="TAC6"/>
            </w:pPr>
            <w:r>
              <w:t>81.6</w:t>
            </w:r>
          </w:p>
        </w:tc>
        <w:tc>
          <w:tcPr>
            <w:tcW w:w="689" w:type="auto"/>
          </w:tcPr>
          <w:p w14:paraId="4CE5D921" w14:textId="77777777" w:rsidR="005E738F" w:rsidRDefault="00000000">
            <w:pPr>
              <w:pStyle w:val="TAC6"/>
            </w:pPr>
            <w:r>
              <w:t>11</w:t>
            </w:r>
          </w:p>
        </w:tc>
        <w:tc>
          <w:tcPr>
            <w:tcW w:w="689" w:type="auto"/>
          </w:tcPr>
          <w:p w14:paraId="28C7AE8B" w14:textId="77777777" w:rsidR="005E738F" w:rsidRDefault="00000000">
            <w:pPr>
              <w:pStyle w:val="TAC6"/>
            </w:pPr>
            <w:r>
              <w:t>3.51</w:t>
            </w:r>
          </w:p>
        </w:tc>
        <w:tc>
          <w:tcPr>
            <w:tcW w:w="689" w:type="auto"/>
          </w:tcPr>
          <w:p w14:paraId="0F7FD607" w14:textId="77777777" w:rsidR="005E738F" w:rsidRDefault="00000000">
            <w:pPr>
              <w:pStyle w:val="TAC6"/>
            </w:pPr>
            <w:r>
              <w:t>BT</w:t>
            </w:r>
          </w:p>
        </w:tc>
        <w:tc>
          <w:tcPr>
            <w:tcW w:w="689" w:type="auto"/>
            <w:shd w:val="clear" w:color="auto" w:fill="ADD8E6"/>
          </w:tcPr>
          <w:p w14:paraId="3642819E" w14:textId="77777777" w:rsidR="005E738F" w:rsidRDefault="00000000">
            <w:pPr>
              <w:pStyle w:val="TAC6"/>
            </w:pPr>
            <w:r>
              <w:t>EXCEED</w:t>
            </w:r>
          </w:p>
        </w:tc>
      </w:tr>
      <w:tr w:rsidR="005E738F" w14:paraId="7ED0C0B9" w14:textId="77777777">
        <w:trPr>
          <w:jc w:val="center"/>
        </w:trPr>
        <w:tc>
          <w:tcPr>
            <w:tcW w:w="689" w:type="auto"/>
            <w:vMerge/>
          </w:tcPr>
          <w:p w14:paraId="53020A8D" w14:textId="77777777" w:rsidR="005E738F" w:rsidRDefault="005E738F"/>
        </w:tc>
        <w:tc>
          <w:tcPr>
            <w:tcW w:w="689" w:type="auto"/>
          </w:tcPr>
          <w:p w14:paraId="105BA36F" w14:textId="77777777" w:rsidR="005E738F" w:rsidRDefault="00000000">
            <w:pPr>
              <w:pStyle w:val="TAC6"/>
            </w:pPr>
            <w:r>
              <w:t>c08</w:t>
            </w:r>
          </w:p>
        </w:tc>
        <w:tc>
          <w:tcPr>
            <w:tcW w:w="689" w:type="auto"/>
          </w:tcPr>
          <w:p w14:paraId="2699957E" w14:textId="77777777" w:rsidR="005E738F" w:rsidRDefault="00000000">
            <w:pPr>
              <w:pStyle w:val="TAC6"/>
            </w:pPr>
            <w:r>
              <w:t>1</w:t>
            </w:r>
          </w:p>
        </w:tc>
        <w:tc>
          <w:tcPr>
            <w:tcW w:w="689" w:type="auto"/>
          </w:tcPr>
          <w:p w14:paraId="6D08D724" w14:textId="77777777" w:rsidR="005E738F" w:rsidRDefault="00000000">
            <w:pPr>
              <w:pStyle w:val="TAC6"/>
            </w:pPr>
            <w:r>
              <w:t>256</w:t>
            </w:r>
          </w:p>
        </w:tc>
        <w:tc>
          <w:tcPr>
            <w:tcW w:w="689" w:type="auto"/>
          </w:tcPr>
          <w:p w14:paraId="07326E27" w14:textId="77777777" w:rsidR="005E738F" w:rsidRDefault="00000000">
            <w:pPr>
              <w:pStyle w:val="TAC6"/>
            </w:pPr>
            <w:r>
              <w:t>NWT</w:t>
            </w:r>
          </w:p>
        </w:tc>
        <w:tc>
          <w:tcPr>
            <w:tcW w:w="689" w:type="auto"/>
          </w:tcPr>
          <w:p w14:paraId="34B87B33" w14:textId="77777777" w:rsidR="005E738F" w:rsidRDefault="00000000">
            <w:pPr>
              <w:pStyle w:val="TAC6"/>
            </w:pPr>
            <w:r>
              <w:t>91.8</w:t>
            </w:r>
          </w:p>
        </w:tc>
        <w:tc>
          <w:tcPr>
            <w:tcW w:w="689" w:type="auto"/>
          </w:tcPr>
          <w:p w14:paraId="245B33BD" w14:textId="77777777" w:rsidR="005E738F" w:rsidRDefault="00000000">
            <w:pPr>
              <w:pStyle w:val="TAC6"/>
            </w:pPr>
            <w:r>
              <w:t>8.1</w:t>
            </w:r>
          </w:p>
        </w:tc>
        <w:tc>
          <w:tcPr>
            <w:tcW w:w="689" w:type="auto"/>
          </w:tcPr>
          <w:p w14:paraId="59DC95D4" w14:textId="77777777" w:rsidR="005E738F" w:rsidRDefault="00000000">
            <w:pPr>
              <w:pStyle w:val="TAC6"/>
            </w:pPr>
            <w:r>
              <w:t>c05</w:t>
            </w:r>
          </w:p>
        </w:tc>
        <w:tc>
          <w:tcPr>
            <w:tcW w:w="689" w:type="auto"/>
          </w:tcPr>
          <w:p w14:paraId="7E6CBA62" w14:textId="77777777" w:rsidR="005E738F" w:rsidRDefault="00000000">
            <w:pPr>
              <w:pStyle w:val="TAC6"/>
            </w:pPr>
            <w:r>
              <w:t>4x64</w:t>
            </w:r>
          </w:p>
        </w:tc>
        <w:tc>
          <w:tcPr>
            <w:tcW w:w="689" w:type="auto"/>
          </w:tcPr>
          <w:p w14:paraId="2C372FAC" w14:textId="77777777" w:rsidR="005E738F" w:rsidRDefault="00000000">
            <w:pPr>
              <w:pStyle w:val="TAC6"/>
            </w:pPr>
            <w:r>
              <w:t>89.1</w:t>
            </w:r>
          </w:p>
        </w:tc>
        <w:tc>
          <w:tcPr>
            <w:tcW w:w="689" w:type="auto"/>
          </w:tcPr>
          <w:p w14:paraId="5C2CACE1" w14:textId="77777777" w:rsidR="005E738F" w:rsidRDefault="00000000">
            <w:pPr>
              <w:pStyle w:val="TAC6"/>
            </w:pPr>
            <w:r>
              <w:t>9.3</w:t>
            </w:r>
          </w:p>
        </w:tc>
        <w:tc>
          <w:tcPr>
            <w:tcW w:w="689" w:type="auto"/>
          </w:tcPr>
          <w:p w14:paraId="38F113F2" w14:textId="77777777" w:rsidR="005E738F" w:rsidRDefault="00000000">
            <w:pPr>
              <w:pStyle w:val="TAC6"/>
            </w:pPr>
            <w:r>
              <w:t>2.82</w:t>
            </w:r>
          </w:p>
        </w:tc>
        <w:tc>
          <w:tcPr>
            <w:tcW w:w="689" w:type="auto"/>
          </w:tcPr>
          <w:p w14:paraId="13970D73" w14:textId="77777777" w:rsidR="005E738F" w:rsidRDefault="00000000">
            <w:pPr>
              <w:pStyle w:val="TAC6"/>
            </w:pPr>
            <w:r>
              <w:t>BT</w:t>
            </w:r>
          </w:p>
        </w:tc>
        <w:tc>
          <w:tcPr>
            <w:tcW w:w="689" w:type="auto"/>
            <w:shd w:val="clear" w:color="auto" w:fill="ADD8E6"/>
          </w:tcPr>
          <w:p w14:paraId="24EBA2C9" w14:textId="77777777" w:rsidR="005E738F" w:rsidRDefault="00000000">
            <w:pPr>
              <w:pStyle w:val="TAC6"/>
            </w:pPr>
            <w:r>
              <w:t>EXCEED</w:t>
            </w:r>
          </w:p>
        </w:tc>
      </w:tr>
      <w:tr w:rsidR="005E738F" w14:paraId="3D9925A3" w14:textId="77777777">
        <w:trPr>
          <w:jc w:val="center"/>
        </w:trPr>
        <w:tc>
          <w:tcPr>
            <w:tcW w:w="689" w:type="auto"/>
            <w:vMerge w:val="restart"/>
          </w:tcPr>
          <w:p w14:paraId="297E72E4" w14:textId="77777777" w:rsidR="005E738F" w:rsidRDefault="00000000">
            <w:pPr>
              <w:pStyle w:val="TAC6"/>
            </w:pPr>
            <w:r>
              <w:t>d+b</w:t>
            </w:r>
          </w:p>
        </w:tc>
        <w:tc>
          <w:tcPr>
            <w:tcW w:w="689" w:type="auto"/>
          </w:tcPr>
          <w:p w14:paraId="730A6E11" w14:textId="77777777" w:rsidR="005E738F" w:rsidRDefault="00000000">
            <w:pPr>
              <w:pStyle w:val="TAC6"/>
            </w:pPr>
            <w:r>
              <w:t>c06</w:t>
            </w:r>
          </w:p>
        </w:tc>
        <w:tc>
          <w:tcPr>
            <w:tcW w:w="689" w:type="auto"/>
          </w:tcPr>
          <w:p w14:paraId="722D68D3" w14:textId="77777777" w:rsidR="005E738F" w:rsidRDefault="00000000">
            <w:pPr>
              <w:pStyle w:val="TAC6"/>
            </w:pPr>
            <w:r>
              <w:t>1</w:t>
            </w:r>
          </w:p>
        </w:tc>
        <w:tc>
          <w:tcPr>
            <w:tcW w:w="689" w:type="auto"/>
          </w:tcPr>
          <w:p w14:paraId="531B6129" w14:textId="77777777" w:rsidR="005E738F" w:rsidRDefault="00000000">
            <w:pPr>
              <w:pStyle w:val="TAC6"/>
            </w:pPr>
            <w:r>
              <w:t>96</w:t>
            </w:r>
          </w:p>
        </w:tc>
        <w:tc>
          <w:tcPr>
            <w:tcW w:w="689" w:type="auto"/>
          </w:tcPr>
          <w:p w14:paraId="5C6B3B22" w14:textId="77777777" w:rsidR="005E738F" w:rsidRDefault="00000000">
            <w:pPr>
              <w:pStyle w:val="TAC6"/>
            </w:pPr>
            <w:r>
              <w:t>NWT</w:t>
            </w:r>
          </w:p>
        </w:tc>
        <w:tc>
          <w:tcPr>
            <w:tcW w:w="689" w:type="auto"/>
          </w:tcPr>
          <w:p w14:paraId="18C86E02" w14:textId="77777777" w:rsidR="005E738F" w:rsidRDefault="00000000">
            <w:pPr>
              <w:pStyle w:val="TAC6"/>
            </w:pPr>
            <w:r>
              <w:t>86.5</w:t>
            </w:r>
          </w:p>
        </w:tc>
        <w:tc>
          <w:tcPr>
            <w:tcW w:w="689" w:type="auto"/>
          </w:tcPr>
          <w:p w14:paraId="5C30F05B" w14:textId="77777777" w:rsidR="005E738F" w:rsidRDefault="00000000">
            <w:pPr>
              <w:pStyle w:val="TAC6"/>
            </w:pPr>
            <w:r>
              <w:t>13.5</w:t>
            </w:r>
          </w:p>
        </w:tc>
        <w:tc>
          <w:tcPr>
            <w:tcW w:w="689" w:type="auto"/>
          </w:tcPr>
          <w:p w14:paraId="5C81C4A6" w14:textId="77777777" w:rsidR="005E738F" w:rsidRDefault="00000000">
            <w:pPr>
              <w:pStyle w:val="TAC6"/>
            </w:pPr>
            <w:r>
              <w:t>c03</w:t>
            </w:r>
          </w:p>
        </w:tc>
        <w:tc>
          <w:tcPr>
            <w:tcW w:w="689" w:type="auto"/>
          </w:tcPr>
          <w:p w14:paraId="7961FC3A" w14:textId="77777777" w:rsidR="005E738F" w:rsidRDefault="00000000">
            <w:pPr>
              <w:pStyle w:val="TAC6"/>
            </w:pPr>
            <w:r>
              <w:t>4x24.4</w:t>
            </w:r>
          </w:p>
        </w:tc>
        <w:tc>
          <w:tcPr>
            <w:tcW w:w="689" w:type="auto"/>
          </w:tcPr>
          <w:p w14:paraId="3F163ACD" w14:textId="77777777" w:rsidR="005E738F" w:rsidRDefault="00000000">
            <w:pPr>
              <w:pStyle w:val="TAC6"/>
            </w:pPr>
            <w:r>
              <w:t>84.5</w:t>
            </w:r>
          </w:p>
        </w:tc>
        <w:tc>
          <w:tcPr>
            <w:tcW w:w="689" w:type="auto"/>
          </w:tcPr>
          <w:p w14:paraId="52DA9C85" w14:textId="77777777" w:rsidR="005E738F" w:rsidRDefault="00000000">
            <w:pPr>
              <w:pStyle w:val="TAC6"/>
            </w:pPr>
            <w:r>
              <w:t>15.9</w:t>
            </w:r>
          </w:p>
        </w:tc>
        <w:tc>
          <w:tcPr>
            <w:tcW w:w="689" w:type="auto"/>
          </w:tcPr>
          <w:p w14:paraId="27B37030" w14:textId="77777777" w:rsidR="005E738F" w:rsidRDefault="00000000">
            <w:pPr>
              <w:pStyle w:val="TAC6"/>
            </w:pPr>
            <w:r>
              <w:t>1.73</w:t>
            </w:r>
          </w:p>
        </w:tc>
        <w:tc>
          <w:tcPr>
            <w:tcW w:w="689" w:type="auto"/>
          </w:tcPr>
          <w:p w14:paraId="29E39B0F" w14:textId="77777777" w:rsidR="005E738F" w:rsidRDefault="00000000">
            <w:pPr>
              <w:pStyle w:val="TAC6"/>
            </w:pPr>
            <w:r>
              <w:t>BT</w:t>
            </w:r>
          </w:p>
        </w:tc>
        <w:tc>
          <w:tcPr>
            <w:tcW w:w="689" w:type="auto"/>
            <w:shd w:val="clear" w:color="auto" w:fill="ADD8E6"/>
          </w:tcPr>
          <w:p w14:paraId="1BC05C14" w14:textId="77777777" w:rsidR="005E738F" w:rsidRDefault="00000000">
            <w:pPr>
              <w:pStyle w:val="TAC6"/>
            </w:pPr>
            <w:r>
              <w:t>EXCEED</w:t>
            </w:r>
          </w:p>
        </w:tc>
      </w:tr>
      <w:tr w:rsidR="005E738F" w14:paraId="608F33F7" w14:textId="77777777">
        <w:trPr>
          <w:jc w:val="center"/>
        </w:trPr>
        <w:tc>
          <w:tcPr>
            <w:tcW w:w="689" w:type="auto"/>
            <w:vMerge/>
          </w:tcPr>
          <w:p w14:paraId="3745A4CC" w14:textId="77777777" w:rsidR="005E738F" w:rsidRDefault="005E738F"/>
        </w:tc>
        <w:tc>
          <w:tcPr>
            <w:tcW w:w="689" w:type="auto"/>
          </w:tcPr>
          <w:p w14:paraId="05D00400" w14:textId="77777777" w:rsidR="005E738F" w:rsidRDefault="00000000">
            <w:pPr>
              <w:pStyle w:val="TAC6"/>
            </w:pPr>
            <w:r>
              <w:t>c07</w:t>
            </w:r>
          </w:p>
        </w:tc>
        <w:tc>
          <w:tcPr>
            <w:tcW w:w="689" w:type="auto"/>
          </w:tcPr>
          <w:p w14:paraId="183617F8" w14:textId="77777777" w:rsidR="005E738F" w:rsidRDefault="00000000">
            <w:pPr>
              <w:pStyle w:val="TAC6"/>
            </w:pPr>
            <w:r>
              <w:t>1</w:t>
            </w:r>
          </w:p>
        </w:tc>
        <w:tc>
          <w:tcPr>
            <w:tcW w:w="689" w:type="auto"/>
          </w:tcPr>
          <w:p w14:paraId="6E423FC3" w14:textId="77777777" w:rsidR="005E738F" w:rsidRDefault="00000000">
            <w:pPr>
              <w:pStyle w:val="TAC6"/>
            </w:pPr>
            <w:r>
              <w:t>128</w:t>
            </w:r>
          </w:p>
        </w:tc>
        <w:tc>
          <w:tcPr>
            <w:tcW w:w="689" w:type="auto"/>
          </w:tcPr>
          <w:p w14:paraId="7E94FE4B" w14:textId="77777777" w:rsidR="005E738F" w:rsidRDefault="00000000">
            <w:pPr>
              <w:pStyle w:val="TAC6"/>
            </w:pPr>
            <w:r>
              <w:t>NWT</w:t>
            </w:r>
          </w:p>
        </w:tc>
        <w:tc>
          <w:tcPr>
            <w:tcW w:w="689" w:type="auto"/>
          </w:tcPr>
          <w:p w14:paraId="34EC7729" w14:textId="77777777" w:rsidR="005E738F" w:rsidRDefault="00000000">
            <w:pPr>
              <w:pStyle w:val="TAC6"/>
            </w:pPr>
            <w:r>
              <w:t>87.4</w:t>
            </w:r>
          </w:p>
        </w:tc>
        <w:tc>
          <w:tcPr>
            <w:tcW w:w="689" w:type="auto"/>
          </w:tcPr>
          <w:p w14:paraId="6EA439BB" w14:textId="77777777" w:rsidR="005E738F" w:rsidRDefault="00000000">
            <w:pPr>
              <w:pStyle w:val="TAC6"/>
            </w:pPr>
            <w:r>
              <w:t>12.4</w:t>
            </w:r>
          </w:p>
        </w:tc>
        <w:tc>
          <w:tcPr>
            <w:tcW w:w="689" w:type="auto"/>
          </w:tcPr>
          <w:p w14:paraId="2D47B2F8" w14:textId="77777777" w:rsidR="005E738F" w:rsidRDefault="00000000">
            <w:pPr>
              <w:pStyle w:val="TAC6"/>
            </w:pPr>
            <w:r>
              <w:t>c04</w:t>
            </w:r>
          </w:p>
        </w:tc>
        <w:tc>
          <w:tcPr>
            <w:tcW w:w="689" w:type="auto"/>
          </w:tcPr>
          <w:p w14:paraId="32A9ADA2" w14:textId="77777777" w:rsidR="005E738F" w:rsidRDefault="00000000">
            <w:pPr>
              <w:pStyle w:val="TAC6"/>
            </w:pPr>
            <w:r>
              <w:t>4x32</w:t>
            </w:r>
          </w:p>
        </w:tc>
        <w:tc>
          <w:tcPr>
            <w:tcW w:w="689" w:type="auto"/>
          </w:tcPr>
          <w:p w14:paraId="3276FC04" w14:textId="77777777" w:rsidR="005E738F" w:rsidRDefault="00000000">
            <w:pPr>
              <w:pStyle w:val="TAC6"/>
            </w:pPr>
            <w:r>
              <w:t>83.8</w:t>
            </w:r>
          </w:p>
        </w:tc>
        <w:tc>
          <w:tcPr>
            <w:tcW w:w="689" w:type="auto"/>
          </w:tcPr>
          <w:p w14:paraId="19AEE8F7" w14:textId="77777777" w:rsidR="005E738F" w:rsidRDefault="00000000">
            <w:pPr>
              <w:pStyle w:val="TAC6"/>
            </w:pPr>
            <w:r>
              <w:t>14.9</w:t>
            </w:r>
          </w:p>
        </w:tc>
        <w:tc>
          <w:tcPr>
            <w:tcW w:w="689" w:type="auto"/>
          </w:tcPr>
          <w:p w14:paraId="662C1874" w14:textId="77777777" w:rsidR="005E738F" w:rsidRDefault="00000000">
            <w:pPr>
              <w:pStyle w:val="TAC6"/>
            </w:pPr>
            <w:r>
              <w:t>3.35</w:t>
            </w:r>
          </w:p>
        </w:tc>
        <w:tc>
          <w:tcPr>
            <w:tcW w:w="689" w:type="auto"/>
          </w:tcPr>
          <w:p w14:paraId="44B31A58" w14:textId="77777777" w:rsidR="005E738F" w:rsidRDefault="00000000">
            <w:pPr>
              <w:pStyle w:val="TAC6"/>
            </w:pPr>
            <w:r>
              <w:t>BT</w:t>
            </w:r>
          </w:p>
        </w:tc>
        <w:tc>
          <w:tcPr>
            <w:tcW w:w="689" w:type="auto"/>
            <w:shd w:val="clear" w:color="auto" w:fill="ADD8E6"/>
          </w:tcPr>
          <w:p w14:paraId="260673A4" w14:textId="77777777" w:rsidR="005E738F" w:rsidRDefault="00000000">
            <w:pPr>
              <w:pStyle w:val="TAC6"/>
            </w:pPr>
            <w:r>
              <w:t>EXCEED</w:t>
            </w:r>
          </w:p>
        </w:tc>
      </w:tr>
      <w:tr w:rsidR="005E738F" w14:paraId="02492F17" w14:textId="77777777">
        <w:trPr>
          <w:jc w:val="center"/>
        </w:trPr>
        <w:tc>
          <w:tcPr>
            <w:tcW w:w="689" w:type="auto"/>
            <w:vMerge/>
          </w:tcPr>
          <w:p w14:paraId="70C97F51" w14:textId="77777777" w:rsidR="005E738F" w:rsidRDefault="005E738F"/>
        </w:tc>
        <w:tc>
          <w:tcPr>
            <w:tcW w:w="689" w:type="auto"/>
          </w:tcPr>
          <w:p w14:paraId="7D26388A" w14:textId="77777777" w:rsidR="005E738F" w:rsidRDefault="00000000">
            <w:pPr>
              <w:pStyle w:val="TAC6"/>
            </w:pPr>
            <w:r>
              <w:t>c08</w:t>
            </w:r>
          </w:p>
        </w:tc>
        <w:tc>
          <w:tcPr>
            <w:tcW w:w="689" w:type="auto"/>
          </w:tcPr>
          <w:p w14:paraId="3E53F88C" w14:textId="77777777" w:rsidR="005E738F" w:rsidRDefault="00000000">
            <w:pPr>
              <w:pStyle w:val="TAC6"/>
            </w:pPr>
            <w:r>
              <w:t>1</w:t>
            </w:r>
          </w:p>
        </w:tc>
        <w:tc>
          <w:tcPr>
            <w:tcW w:w="689" w:type="auto"/>
          </w:tcPr>
          <w:p w14:paraId="3672FAC9" w14:textId="77777777" w:rsidR="005E738F" w:rsidRDefault="00000000">
            <w:pPr>
              <w:pStyle w:val="TAC6"/>
            </w:pPr>
            <w:r>
              <w:t>256</w:t>
            </w:r>
          </w:p>
        </w:tc>
        <w:tc>
          <w:tcPr>
            <w:tcW w:w="689" w:type="auto"/>
          </w:tcPr>
          <w:p w14:paraId="740BC862" w14:textId="77777777" w:rsidR="005E738F" w:rsidRDefault="00000000">
            <w:pPr>
              <w:pStyle w:val="TAC6"/>
            </w:pPr>
            <w:r>
              <w:t>NWT</w:t>
            </w:r>
          </w:p>
        </w:tc>
        <w:tc>
          <w:tcPr>
            <w:tcW w:w="689" w:type="auto"/>
          </w:tcPr>
          <w:p w14:paraId="03134FDE" w14:textId="77777777" w:rsidR="005E738F" w:rsidRDefault="00000000">
            <w:pPr>
              <w:pStyle w:val="TAC6"/>
            </w:pPr>
            <w:r>
              <w:t>91.7</w:t>
            </w:r>
          </w:p>
        </w:tc>
        <w:tc>
          <w:tcPr>
            <w:tcW w:w="689" w:type="auto"/>
          </w:tcPr>
          <w:p w14:paraId="16EB994B" w14:textId="77777777" w:rsidR="005E738F" w:rsidRDefault="00000000">
            <w:pPr>
              <w:pStyle w:val="TAC6"/>
            </w:pPr>
            <w:r>
              <w:t>9.6</w:t>
            </w:r>
          </w:p>
        </w:tc>
        <w:tc>
          <w:tcPr>
            <w:tcW w:w="689" w:type="auto"/>
          </w:tcPr>
          <w:p w14:paraId="67649B14" w14:textId="77777777" w:rsidR="005E738F" w:rsidRDefault="00000000">
            <w:pPr>
              <w:pStyle w:val="TAC6"/>
            </w:pPr>
            <w:r>
              <w:t>c05</w:t>
            </w:r>
          </w:p>
        </w:tc>
        <w:tc>
          <w:tcPr>
            <w:tcW w:w="689" w:type="auto"/>
          </w:tcPr>
          <w:p w14:paraId="199E2E07" w14:textId="77777777" w:rsidR="005E738F" w:rsidRDefault="00000000">
            <w:pPr>
              <w:pStyle w:val="TAC6"/>
            </w:pPr>
            <w:r>
              <w:t>4x64</w:t>
            </w:r>
          </w:p>
        </w:tc>
        <w:tc>
          <w:tcPr>
            <w:tcW w:w="689" w:type="auto"/>
          </w:tcPr>
          <w:p w14:paraId="64587B43" w14:textId="77777777" w:rsidR="005E738F" w:rsidRDefault="00000000">
            <w:pPr>
              <w:pStyle w:val="TAC6"/>
            </w:pPr>
            <w:r>
              <w:t>90.8</w:t>
            </w:r>
          </w:p>
        </w:tc>
        <w:tc>
          <w:tcPr>
            <w:tcW w:w="689" w:type="auto"/>
          </w:tcPr>
          <w:p w14:paraId="317DA670" w14:textId="77777777" w:rsidR="005E738F" w:rsidRDefault="00000000">
            <w:pPr>
              <w:pStyle w:val="TAC6"/>
            </w:pPr>
            <w:r>
              <w:t>9.7</w:t>
            </w:r>
          </w:p>
        </w:tc>
        <w:tc>
          <w:tcPr>
            <w:tcW w:w="689" w:type="auto"/>
          </w:tcPr>
          <w:p w14:paraId="3C66DC26" w14:textId="77777777" w:rsidR="005E738F" w:rsidRDefault="00000000">
            <w:pPr>
              <w:pStyle w:val="TAC6"/>
            </w:pPr>
            <w:r>
              <w:t>1.31</w:t>
            </w:r>
          </w:p>
        </w:tc>
        <w:tc>
          <w:tcPr>
            <w:tcW w:w="689" w:type="auto"/>
          </w:tcPr>
          <w:p w14:paraId="51185FE4" w14:textId="77777777" w:rsidR="005E738F" w:rsidRDefault="00000000">
            <w:pPr>
              <w:pStyle w:val="TAC6"/>
            </w:pPr>
            <w:r>
              <w:t>NWT</w:t>
            </w:r>
          </w:p>
        </w:tc>
        <w:tc>
          <w:tcPr>
            <w:tcW w:w="689" w:type="auto"/>
          </w:tcPr>
          <w:p w14:paraId="2F238F9C" w14:textId="77777777" w:rsidR="005E738F" w:rsidRDefault="00000000">
            <w:pPr>
              <w:pStyle w:val="TAC6"/>
            </w:pPr>
            <w:r>
              <w:t>PASS</w:t>
            </w:r>
          </w:p>
        </w:tc>
      </w:tr>
    </w:tbl>
    <w:p w14:paraId="4CA0298C" w14:textId="77777777" w:rsidR="005E738F" w:rsidRDefault="005E738F"/>
    <w:p w14:paraId="3766AF70"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7965226B" w14:textId="2695BA3C" w:rsidR="005E738F" w:rsidRDefault="00000000">
      <w:pPr>
        <w:pStyle w:val="TH"/>
      </w:pPr>
      <w:r>
        <w:t xml:space="preserve">Table </w:t>
      </w:r>
      <w:r>
        <w:fldChar w:fldCharType="begin"/>
      </w:r>
      <w:r>
        <w:instrText>SEQ Table \* ARABIC</w:instrText>
      </w:r>
      <w:r w:rsidR="001216E8">
        <w:fldChar w:fldCharType="separate"/>
      </w:r>
      <w:r w:rsidR="001216E8">
        <w:rPr>
          <w:noProof/>
        </w:rPr>
        <w:t>46</w:t>
      </w:r>
      <w:r>
        <w:fldChar w:fldCharType="end"/>
      </w:r>
      <w:r>
        <w:t>: Summary of the results of BS1534-6b</w:t>
      </w:r>
    </w:p>
    <w:tbl>
      <w:tblPr>
        <w:tblStyle w:val="TableGrid"/>
        <w:tblW w:w="0" w:type="auto"/>
        <w:jc w:val="center"/>
        <w:tblLook w:val="04A0" w:firstRow="1" w:lastRow="0" w:firstColumn="1" w:lastColumn="0" w:noHBand="0" w:noVBand="1"/>
      </w:tblPr>
      <w:tblGrid>
        <w:gridCol w:w="537"/>
        <w:gridCol w:w="726"/>
        <w:gridCol w:w="787"/>
        <w:gridCol w:w="967"/>
        <w:gridCol w:w="957"/>
      </w:tblGrid>
      <w:tr w:rsidR="005E738F" w14:paraId="124E4249" w14:textId="77777777">
        <w:trPr>
          <w:jc w:val="center"/>
        </w:trPr>
        <w:tc>
          <w:tcPr>
            <w:tcW w:w="1928" w:type="auto"/>
          </w:tcPr>
          <w:p w14:paraId="37E64EB2" w14:textId="77777777" w:rsidR="005E738F" w:rsidRDefault="00000000">
            <w:pPr>
              <w:pStyle w:val="TAH"/>
            </w:pPr>
            <w:r>
              <w:t>Lab</w:t>
            </w:r>
          </w:p>
        </w:tc>
        <w:tc>
          <w:tcPr>
            <w:tcW w:w="1928" w:type="auto"/>
          </w:tcPr>
          <w:p w14:paraId="1965C4D4" w14:textId="77777777" w:rsidR="005E738F" w:rsidRDefault="00000000">
            <w:pPr>
              <w:pStyle w:val="TAH"/>
            </w:pPr>
            <w:r>
              <w:t>Cond.</w:t>
            </w:r>
          </w:p>
        </w:tc>
        <w:tc>
          <w:tcPr>
            <w:tcW w:w="1928" w:type="auto"/>
          </w:tcPr>
          <w:p w14:paraId="703CBB66" w14:textId="77777777" w:rsidR="005E738F" w:rsidRDefault="00000000">
            <w:pPr>
              <w:pStyle w:val="TAH"/>
            </w:pPr>
            <w:r>
              <w:t>Bitrate</w:t>
            </w:r>
          </w:p>
        </w:tc>
        <w:tc>
          <w:tcPr>
            <w:tcW w:w="1928" w:type="auto"/>
          </w:tcPr>
          <w:p w14:paraId="64EE35B5" w14:textId="77777777" w:rsidR="005E738F" w:rsidRDefault="00000000">
            <w:pPr>
              <w:pStyle w:val="TAH"/>
            </w:pPr>
            <w:r>
              <w:t>ToR</w:t>
            </w:r>
          </w:p>
        </w:tc>
        <w:tc>
          <w:tcPr>
            <w:tcW w:w="1928" w:type="auto"/>
          </w:tcPr>
          <w:p w14:paraId="218F521F" w14:textId="77777777" w:rsidR="005E738F" w:rsidRDefault="00000000">
            <w:pPr>
              <w:pStyle w:val="TAH"/>
            </w:pPr>
            <w:r>
              <w:t>Status</w:t>
            </w:r>
          </w:p>
        </w:tc>
      </w:tr>
      <w:tr w:rsidR="005E738F" w14:paraId="02FEFDBC" w14:textId="77777777">
        <w:trPr>
          <w:jc w:val="center"/>
        </w:trPr>
        <w:tc>
          <w:tcPr>
            <w:tcW w:w="1928" w:type="auto"/>
            <w:vMerge w:val="restart"/>
          </w:tcPr>
          <w:p w14:paraId="5F51A7E2" w14:textId="77777777" w:rsidR="005E738F" w:rsidRDefault="00000000">
            <w:pPr>
              <w:pStyle w:val="TAC"/>
            </w:pPr>
            <w:r>
              <w:t>b</w:t>
            </w:r>
          </w:p>
        </w:tc>
        <w:tc>
          <w:tcPr>
            <w:tcW w:w="1928" w:type="auto"/>
          </w:tcPr>
          <w:p w14:paraId="5AA2803C" w14:textId="77777777" w:rsidR="005E738F" w:rsidRDefault="00000000">
            <w:pPr>
              <w:pStyle w:val="TAC"/>
            </w:pPr>
            <w:r>
              <w:t>c06</w:t>
            </w:r>
          </w:p>
        </w:tc>
        <w:tc>
          <w:tcPr>
            <w:tcW w:w="1928" w:type="auto"/>
          </w:tcPr>
          <w:p w14:paraId="271E76A8" w14:textId="77777777" w:rsidR="005E738F" w:rsidRDefault="00000000">
            <w:pPr>
              <w:pStyle w:val="TAC"/>
            </w:pPr>
            <w:r>
              <w:t>96</w:t>
            </w:r>
          </w:p>
        </w:tc>
        <w:tc>
          <w:tcPr>
            <w:tcW w:w="1928" w:type="auto"/>
          </w:tcPr>
          <w:p w14:paraId="56BAE458" w14:textId="77777777" w:rsidR="005E738F" w:rsidRDefault="00000000">
            <w:pPr>
              <w:pStyle w:val="TAC"/>
            </w:pPr>
            <w:r>
              <w:t>NWT c03</w:t>
            </w:r>
          </w:p>
        </w:tc>
        <w:tc>
          <w:tcPr>
            <w:tcW w:w="1928" w:type="auto"/>
          </w:tcPr>
          <w:p w14:paraId="5AD6F196" w14:textId="77777777" w:rsidR="005E738F" w:rsidRDefault="00000000">
            <w:pPr>
              <w:pStyle w:val="TAC"/>
            </w:pPr>
            <w:r>
              <w:t>PASS</w:t>
            </w:r>
          </w:p>
        </w:tc>
      </w:tr>
      <w:tr w:rsidR="005E738F" w14:paraId="0D6DD09B" w14:textId="77777777">
        <w:trPr>
          <w:jc w:val="center"/>
        </w:trPr>
        <w:tc>
          <w:tcPr>
            <w:tcW w:w="1928" w:type="auto"/>
            <w:vMerge/>
          </w:tcPr>
          <w:p w14:paraId="0B58BA8A" w14:textId="77777777" w:rsidR="005E738F" w:rsidRDefault="005E738F"/>
        </w:tc>
        <w:tc>
          <w:tcPr>
            <w:tcW w:w="1928" w:type="auto"/>
          </w:tcPr>
          <w:p w14:paraId="65F8FE2C" w14:textId="77777777" w:rsidR="005E738F" w:rsidRDefault="00000000">
            <w:pPr>
              <w:pStyle w:val="TAC"/>
            </w:pPr>
            <w:r>
              <w:t>c07</w:t>
            </w:r>
          </w:p>
        </w:tc>
        <w:tc>
          <w:tcPr>
            <w:tcW w:w="1928" w:type="auto"/>
          </w:tcPr>
          <w:p w14:paraId="1C3BDE1B" w14:textId="77777777" w:rsidR="005E738F" w:rsidRDefault="00000000">
            <w:pPr>
              <w:pStyle w:val="TAC"/>
            </w:pPr>
            <w:r>
              <w:t>128</w:t>
            </w:r>
          </w:p>
        </w:tc>
        <w:tc>
          <w:tcPr>
            <w:tcW w:w="1928" w:type="auto"/>
          </w:tcPr>
          <w:p w14:paraId="3FC46D3A" w14:textId="77777777" w:rsidR="005E738F" w:rsidRDefault="00000000">
            <w:pPr>
              <w:pStyle w:val="TAC"/>
            </w:pPr>
            <w:r>
              <w:t>NWT c04</w:t>
            </w:r>
          </w:p>
        </w:tc>
        <w:tc>
          <w:tcPr>
            <w:tcW w:w="1928" w:type="auto"/>
            <w:shd w:val="clear" w:color="auto" w:fill="ADD8E6"/>
          </w:tcPr>
          <w:p w14:paraId="6D9F257B" w14:textId="77777777" w:rsidR="005E738F" w:rsidRDefault="00000000">
            <w:pPr>
              <w:pStyle w:val="TAC"/>
            </w:pPr>
            <w:r>
              <w:t>EXCEED</w:t>
            </w:r>
          </w:p>
        </w:tc>
      </w:tr>
      <w:tr w:rsidR="005E738F" w14:paraId="2A4278D0" w14:textId="77777777">
        <w:trPr>
          <w:jc w:val="center"/>
        </w:trPr>
        <w:tc>
          <w:tcPr>
            <w:tcW w:w="1928" w:type="auto"/>
            <w:vMerge/>
          </w:tcPr>
          <w:p w14:paraId="48E87398" w14:textId="77777777" w:rsidR="005E738F" w:rsidRDefault="005E738F"/>
        </w:tc>
        <w:tc>
          <w:tcPr>
            <w:tcW w:w="1928" w:type="auto"/>
          </w:tcPr>
          <w:p w14:paraId="18A76B48" w14:textId="77777777" w:rsidR="005E738F" w:rsidRDefault="00000000">
            <w:pPr>
              <w:pStyle w:val="TAC"/>
            </w:pPr>
            <w:r>
              <w:t>c08</w:t>
            </w:r>
          </w:p>
        </w:tc>
        <w:tc>
          <w:tcPr>
            <w:tcW w:w="1928" w:type="auto"/>
          </w:tcPr>
          <w:p w14:paraId="69CB738F" w14:textId="77777777" w:rsidR="005E738F" w:rsidRDefault="00000000">
            <w:pPr>
              <w:pStyle w:val="TAC"/>
            </w:pPr>
            <w:r>
              <w:t>256</w:t>
            </w:r>
          </w:p>
        </w:tc>
        <w:tc>
          <w:tcPr>
            <w:tcW w:w="1928" w:type="auto"/>
          </w:tcPr>
          <w:p w14:paraId="3D1D1CF3" w14:textId="77777777" w:rsidR="005E738F" w:rsidRDefault="00000000">
            <w:pPr>
              <w:pStyle w:val="TAC"/>
            </w:pPr>
            <w:r>
              <w:t>NWT c05</w:t>
            </w:r>
          </w:p>
        </w:tc>
        <w:tc>
          <w:tcPr>
            <w:tcW w:w="1928" w:type="auto"/>
          </w:tcPr>
          <w:p w14:paraId="20EC749D" w14:textId="77777777" w:rsidR="005E738F" w:rsidRDefault="00000000">
            <w:pPr>
              <w:pStyle w:val="TAC"/>
            </w:pPr>
            <w:r>
              <w:t>PASS</w:t>
            </w:r>
          </w:p>
        </w:tc>
      </w:tr>
      <w:tr w:rsidR="005E738F" w14:paraId="789B2940" w14:textId="77777777">
        <w:trPr>
          <w:jc w:val="center"/>
        </w:trPr>
        <w:tc>
          <w:tcPr>
            <w:tcW w:w="1928" w:type="auto"/>
            <w:vMerge w:val="restart"/>
          </w:tcPr>
          <w:p w14:paraId="53218BDE" w14:textId="77777777" w:rsidR="005E738F" w:rsidRDefault="00000000">
            <w:pPr>
              <w:pStyle w:val="TAC"/>
            </w:pPr>
            <w:r>
              <w:t>d</w:t>
            </w:r>
          </w:p>
        </w:tc>
        <w:tc>
          <w:tcPr>
            <w:tcW w:w="1928" w:type="auto"/>
          </w:tcPr>
          <w:p w14:paraId="48FFA85A" w14:textId="77777777" w:rsidR="005E738F" w:rsidRDefault="00000000">
            <w:pPr>
              <w:pStyle w:val="TAC"/>
            </w:pPr>
            <w:r>
              <w:t>c06</w:t>
            </w:r>
          </w:p>
        </w:tc>
        <w:tc>
          <w:tcPr>
            <w:tcW w:w="1928" w:type="auto"/>
          </w:tcPr>
          <w:p w14:paraId="12EA6355" w14:textId="77777777" w:rsidR="005E738F" w:rsidRDefault="00000000">
            <w:pPr>
              <w:pStyle w:val="TAC"/>
            </w:pPr>
            <w:r>
              <w:t>96</w:t>
            </w:r>
          </w:p>
        </w:tc>
        <w:tc>
          <w:tcPr>
            <w:tcW w:w="1928" w:type="auto"/>
          </w:tcPr>
          <w:p w14:paraId="44F1772A" w14:textId="77777777" w:rsidR="005E738F" w:rsidRDefault="00000000">
            <w:pPr>
              <w:pStyle w:val="TAC"/>
            </w:pPr>
            <w:r>
              <w:t>NWT c03</w:t>
            </w:r>
          </w:p>
        </w:tc>
        <w:tc>
          <w:tcPr>
            <w:tcW w:w="1928" w:type="auto"/>
          </w:tcPr>
          <w:p w14:paraId="7E756470" w14:textId="77777777" w:rsidR="005E738F" w:rsidRDefault="00000000">
            <w:pPr>
              <w:pStyle w:val="TAC"/>
            </w:pPr>
            <w:r>
              <w:t>PASS</w:t>
            </w:r>
          </w:p>
        </w:tc>
      </w:tr>
      <w:tr w:rsidR="005E738F" w14:paraId="0B38DB50" w14:textId="77777777">
        <w:trPr>
          <w:jc w:val="center"/>
        </w:trPr>
        <w:tc>
          <w:tcPr>
            <w:tcW w:w="1928" w:type="auto"/>
            <w:vMerge/>
          </w:tcPr>
          <w:p w14:paraId="738A7329" w14:textId="77777777" w:rsidR="005E738F" w:rsidRDefault="005E738F"/>
        </w:tc>
        <w:tc>
          <w:tcPr>
            <w:tcW w:w="1928" w:type="auto"/>
          </w:tcPr>
          <w:p w14:paraId="2170CFED" w14:textId="77777777" w:rsidR="005E738F" w:rsidRDefault="00000000">
            <w:pPr>
              <w:pStyle w:val="TAC"/>
            </w:pPr>
            <w:r>
              <w:t>c07</w:t>
            </w:r>
          </w:p>
        </w:tc>
        <w:tc>
          <w:tcPr>
            <w:tcW w:w="1928" w:type="auto"/>
          </w:tcPr>
          <w:p w14:paraId="7FE57D74" w14:textId="77777777" w:rsidR="005E738F" w:rsidRDefault="00000000">
            <w:pPr>
              <w:pStyle w:val="TAC"/>
            </w:pPr>
            <w:r>
              <w:t>128</w:t>
            </w:r>
          </w:p>
        </w:tc>
        <w:tc>
          <w:tcPr>
            <w:tcW w:w="1928" w:type="auto"/>
          </w:tcPr>
          <w:p w14:paraId="220ABA7C" w14:textId="77777777" w:rsidR="005E738F" w:rsidRDefault="00000000">
            <w:pPr>
              <w:pStyle w:val="TAC"/>
            </w:pPr>
            <w:r>
              <w:t>NWT c04</w:t>
            </w:r>
          </w:p>
        </w:tc>
        <w:tc>
          <w:tcPr>
            <w:tcW w:w="1928" w:type="auto"/>
            <w:shd w:val="clear" w:color="auto" w:fill="ADD8E6"/>
          </w:tcPr>
          <w:p w14:paraId="10A0FDE4" w14:textId="77777777" w:rsidR="005E738F" w:rsidRDefault="00000000">
            <w:pPr>
              <w:pStyle w:val="TAC"/>
            </w:pPr>
            <w:r>
              <w:t>EXCEED</w:t>
            </w:r>
          </w:p>
        </w:tc>
      </w:tr>
      <w:tr w:rsidR="005E738F" w14:paraId="7878482D" w14:textId="77777777">
        <w:trPr>
          <w:jc w:val="center"/>
        </w:trPr>
        <w:tc>
          <w:tcPr>
            <w:tcW w:w="1928" w:type="auto"/>
            <w:vMerge/>
          </w:tcPr>
          <w:p w14:paraId="1F424A7B" w14:textId="77777777" w:rsidR="005E738F" w:rsidRDefault="005E738F"/>
        </w:tc>
        <w:tc>
          <w:tcPr>
            <w:tcW w:w="1928" w:type="auto"/>
          </w:tcPr>
          <w:p w14:paraId="4D300FEC" w14:textId="77777777" w:rsidR="005E738F" w:rsidRDefault="00000000">
            <w:pPr>
              <w:pStyle w:val="TAC"/>
            </w:pPr>
            <w:r>
              <w:t>c08</w:t>
            </w:r>
          </w:p>
        </w:tc>
        <w:tc>
          <w:tcPr>
            <w:tcW w:w="1928" w:type="auto"/>
          </w:tcPr>
          <w:p w14:paraId="47DFB643" w14:textId="77777777" w:rsidR="005E738F" w:rsidRDefault="00000000">
            <w:pPr>
              <w:pStyle w:val="TAC"/>
            </w:pPr>
            <w:r>
              <w:t>256</w:t>
            </w:r>
          </w:p>
        </w:tc>
        <w:tc>
          <w:tcPr>
            <w:tcW w:w="1928" w:type="auto"/>
          </w:tcPr>
          <w:p w14:paraId="6C6006E6" w14:textId="77777777" w:rsidR="005E738F" w:rsidRDefault="00000000">
            <w:pPr>
              <w:pStyle w:val="TAC"/>
            </w:pPr>
            <w:r>
              <w:t>NWT c05</w:t>
            </w:r>
          </w:p>
        </w:tc>
        <w:tc>
          <w:tcPr>
            <w:tcW w:w="1928" w:type="auto"/>
            <w:shd w:val="clear" w:color="auto" w:fill="ADD8E6"/>
          </w:tcPr>
          <w:p w14:paraId="3AF5883C" w14:textId="77777777" w:rsidR="005E738F" w:rsidRDefault="00000000">
            <w:pPr>
              <w:pStyle w:val="TAC"/>
            </w:pPr>
            <w:r>
              <w:t>EXCEED</w:t>
            </w:r>
          </w:p>
        </w:tc>
      </w:tr>
      <w:tr w:rsidR="005E738F" w14:paraId="42BF148E" w14:textId="77777777">
        <w:trPr>
          <w:jc w:val="center"/>
        </w:trPr>
        <w:tc>
          <w:tcPr>
            <w:tcW w:w="1928" w:type="auto"/>
            <w:vMerge w:val="restart"/>
          </w:tcPr>
          <w:p w14:paraId="3975D325" w14:textId="77777777" w:rsidR="005E738F" w:rsidRDefault="00000000">
            <w:pPr>
              <w:pStyle w:val="TAC"/>
            </w:pPr>
            <w:r>
              <w:t>d+b</w:t>
            </w:r>
          </w:p>
        </w:tc>
        <w:tc>
          <w:tcPr>
            <w:tcW w:w="1928" w:type="auto"/>
          </w:tcPr>
          <w:p w14:paraId="78320263" w14:textId="77777777" w:rsidR="005E738F" w:rsidRDefault="00000000">
            <w:pPr>
              <w:pStyle w:val="TAC"/>
            </w:pPr>
            <w:r>
              <w:t>c06</w:t>
            </w:r>
          </w:p>
        </w:tc>
        <w:tc>
          <w:tcPr>
            <w:tcW w:w="1928" w:type="auto"/>
          </w:tcPr>
          <w:p w14:paraId="319288E6" w14:textId="77777777" w:rsidR="005E738F" w:rsidRDefault="00000000">
            <w:pPr>
              <w:pStyle w:val="TAC"/>
            </w:pPr>
            <w:r>
              <w:t>96</w:t>
            </w:r>
          </w:p>
        </w:tc>
        <w:tc>
          <w:tcPr>
            <w:tcW w:w="1928" w:type="auto"/>
          </w:tcPr>
          <w:p w14:paraId="5D9ABFFC" w14:textId="77777777" w:rsidR="005E738F" w:rsidRDefault="00000000">
            <w:pPr>
              <w:pStyle w:val="TAC"/>
            </w:pPr>
            <w:r>
              <w:t>NWT c03</w:t>
            </w:r>
          </w:p>
        </w:tc>
        <w:tc>
          <w:tcPr>
            <w:tcW w:w="1928" w:type="auto"/>
            <w:shd w:val="clear" w:color="auto" w:fill="ADD8E6"/>
          </w:tcPr>
          <w:p w14:paraId="14C41DFC" w14:textId="77777777" w:rsidR="005E738F" w:rsidRDefault="00000000">
            <w:pPr>
              <w:pStyle w:val="TAC"/>
            </w:pPr>
            <w:r>
              <w:t>EXCEED</w:t>
            </w:r>
          </w:p>
        </w:tc>
      </w:tr>
      <w:tr w:rsidR="005E738F" w14:paraId="67D29327" w14:textId="77777777">
        <w:trPr>
          <w:jc w:val="center"/>
        </w:trPr>
        <w:tc>
          <w:tcPr>
            <w:tcW w:w="1928" w:type="auto"/>
            <w:vMerge/>
          </w:tcPr>
          <w:p w14:paraId="3784546B" w14:textId="77777777" w:rsidR="005E738F" w:rsidRDefault="005E738F"/>
        </w:tc>
        <w:tc>
          <w:tcPr>
            <w:tcW w:w="1928" w:type="auto"/>
          </w:tcPr>
          <w:p w14:paraId="6AA755A0" w14:textId="77777777" w:rsidR="005E738F" w:rsidRDefault="00000000">
            <w:pPr>
              <w:pStyle w:val="TAC"/>
            </w:pPr>
            <w:r>
              <w:t>c07</w:t>
            </w:r>
          </w:p>
        </w:tc>
        <w:tc>
          <w:tcPr>
            <w:tcW w:w="1928" w:type="auto"/>
          </w:tcPr>
          <w:p w14:paraId="308CC347" w14:textId="77777777" w:rsidR="005E738F" w:rsidRDefault="00000000">
            <w:pPr>
              <w:pStyle w:val="TAC"/>
            </w:pPr>
            <w:r>
              <w:t>128</w:t>
            </w:r>
          </w:p>
        </w:tc>
        <w:tc>
          <w:tcPr>
            <w:tcW w:w="1928" w:type="auto"/>
          </w:tcPr>
          <w:p w14:paraId="232C40B4" w14:textId="77777777" w:rsidR="005E738F" w:rsidRDefault="00000000">
            <w:pPr>
              <w:pStyle w:val="TAC"/>
            </w:pPr>
            <w:r>
              <w:t>NWT c04</w:t>
            </w:r>
          </w:p>
        </w:tc>
        <w:tc>
          <w:tcPr>
            <w:tcW w:w="1928" w:type="auto"/>
            <w:shd w:val="clear" w:color="auto" w:fill="ADD8E6"/>
          </w:tcPr>
          <w:p w14:paraId="73BAFEEC" w14:textId="77777777" w:rsidR="005E738F" w:rsidRDefault="00000000">
            <w:pPr>
              <w:pStyle w:val="TAC"/>
            </w:pPr>
            <w:r>
              <w:t>EXCEED</w:t>
            </w:r>
          </w:p>
        </w:tc>
      </w:tr>
      <w:tr w:rsidR="005E738F" w14:paraId="76862AFD" w14:textId="77777777">
        <w:trPr>
          <w:jc w:val="center"/>
        </w:trPr>
        <w:tc>
          <w:tcPr>
            <w:tcW w:w="1928" w:type="auto"/>
            <w:vMerge/>
          </w:tcPr>
          <w:p w14:paraId="14641CE8" w14:textId="77777777" w:rsidR="005E738F" w:rsidRDefault="005E738F"/>
        </w:tc>
        <w:tc>
          <w:tcPr>
            <w:tcW w:w="1928" w:type="auto"/>
          </w:tcPr>
          <w:p w14:paraId="5FB5ACAC" w14:textId="77777777" w:rsidR="005E738F" w:rsidRDefault="00000000">
            <w:pPr>
              <w:pStyle w:val="TAC"/>
            </w:pPr>
            <w:r>
              <w:t>c08</w:t>
            </w:r>
          </w:p>
        </w:tc>
        <w:tc>
          <w:tcPr>
            <w:tcW w:w="1928" w:type="auto"/>
          </w:tcPr>
          <w:p w14:paraId="57AE2BC2" w14:textId="77777777" w:rsidR="005E738F" w:rsidRDefault="00000000">
            <w:pPr>
              <w:pStyle w:val="TAC"/>
            </w:pPr>
            <w:r>
              <w:t>256</w:t>
            </w:r>
          </w:p>
        </w:tc>
        <w:tc>
          <w:tcPr>
            <w:tcW w:w="1928" w:type="auto"/>
          </w:tcPr>
          <w:p w14:paraId="4FD1932F" w14:textId="77777777" w:rsidR="005E738F" w:rsidRDefault="00000000">
            <w:pPr>
              <w:pStyle w:val="TAC"/>
            </w:pPr>
            <w:r>
              <w:t>NWT c05</w:t>
            </w:r>
          </w:p>
        </w:tc>
        <w:tc>
          <w:tcPr>
            <w:tcW w:w="1928" w:type="auto"/>
          </w:tcPr>
          <w:p w14:paraId="36084685" w14:textId="77777777" w:rsidR="005E738F" w:rsidRDefault="00000000">
            <w:pPr>
              <w:pStyle w:val="TAC"/>
            </w:pPr>
            <w:r>
              <w:t>PASS</w:t>
            </w:r>
          </w:p>
        </w:tc>
      </w:tr>
    </w:tbl>
    <w:p w14:paraId="142C217A" w14:textId="77777777" w:rsidR="005E738F" w:rsidRDefault="00000000">
      <w:r>
        <w:br w:type="page"/>
      </w:r>
    </w:p>
    <w:p w14:paraId="7C0CF8A5" w14:textId="77777777" w:rsidR="003F74E7" w:rsidRDefault="003F74E7" w:rsidP="003F74E7">
      <w:pPr>
        <w:pStyle w:val="Heading2"/>
      </w:pPr>
      <w:r>
        <w:t>BS1534-7a (MASA, Headphones)</w:t>
      </w:r>
    </w:p>
    <w:p w14:paraId="18ABBC0B" w14:textId="77777777" w:rsidR="005E738F" w:rsidRDefault="00000000">
      <w:r>
        <w:t>The averaged results per condition for experiment BS1534-7a are depicted in the following figure. The three curves show the individual results for the two labs and the results for a joint evaluation, respectively. Condition c01 is the hidden reference while c02 is the 7 kHz lowpass anchor.</w:t>
      </w:r>
    </w:p>
    <w:p w14:paraId="0F59AD45" w14:textId="77777777" w:rsidR="005E738F" w:rsidRDefault="00000000">
      <w:pPr>
        <w:pStyle w:val="TH"/>
      </w:pPr>
      <w:r>
        <w:rPr>
          <w:noProof/>
        </w:rPr>
        <w:drawing>
          <wp:inline distT="0" distB="0" distL="0" distR="0" wp14:anchorId="63D29976" wp14:editId="215625A7">
            <wp:extent cx="5040000" cy="252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7a.png"/>
                    <pic:cNvPicPr/>
                  </pic:nvPicPr>
                  <pic:blipFill>
                    <a:blip r:embed="rId30"/>
                    <a:stretch>
                      <a:fillRect/>
                    </a:stretch>
                  </pic:blipFill>
                  <pic:spPr>
                    <a:xfrm>
                      <a:off x="0" y="0"/>
                      <a:ext cx="5040000" cy="2520000"/>
                    </a:xfrm>
                    <a:prstGeom prst="rect">
                      <a:avLst/>
                    </a:prstGeom>
                  </pic:spPr>
                </pic:pic>
              </a:graphicData>
            </a:graphic>
          </wp:inline>
        </w:drawing>
      </w:r>
    </w:p>
    <w:p w14:paraId="7E58D72D" w14:textId="387F3324" w:rsidR="005E738F" w:rsidRDefault="00000000">
      <w:pPr>
        <w:pStyle w:val="TF"/>
      </w:pPr>
      <w:r>
        <w:t xml:space="preserve">Figure </w:t>
      </w:r>
      <w:r>
        <w:fldChar w:fldCharType="begin"/>
      </w:r>
      <w:r>
        <w:instrText>SEQ Figure \* ARABIC</w:instrText>
      </w:r>
      <w:r w:rsidR="001216E8">
        <w:fldChar w:fldCharType="separate"/>
      </w:r>
      <w:r w:rsidR="001216E8">
        <w:rPr>
          <w:noProof/>
        </w:rPr>
        <w:t>22</w:t>
      </w:r>
      <w:r>
        <w:fldChar w:fldCharType="end"/>
      </w:r>
      <w:r>
        <w:t>: Averaged results per condition for experiment BS1534-7a</w:t>
      </w:r>
    </w:p>
    <w:p w14:paraId="3143D282" w14:textId="77777777" w:rsidR="005E738F" w:rsidRDefault="00000000">
      <w:r>
        <w:t>The complete statistical evaluation of the requirement ToR tests for experiment BS1534-7a is given in the following table. The evaluation is done separately for the data from the two listening laboratories and for a combination of the two data sets.</w:t>
      </w:r>
    </w:p>
    <w:p w14:paraId="11EF9421" w14:textId="4E50CB5D" w:rsidR="005E738F" w:rsidRDefault="00000000">
      <w:pPr>
        <w:pStyle w:val="TH"/>
      </w:pPr>
      <w:r>
        <w:t xml:space="preserve">Table </w:t>
      </w:r>
      <w:r>
        <w:fldChar w:fldCharType="begin"/>
      </w:r>
      <w:r>
        <w:instrText>SEQ Table \* ARABIC</w:instrText>
      </w:r>
      <w:r w:rsidR="001216E8">
        <w:fldChar w:fldCharType="separate"/>
      </w:r>
      <w:r w:rsidR="001216E8">
        <w:rPr>
          <w:noProof/>
        </w:rPr>
        <w:t>47</w:t>
      </w:r>
      <w:r>
        <w:fldChar w:fldCharType="end"/>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517"/>
        <w:gridCol w:w="578"/>
        <w:gridCol w:w="470"/>
        <w:gridCol w:w="585"/>
        <w:gridCol w:w="614"/>
        <w:gridCol w:w="751"/>
      </w:tblGrid>
      <w:tr w:rsidR="005E738F" w14:paraId="78039E22" w14:textId="77777777">
        <w:trPr>
          <w:jc w:val="center"/>
        </w:trPr>
        <w:tc>
          <w:tcPr>
            <w:tcW w:w="689" w:type="auto"/>
            <w:gridSpan w:val="2"/>
            <w:vMerge w:val="restart"/>
          </w:tcPr>
          <w:p w14:paraId="2F1273BB" w14:textId="77777777" w:rsidR="005E738F" w:rsidRDefault="005E738F">
            <w:pPr>
              <w:pStyle w:val="TAH6"/>
            </w:pPr>
          </w:p>
        </w:tc>
        <w:tc>
          <w:tcPr>
            <w:tcW w:w="689" w:type="auto"/>
          </w:tcPr>
          <w:p w14:paraId="71EE9A2F" w14:textId="77777777" w:rsidR="005E738F" w:rsidRDefault="00000000">
            <w:pPr>
              <w:pStyle w:val="TAH6"/>
            </w:pPr>
            <w:r>
              <w:t>Type</w:t>
            </w:r>
          </w:p>
        </w:tc>
        <w:tc>
          <w:tcPr>
            <w:tcW w:w="689" w:type="auto"/>
            <w:gridSpan w:val="4"/>
          </w:tcPr>
          <w:p w14:paraId="699DE153" w14:textId="77777777" w:rsidR="005E738F" w:rsidRDefault="00000000">
            <w:pPr>
              <w:pStyle w:val="TAH6"/>
            </w:pPr>
            <w:r>
              <w:t>CuT</w:t>
            </w:r>
          </w:p>
        </w:tc>
        <w:tc>
          <w:tcPr>
            <w:tcW w:w="689" w:type="auto"/>
            <w:gridSpan w:val="4"/>
          </w:tcPr>
          <w:p w14:paraId="68DA2EDA" w14:textId="77777777" w:rsidR="005E738F" w:rsidRDefault="00000000">
            <w:pPr>
              <w:pStyle w:val="TAH6"/>
            </w:pPr>
            <w:r>
              <w:t>EVS Reference</w:t>
            </w:r>
          </w:p>
        </w:tc>
        <w:tc>
          <w:tcPr>
            <w:tcW w:w="689" w:type="auto"/>
            <w:gridSpan w:val="3"/>
          </w:tcPr>
          <w:p w14:paraId="15444B26" w14:textId="77777777" w:rsidR="005E738F" w:rsidRDefault="00000000">
            <w:pPr>
              <w:pStyle w:val="TAH6"/>
            </w:pPr>
            <w:r>
              <w:t>Evaluation</w:t>
            </w:r>
          </w:p>
        </w:tc>
      </w:tr>
      <w:tr w:rsidR="005E738F" w14:paraId="68ED9159" w14:textId="77777777">
        <w:trPr>
          <w:jc w:val="center"/>
        </w:trPr>
        <w:tc>
          <w:tcPr>
            <w:tcW w:w="689" w:type="auto"/>
            <w:gridSpan w:val="2"/>
            <w:vMerge/>
          </w:tcPr>
          <w:p w14:paraId="3DD67A6F" w14:textId="77777777" w:rsidR="005E738F" w:rsidRDefault="005E738F"/>
        </w:tc>
        <w:tc>
          <w:tcPr>
            <w:tcW w:w="689" w:type="auto"/>
          </w:tcPr>
          <w:p w14:paraId="6823C65E" w14:textId="77777777" w:rsidR="005E738F" w:rsidRDefault="00000000">
            <w:pPr>
              <w:pStyle w:val="TAH6"/>
            </w:pPr>
            <w:r>
              <w:t>Value</w:t>
            </w:r>
          </w:p>
        </w:tc>
        <w:tc>
          <w:tcPr>
            <w:tcW w:w="689" w:type="auto"/>
          </w:tcPr>
          <w:p w14:paraId="3F7E0061" w14:textId="77777777" w:rsidR="005E738F" w:rsidRDefault="00000000">
            <w:pPr>
              <w:pStyle w:val="TAH6"/>
            </w:pPr>
            <w:r>
              <w:t>Bitrate</w:t>
            </w:r>
          </w:p>
        </w:tc>
        <w:tc>
          <w:tcPr>
            <w:tcW w:w="689" w:type="auto"/>
          </w:tcPr>
          <w:p w14:paraId="5FE16938" w14:textId="77777777" w:rsidR="005E738F" w:rsidRDefault="00000000">
            <w:pPr>
              <w:pStyle w:val="TAH6"/>
            </w:pPr>
            <w:r>
              <w:t>Req.</w:t>
            </w:r>
          </w:p>
        </w:tc>
        <w:tc>
          <w:tcPr>
            <w:tcW w:w="689" w:type="auto"/>
          </w:tcPr>
          <w:p w14:paraId="658E7D55" w14:textId="77777777" w:rsidR="005E738F" w:rsidRDefault="00000000">
            <w:pPr>
              <w:pStyle w:val="TAH6"/>
            </w:pPr>
            <w:r>
              <w:t>Score</w:t>
            </w:r>
          </w:p>
        </w:tc>
        <w:tc>
          <w:tcPr>
            <w:tcW w:w="689" w:type="auto"/>
          </w:tcPr>
          <w:p w14:paraId="266B069D" w14:textId="77777777" w:rsidR="005E738F" w:rsidRDefault="00000000">
            <w:pPr>
              <w:pStyle w:val="TAH6"/>
            </w:pPr>
            <w:r>
              <w:t>Std.</w:t>
            </w:r>
          </w:p>
        </w:tc>
        <w:tc>
          <w:tcPr>
            <w:tcW w:w="689" w:type="auto"/>
          </w:tcPr>
          <w:p w14:paraId="72E97B9D" w14:textId="77777777" w:rsidR="005E738F" w:rsidRDefault="00000000">
            <w:pPr>
              <w:pStyle w:val="TAH6"/>
            </w:pPr>
            <w:r>
              <w:t>Cond.</w:t>
            </w:r>
          </w:p>
        </w:tc>
        <w:tc>
          <w:tcPr>
            <w:tcW w:w="689" w:type="auto"/>
          </w:tcPr>
          <w:p w14:paraId="02383A4A" w14:textId="77777777" w:rsidR="005E738F" w:rsidRDefault="00000000">
            <w:pPr>
              <w:pStyle w:val="TAH6"/>
            </w:pPr>
            <w:r>
              <w:t>Bitrate</w:t>
            </w:r>
          </w:p>
        </w:tc>
        <w:tc>
          <w:tcPr>
            <w:tcW w:w="689" w:type="auto"/>
          </w:tcPr>
          <w:p w14:paraId="4220CCEC" w14:textId="77777777" w:rsidR="005E738F" w:rsidRDefault="00000000">
            <w:pPr>
              <w:pStyle w:val="TAH6"/>
            </w:pPr>
            <w:r>
              <w:t>Score</w:t>
            </w:r>
          </w:p>
        </w:tc>
        <w:tc>
          <w:tcPr>
            <w:tcW w:w="689" w:type="auto"/>
          </w:tcPr>
          <w:p w14:paraId="7F6261BC" w14:textId="77777777" w:rsidR="005E738F" w:rsidRDefault="00000000">
            <w:pPr>
              <w:pStyle w:val="TAH6"/>
            </w:pPr>
            <w:r>
              <w:t>Std.</w:t>
            </w:r>
          </w:p>
        </w:tc>
        <w:tc>
          <w:tcPr>
            <w:tcW w:w="689" w:type="auto"/>
          </w:tcPr>
          <w:p w14:paraId="7C4C5EA2" w14:textId="77777777" w:rsidR="005E738F" w:rsidRDefault="00000000">
            <w:pPr>
              <w:pStyle w:val="TAH6"/>
            </w:pPr>
            <w:r>
              <w:t>T-Stat</w:t>
            </w:r>
          </w:p>
        </w:tc>
        <w:tc>
          <w:tcPr>
            <w:tcW w:w="689" w:type="auto"/>
          </w:tcPr>
          <w:p w14:paraId="18D75814" w14:textId="77777777" w:rsidR="005E738F" w:rsidRDefault="00000000">
            <w:pPr>
              <w:pStyle w:val="TAH6"/>
            </w:pPr>
            <w:r>
              <w:t>Result</w:t>
            </w:r>
          </w:p>
        </w:tc>
        <w:tc>
          <w:tcPr>
            <w:tcW w:w="689" w:type="auto"/>
          </w:tcPr>
          <w:p w14:paraId="185AA80C" w14:textId="77777777" w:rsidR="005E738F" w:rsidRDefault="00000000">
            <w:pPr>
              <w:pStyle w:val="TAH6"/>
            </w:pPr>
            <w:r>
              <w:t>State</w:t>
            </w:r>
          </w:p>
        </w:tc>
      </w:tr>
      <w:tr w:rsidR="005E738F" w14:paraId="05330F3E" w14:textId="77777777">
        <w:trPr>
          <w:jc w:val="center"/>
        </w:trPr>
        <w:tc>
          <w:tcPr>
            <w:tcW w:w="689" w:type="auto"/>
          </w:tcPr>
          <w:p w14:paraId="7CEDFDFC" w14:textId="77777777" w:rsidR="005E738F" w:rsidRDefault="00000000">
            <w:pPr>
              <w:pStyle w:val="TAH6"/>
            </w:pPr>
            <w:r>
              <w:t>Lab</w:t>
            </w:r>
          </w:p>
        </w:tc>
        <w:tc>
          <w:tcPr>
            <w:tcW w:w="689" w:type="auto"/>
          </w:tcPr>
          <w:p w14:paraId="5135BA03" w14:textId="77777777" w:rsidR="005E738F" w:rsidRDefault="00000000">
            <w:pPr>
              <w:pStyle w:val="TAH6"/>
            </w:pPr>
            <w:r>
              <w:t>Cond.</w:t>
            </w:r>
          </w:p>
        </w:tc>
        <w:tc>
          <w:tcPr>
            <w:tcW w:w="689" w:type="auto"/>
          </w:tcPr>
          <w:p w14:paraId="152DDC89" w14:textId="77777777" w:rsidR="005E738F" w:rsidRDefault="00000000">
            <w:pPr>
              <w:pStyle w:val="TAH6"/>
            </w:pPr>
            <w:r>
              <w:t>ToR#</w:t>
            </w:r>
          </w:p>
        </w:tc>
        <w:tc>
          <w:tcPr>
            <w:tcW w:w="689" w:type="auto"/>
            <w:gridSpan w:val="11"/>
          </w:tcPr>
          <w:p w14:paraId="1B722646" w14:textId="77777777" w:rsidR="005E738F" w:rsidRDefault="005E738F">
            <w:pPr>
              <w:pStyle w:val="TAH6"/>
            </w:pPr>
          </w:p>
        </w:tc>
      </w:tr>
      <w:tr w:rsidR="005E738F" w14:paraId="0C941ED7" w14:textId="77777777">
        <w:trPr>
          <w:jc w:val="center"/>
        </w:trPr>
        <w:tc>
          <w:tcPr>
            <w:tcW w:w="689" w:type="auto"/>
            <w:vMerge w:val="restart"/>
          </w:tcPr>
          <w:p w14:paraId="12DC7FC3" w14:textId="77777777" w:rsidR="005E738F" w:rsidRDefault="00000000">
            <w:pPr>
              <w:pStyle w:val="TAC6"/>
            </w:pPr>
            <w:r>
              <w:t>b</w:t>
            </w:r>
          </w:p>
        </w:tc>
        <w:tc>
          <w:tcPr>
            <w:tcW w:w="689" w:type="auto"/>
            <w:vMerge w:val="restart"/>
          </w:tcPr>
          <w:p w14:paraId="301E2532" w14:textId="77777777" w:rsidR="005E738F" w:rsidRDefault="00000000">
            <w:pPr>
              <w:pStyle w:val="TAC6"/>
            </w:pPr>
            <w:r>
              <w:t>c07</w:t>
            </w:r>
          </w:p>
        </w:tc>
        <w:tc>
          <w:tcPr>
            <w:tcW w:w="689" w:type="auto"/>
          </w:tcPr>
          <w:p w14:paraId="0F85C256" w14:textId="77777777" w:rsidR="005E738F" w:rsidRDefault="00000000">
            <w:pPr>
              <w:pStyle w:val="TAC6"/>
            </w:pPr>
            <w:r>
              <w:t>1</w:t>
            </w:r>
          </w:p>
        </w:tc>
        <w:tc>
          <w:tcPr>
            <w:tcW w:w="689" w:type="auto"/>
          </w:tcPr>
          <w:p w14:paraId="197D288C" w14:textId="77777777" w:rsidR="005E738F" w:rsidRDefault="00000000">
            <w:pPr>
              <w:pStyle w:val="TAC6"/>
            </w:pPr>
            <w:r>
              <w:t>96</w:t>
            </w:r>
          </w:p>
        </w:tc>
        <w:tc>
          <w:tcPr>
            <w:tcW w:w="689" w:type="auto"/>
          </w:tcPr>
          <w:p w14:paraId="71894B63" w14:textId="77777777" w:rsidR="005E738F" w:rsidRDefault="00000000">
            <w:pPr>
              <w:pStyle w:val="TAC6"/>
            </w:pPr>
            <w:r>
              <w:t>NWT</w:t>
            </w:r>
          </w:p>
        </w:tc>
        <w:tc>
          <w:tcPr>
            <w:tcW w:w="689" w:type="auto"/>
          </w:tcPr>
          <w:p w14:paraId="3B1E0E93" w14:textId="77777777" w:rsidR="005E738F" w:rsidRDefault="00000000">
            <w:pPr>
              <w:pStyle w:val="TAC6"/>
            </w:pPr>
            <w:r>
              <w:t>91.6</w:t>
            </w:r>
          </w:p>
        </w:tc>
        <w:tc>
          <w:tcPr>
            <w:tcW w:w="689" w:type="auto"/>
          </w:tcPr>
          <w:p w14:paraId="0B21EFC1" w14:textId="77777777" w:rsidR="005E738F" w:rsidRDefault="00000000">
            <w:pPr>
              <w:pStyle w:val="TAC6"/>
            </w:pPr>
            <w:r>
              <w:t>11.9</w:t>
            </w:r>
          </w:p>
        </w:tc>
        <w:tc>
          <w:tcPr>
            <w:tcW w:w="689" w:type="auto"/>
          </w:tcPr>
          <w:p w14:paraId="2FF76421" w14:textId="77777777" w:rsidR="005E738F" w:rsidRDefault="00000000">
            <w:pPr>
              <w:pStyle w:val="TAC6"/>
            </w:pPr>
            <w:r>
              <w:t>c03</w:t>
            </w:r>
          </w:p>
        </w:tc>
        <w:tc>
          <w:tcPr>
            <w:tcW w:w="689" w:type="auto"/>
          </w:tcPr>
          <w:p w14:paraId="40C9157D" w14:textId="77777777" w:rsidR="005E738F" w:rsidRDefault="00000000">
            <w:pPr>
              <w:pStyle w:val="TAC6"/>
            </w:pPr>
            <w:r>
              <w:t>4x32</w:t>
            </w:r>
          </w:p>
        </w:tc>
        <w:tc>
          <w:tcPr>
            <w:tcW w:w="689" w:type="auto"/>
          </w:tcPr>
          <w:p w14:paraId="7D4A2B88" w14:textId="77777777" w:rsidR="005E738F" w:rsidRDefault="00000000">
            <w:pPr>
              <w:pStyle w:val="TAC6"/>
            </w:pPr>
            <w:r>
              <w:t>84.1</w:t>
            </w:r>
          </w:p>
        </w:tc>
        <w:tc>
          <w:tcPr>
            <w:tcW w:w="689" w:type="auto"/>
          </w:tcPr>
          <w:p w14:paraId="2174F96B" w14:textId="77777777" w:rsidR="005E738F" w:rsidRDefault="00000000">
            <w:pPr>
              <w:pStyle w:val="TAC6"/>
            </w:pPr>
            <w:r>
              <w:t>20.9</w:t>
            </w:r>
          </w:p>
        </w:tc>
        <w:tc>
          <w:tcPr>
            <w:tcW w:w="689" w:type="auto"/>
          </w:tcPr>
          <w:p w14:paraId="1F913ED6" w14:textId="77777777" w:rsidR="005E738F" w:rsidRDefault="00000000">
            <w:pPr>
              <w:pStyle w:val="TAC6"/>
            </w:pPr>
            <w:r>
              <w:t>4.01</w:t>
            </w:r>
          </w:p>
        </w:tc>
        <w:tc>
          <w:tcPr>
            <w:tcW w:w="689" w:type="auto"/>
          </w:tcPr>
          <w:p w14:paraId="22245DBA" w14:textId="77777777" w:rsidR="005E738F" w:rsidRDefault="00000000">
            <w:pPr>
              <w:pStyle w:val="TAC6"/>
            </w:pPr>
            <w:r>
              <w:t>BT</w:t>
            </w:r>
          </w:p>
        </w:tc>
        <w:tc>
          <w:tcPr>
            <w:tcW w:w="689" w:type="auto"/>
            <w:shd w:val="clear" w:color="auto" w:fill="ADD8E6"/>
          </w:tcPr>
          <w:p w14:paraId="682C7512" w14:textId="77777777" w:rsidR="005E738F" w:rsidRDefault="00000000">
            <w:pPr>
              <w:pStyle w:val="TAC6"/>
            </w:pPr>
            <w:r>
              <w:t>EXCEED</w:t>
            </w:r>
          </w:p>
        </w:tc>
      </w:tr>
      <w:tr w:rsidR="005E738F" w14:paraId="558451D4" w14:textId="77777777">
        <w:trPr>
          <w:jc w:val="center"/>
        </w:trPr>
        <w:tc>
          <w:tcPr>
            <w:tcW w:w="689" w:type="auto"/>
            <w:vMerge/>
          </w:tcPr>
          <w:p w14:paraId="296FD5C7" w14:textId="77777777" w:rsidR="005E738F" w:rsidRDefault="005E738F"/>
        </w:tc>
        <w:tc>
          <w:tcPr>
            <w:tcW w:w="689" w:type="auto"/>
            <w:vMerge/>
          </w:tcPr>
          <w:p w14:paraId="42690B8F" w14:textId="77777777" w:rsidR="005E738F" w:rsidRDefault="005E738F"/>
        </w:tc>
        <w:tc>
          <w:tcPr>
            <w:tcW w:w="689" w:type="auto"/>
          </w:tcPr>
          <w:p w14:paraId="52ED45BD" w14:textId="77777777" w:rsidR="005E738F" w:rsidRDefault="00000000">
            <w:pPr>
              <w:pStyle w:val="TAC6"/>
            </w:pPr>
            <w:r>
              <w:t>2</w:t>
            </w:r>
          </w:p>
        </w:tc>
        <w:tc>
          <w:tcPr>
            <w:tcW w:w="689" w:type="auto"/>
          </w:tcPr>
          <w:p w14:paraId="739946DD" w14:textId="77777777" w:rsidR="005E738F" w:rsidRDefault="00000000">
            <w:pPr>
              <w:pStyle w:val="TAC6"/>
            </w:pPr>
            <w:r>
              <w:t>96</w:t>
            </w:r>
          </w:p>
        </w:tc>
        <w:tc>
          <w:tcPr>
            <w:tcW w:w="689" w:type="auto"/>
          </w:tcPr>
          <w:p w14:paraId="5A407901" w14:textId="77777777" w:rsidR="005E738F" w:rsidRDefault="00000000">
            <w:pPr>
              <w:pStyle w:val="TAC6"/>
            </w:pPr>
            <w:r>
              <w:t>NWT</w:t>
            </w:r>
          </w:p>
        </w:tc>
        <w:tc>
          <w:tcPr>
            <w:tcW w:w="689" w:type="auto"/>
          </w:tcPr>
          <w:p w14:paraId="766F0AC7" w14:textId="77777777" w:rsidR="005E738F" w:rsidRDefault="00000000">
            <w:pPr>
              <w:pStyle w:val="TAC6"/>
            </w:pPr>
            <w:r>
              <w:t>91.6</w:t>
            </w:r>
          </w:p>
        </w:tc>
        <w:tc>
          <w:tcPr>
            <w:tcW w:w="689" w:type="auto"/>
          </w:tcPr>
          <w:p w14:paraId="1CFD7852" w14:textId="77777777" w:rsidR="005E738F" w:rsidRDefault="00000000">
            <w:pPr>
              <w:pStyle w:val="TAC6"/>
            </w:pPr>
            <w:r>
              <w:t>11.9</w:t>
            </w:r>
          </w:p>
        </w:tc>
        <w:tc>
          <w:tcPr>
            <w:tcW w:w="689" w:type="auto"/>
          </w:tcPr>
          <w:p w14:paraId="42FD975D" w14:textId="77777777" w:rsidR="005E738F" w:rsidRDefault="00000000">
            <w:pPr>
              <w:pStyle w:val="TAC6"/>
            </w:pPr>
            <w:r>
              <w:t>c05</w:t>
            </w:r>
          </w:p>
        </w:tc>
        <w:tc>
          <w:tcPr>
            <w:tcW w:w="689" w:type="auto"/>
          </w:tcPr>
          <w:p w14:paraId="15A49FC2" w14:textId="77777777" w:rsidR="005E738F" w:rsidRDefault="00000000">
            <w:pPr>
              <w:pStyle w:val="TAC6"/>
            </w:pPr>
            <w:r>
              <w:t>2x32, unquantized MD</w:t>
            </w:r>
          </w:p>
        </w:tc>
        <w:tc>
          <w:tcPr>
            <w:tcW w:w="689" w:type="auto"/>
          </w:tcPr>
          <w:p w14:paraId="67918833" w14:textId="77777777" w:rsidR="005E738F" w:rsidRDefault="00000000">
            <w:pPr>
              <w:pStyle w:val="TAC6"/>
            </w:pPr>
            <w:r>
              <w:t>90.5</w:t>
            </w:r>
          </w:p>
        </w:tc>
        <w:tc>
          <w:tcPr>
            <w:tcW w:w="689" w:type="auto"/>
          </w:tcPr>
          <w:p w14:paraId="55230B9B" w14:textId="77777777" w:rsidR="005E738F" w:rsidRDefault="00000000">
            <w:pPr>
              <w:pStyle w:val="TAC6"/>
            </w:pPr>
            <w:r>
              <w:t>12.6</w:t>
            </w:r>
          </w:p>
        </w:tc>
        <w:tc>
          <w:tcPr>
            <w:tcW w:w="689" w:type="auto"/>
          </w:tcPr>
          <w:p w14:paraId="3C81158C" w14:textId="77777777" w:rsidR="005E738F" w:rsidRDefault="00000000">
            <w:pPr>
              <w:pStyle w:val="TAC6"/>
            </w:pPr>
            <w:r>
              <w:t>0.85</w:t>
            </w:r>
          </w:p>
        </w:tc>
        <w:tc>
          <w:tcPr>
            <w:tcW w:w="689" w:type="auto"/>
          </w:tcPr>
          <w:p w14:paraId="3F246657" w14:textId="77777777" w:rsidR="005E738F" w:rsidRDefault="00000000">
            <w:pPr>
              <w:pStyle w:val="TAC6"/>
            </w:pPr>
            <w:r>
              <w:t>NWT</w:t>
            </w:r>
          </w:p>
        </w:tc>
        <w:tc>
          <w:tcPr>
            <w:tcW w:w="689" w:type="auto"/>
          </w:tcPr>
          <w:p w14:paraId="7276E035" w14:textId="77777777" w:rsidR="005E738F" w:rsidRDefault="00000000">
            <w:pPr>
              <w:pStyle w:val="TAC6"/>
            </w:pPr>
            <w:r>
              <w:t>PASS</w:t>
            </w:r>
          </w:p>
        </w:tc>
      </w:tr>
      <w:tr w:rsidR="005E738F" w14:paraId="53DEFD00" w14:textId="77777777">
        <w:trPr>
          <w:jc w:val="center"/>
        </w:trPr>
        <w:tc>
          <w:tcPr>
            <w:tcW w:w="689" w:type="auto"/>
            <w:vMerge/>
          </w:tcPr>
          <w:p w14:paraId="50442687" w14:textId="77777777" w:rsidR="005E738F" w:rsidRDefault="005E738F"/>
        </w:tc>
        <w:tc>
          <w:tcPr>
            <w:tcW w:w="689" w:type="auto"/>
            <w:vMerge w:val="restart"/>
          </w:tcPr>
          <w:p w14:paraId="6186F430" w14:textId="77777777" w:rsidR="005E738F" w:rsidRDefault="00000000">
            <w:pPr>
              <w:pStyle w:val="TAC6"/>
            </w:pPr>
            <w:r>
              <w:t>c08</w:t>
            </w:r>
          </w:p>
        </w:tc>
        <w:tc>
          <w:tcPr>
            <w:tcW w:w="689" w:type="auto"/>
          </w:tcPr>
          <w:p w14:paraId="1152CBE7" w14:textId="77777777" w:rsidR="005E738F" w:rsidRDefault="00000000">
            <w:pPr>
              <w:pStyle w:val="TAC6"/>
            </w:pPr>
            <w:r>
              <w:t>1</w:t>
            </w:r>
          </w:p>
        </w:tc>
        <w:tc>
          <w:tcPr>
            <w:tcW w:w="689" w:type="auto"/>
          </w:tcPr>
          <w:p w14:paraId="30651710" w14:textId="77777777" w:rsidR="005E738F" w:rsidRDefault="00000000">
            <w:pPr>
              <w:pStyle w:val="TAC6"/>
            </w:pPr>
            <w:r>
              <w:t>128</w:t>
            </w:r>
          </w:p>
        </w:tc>
        <w:tc>
          <w:tcPr>
            <w:tcW w:w="689" w:type="auto"/>
          </w:tcPr>
          <w:p w14:paraId="313298DB" w14:textId="77777777" w:rsidR="005E738F" w:rsidRDefault="00000000">
            <w:pPr>
              <w:pStyle w:val="TAC6"/>
            </w:pPr>
            <w:r>
              <w:t>NWT</w:t>
            </w:r>
          </w:p>
        </w:tc>
        <w:tc>
          <w:tcPr>
            <w:tcW w:w="689" w:type="auto"/>
          </w:tcPr>
          <w:p w14:paraId="7D1ECD71" w14:textId="77777777" w:rsidR="005E738F" w:rsidRDefault="00000000">
            <w:pPr>
              <w:pStyle w:val="TAC6"/>
            </w:pPr>
            <w:r>
              <w:t>93.9</w:t>
            </w:r>
          </w:p>
        </w:tc>
        <w:tc>
          <w:tcPr>
            <w:tcW w:w="689" w:type="auto"/>
          </w:tcPr>
          <w:p w14:paraId="21BC579F" w14:textId="77777777" w:rsidR="005E738F" w:rsidRDefault="00000000">
            <w:pPr>
              <w:pStyle w:val="TAC6"/>
            </w:pPr>
            <w:r>
              <w:t>7.7</w:t>
            </w:r>
          </w:p>
        </w:tc>
        <w:tc>
          <w:tcPr>
            <w:tcW w:w="689" w:type="auto"/>
          </w:tcPr>
          <w:p w14:paraId="517A3412" w14:textId="77777777" w:rsidR="005E738F" w:rsidRDefault="00000000">
            <w:pPr>
              <w:pStyle w:val="TAC6"/>
            </w:pPr>
            <w:r>
              <w:t>c04</w:t>
            </w:r>
          </w:p>
        </w:tc>
        <w:tc>
          <w:tcPr>
            <w:tcW w:w="689" w:type="auto"/>
          </w:tcPr>
          <w:p w14:paraId="582C710D" w14:textId="77777777" w:rsidR="005E738F" w:rsidRDefault="00000000">
            <w:pPr>
              <w:pStyle w:val="TAC6"/>
            </w:pPr>
            <w:r>
              <w:t>4x48</w:t>
            </w:r>
          </w:p>
        </w:tc>
        <w:tc>
          <w:tcPr>
            <w:tcW w:w="689" w:type="auto"/>
          </w:tcPr>
          <w:p w14:paraId="3BF9E9BF" w14:textId="77777777" w:rsidR="005E738F" w:rsidRDefault="00000000">
            <w:pPr>
              <w:pStyle w:val="TAC6"/>
            </w:pPr>
            <w:r>
              <w:t>90.2</w:t>
            </w:r>
          </w:p>
        </w:tc>
        <w:tc>
          <w:tcPr>
            <w:tcW w:w="689" w:type="auto"/>
          </w:tcPr>
          <w:p w14:paraId="7D891F0C" w14:textId="77777777" w:rsidR="005E738F" w:rsidRDefault="00000000">
            <w:pPr>
              <w:pStyle w:val="TAC6"/>
            </w:pPr>
            <w:r>
              <w:t>13.1</w:t>
            </w:r>
          </w:p>
        </w:tc>
        <w:tc>
          <w:tcPr>
            <w:tcW w:w="689" w:type="auto"/>
          </w:tcPr>
          <w:p w14:paraId="10790753" w14:textId="77777777" w:rsidR="005E738F" w:rsidRDefault="00000000">
            <w:pPr>
              <w:pStyle w:val="TAC6"/>
            </w:pPr>
            <w:r>
              <w:t>3.14</w:t>
            </w:r>
          </w:p>
        </w:tc>
        <w:tc>
          <w:tcPr>
            <w:tcW w:w="689" w:type="auto"/>
          </w:tcPr>
          <w:p w14:paraId="0E1AA74A" w14:textId="77777777" w:rsidR="005E738F" w:rsidRDefault="00000000">
            <w:pPr>
              <w:pStyle w:val="TAC6"/>
            </w:pPr>
            <w:r>
              <w:t>BT</w:t>
            </w:r>
          </w:p>
        </w:tc>
        <w:tc>
          <w:tcPr>
            <w:tcW w:w="689" w:type="auto"/>
            <w:shd w:val="clear" w:color="auto" w:fill="ADD8E6"/>
          </w:tcPr>
          <w:p w14:paraId="2F9074D6" w14:textId="77777777" w:rsidR="005E738F" w:rsidRDefault="00000000">
            <w:pPr>
              <w:pStyle w:val="TAC6"/>
            </w:pPr>
            <w:r>
              <w:t>EXCEED</w:t>
            </w:r>
          </w:p>
        </w:tc>
      </w:tr>
      <w:tr w:rsidR="005E738F" w14:paraId="43F597FE" w14:textId="77777777">
        <w:trPr>
          <w:jc w:val="center"/>
        </w:trPr>
        <w:tc>
          <w:tcPr>
            <w:tcW w:w="689" w:type="auto"/>
            <w:vMerge/>
          </w:tcPr>
          <w:p w14:paraId="2C9CB8E0" w14:textId="77777777" w:rsidR="005E738F" w:rsidRDefault="005E738F"/>
        </w:tc>
        <w:tc>
          <w:tcPr>
            <w:tcW w:w="689" w:type="auto"/>
            <w:vMerge/>
          </w:tcPr>
          <w:p w14:paraId="136D34FB" w14:textId="77777777" w:rsidR="005E738F" w:rsidRDefault="005E738F"/>
        </w:tc>
        <w:tc>
          <w:tcPr>
            <w:tcW w:w="689" w:type="auto"/>
          </w:tcPr>
          <w:p w14:paraId="5F963F39" w14:textId="77777777" w:rsidR="005E738F" w:rsidRDefault="00000000">
            <w:pPr>
              <w:pStyle w:val="TAC6"/>
            </w:pPr>
            <w:r>
              <w:t>2</w:t>
            </w:r>
          </w:p>
        </w:tc>
        <w:tc>
          <w:tcPr>
            <w:tcW w:w="689" w:type="auto"/>
          </w:tcPr>
          <w:p w14:paraId="220456D5" w14:textId="77777777" w:rsidR="005E738F" w:rsidRDefault="00000000">
            <w:pPr>
              <w:pStyle w:val="TAC6"/>
            </w:pPr>
            <w:r>
              <w:t>128</w:t>
            </w:r>
          </w:p>
        </w:tc>
        <w:tc>
          <w:tcPr>
            <w:tcW w:w="689" w:type="auto"/>
          </w:tcPr>
          <w:p w14:paraId="1B83FD27" w14:textId="77777777" w:rsidR="005E738F" w:rsidRDefault="00000000">
            <w:pPr>
              <w:pStyle w:val="TAC6"/>
            </w:pPr>
            <w:r>
              <w:t>NWT</w:t>
            </w:r>
          </w:p>
        </w:tc>
        <w:tc>
          <w:tcPr>
            <w:tcW w:w="689" w:type="auto"/>
          </w:tcPr>
          <w:p w14:paraId="3193777E" w14:textId="77777777" w:rsidR="005E738F" w:rsidRDefault="00000000">
            <w:pPr>
              <w:pStyle w:val="TAC6"/>
            </w:pPr>
            <w:r>
              <w:t>93.9</w:t>
            </w:r>
          </w:p>
        </w:tc>
        <w:tc>
          <w:tcPr>
            <w:tcW w:w="689" w:type="auto"/>
          </w:tcPr>
          <w:p w14:paraId="015BEAB4" w14:textId="77777777" w:rsidR="005E738F" w:rsidRDefault="00000000">
            <w:pPr>
              <w:pStyle w:val="TAC6"/>
            </w:pPr>
            <w:r>
              <w:t>7.7</w:t>
            </w:r>
          </w:p>
        </w:tc>
        <w:tc>
          <w:tcPr>
            <w:tcW w:w="689" w:type="auto"/>
          </w:tcPr>
          <w:p w14:paraId="3E47AB45" w14:textId="77777777" w:rsidR="005E738F" w:rsidRDefault="00000000">
            <w:pPr>
              <w:pStyle w:val="TAC6"/>
            </w:pPr>
            <w:r>
              <w:t>c06</w:t>
            </w:r>
          </w:p>
        </w:tc>
        <w:tc>
          <w:tcPr>
            <w:tcW w:w="689" w:type="auto"/>
          </w:tcPr>
          <w:p w14:paraId="5E825287" w14:textId="77777777" w:rsidR="005E738F" w:rsidRDefault="00000000">
            <w:pPr>
              <w:pStyle w:val="TAC6"/>
            </w:pPr>
            <w:r>
              <w:t>2x48, unquantized MD</w:t>
            </w:r>
          </w:p>
        </w:tc>
        <w:tc>
          <w:tcPr>
            <w:tcW w:w="689" w:type="auto"/>
          </w:tcPr>
          <w:p w14:paraId="48A4EFE4" w14:textId="77777777" w:rsidR="005E738F" w:rsidRDefault="00000000">
            <w:pPr>
              <w:pStyle w:val="TAC6"/>
            </w:pPr>
            <w:r>
              <w:t>91.2</w:t>
            </w:r>
          </w:p>
        </w:tc>
        <w:tc>
          <w:tcPr>
            <w:tcW w:w="689" w:type="auto"/>
          </w:tcPr>
          <w:p w14:paraId="7A93D86A" w14:textId="77777777" w:rsidR="005E738F" w:rsidRDefault="00000000">
            <w:pPr>
              <w:pStyle w:val="TAC6"/>
            </w:pPr>
            <w:r>
              <w:t>14.1</w:t>
            </w:r>
          </w:p>
        </w:tc>
        <w:tc>
          <w:tcPr>
            <w:tcW w:w="689" w:type="auto"/>
          </w:tcPr>
          <w:p w14:paraId="14E24B81" w14:textId="77777777" w:rsidR="005E738F" w:rsidRDefault="00000000">
            <w:pPr>
              <w:pStyle w:val="TAC6"/>
            </w:pPr>
            <w:r>
              <w:t>2.14</w:t>
            </w:r>
          </w:p>
        </w:tc>
        <w:tc>
          <w:tcPr>
            <w:tcW w:w="689" w:type="auto"/>
          </w:tcPr>
          <w:p w14:paraId="4877440B" w14:textId="77777777" w:rsidR="005E738F" w:rsidRDefault="00000000">
            <w:pPr>
              <w:pStyle w:val="TAC6"/>
            </w:pPr>
            <w:r>
              <w:t>BT</w:t>
            </w:r>
          </w:p>
        </w:tc>
        <w:tc>
          <w:tcPr>
            <w:tcW w:w="689" w:type="auto"/>
            <w:shd w:val="clear" w:color="auto" w:fill="ADD8E6"/>
          </w:tcPr>
          <w:p w14:paraId="227A2BF8" w14:textId="77777777" w:rsidR="005E738F" w:rsidRDefault="00000000">
            <w:pPr>
              <w:pStyle w:val="TAC6"/>
            </w:pPr>
            <w:r>
              <w:t>EXCEED</w:t>
            </w:r>
          </w:p>
        </w:tc>
      </w:tr>
      <w:tr w:rsidR="005E738F" w14:paraId="7AF50F3F" w14:textId="77777777">
        <w:trPr>
          <w:jc w:val="center"/>
        </w:trPr>
        <w:tc>
          <w:tcPr>
            <w:tcW w:w="689" w:type="auto"/>
            <w:vMerge w:val="restart"/>
          </w:tcPr>
          <w:p w14:paraId="3FD4CF61" w14:textId="77777777" w:rsidR="005E738F" w:rsidRDefault="00000000">
            <w:pPr>
              <w:pStyle w:val="TAC6"/>
            </w:pPr>
            <w:r>
              <w:t>d</w:t>
            </w:r>
          </w:p>
        </w:tc>
        <w:tc>
          <w:tcPr>
            <w:tcW w:w="689" w:type="auto"/>
            <w:vMerge w:val="restart"/>
          </w:tcPr>
          <w:p w14:paraId="6224897D" w14:textId="77777777" w:rsidR="005E738F" w:rsidRDefault="00000000">
            <w:pPr>
              <w:pStyle w:val="TAC6"/>
            </w:pPr>
            <w:r>
              <w:t>c07</w:t>
            </w:r>
          </w:p>
        </w:tc>
        <w:tc>
          <w:tcPr>
            <w:tcW w:w="689" w:type="auto"/>
          </w:tcPr>
          <w:p w14:paraId="2EBB64AA" w14:textId="77777777" w:rsidR="005E738F" w:rsidRDefault="00000000">
            <w:pPr>
              <w:pStyle w:val="TAC6"/>
            </w:pPr>
            <w:r>
              <w:t>1</w:t>
            </w:r>
          </w:p>
        </w:tc>
        <w:tc>
          <w:tcPr>
            <w:tcW w:w="689" w:type="auto"/>
          </w:tcPr>
          <w:p w14:paraId="6611A8F2" w14:textId="77777777" w:rsidR="005E738F" w:rsidRDefault="00000000">
            <w:pPr>
              <w:pStyle w:val="TAC6"/>
            </w:pPr>
            <w:r>
              <w:t>96</w:t>
            </w:r>
          </w:p>
        </w:tc>
        <w:tc>
          <w:tcPr>
            <w:tcW w:w="689" w:type="auto"/>
          </w:tcPr>
          <w:p w14:paraId="4E8B27ED" w14:textId="77777777" w:rsidR="005E738F" w:rsidRDefault="00000000">
            <w:pPr>
              <w:pStyle w:val="TAC6"/>
            </w:pPr>
            <w:r>
              <w:t>NWT</w:t>
            </w:r>
          </w:p>
        </w:tc>
        <w:tc>
          <w:tcPr>
            <w:tcW w:w="689" w:type="auto"/>
          </w:tcPr>
          <w:p w14:paraId="4B878B09" w14:textId="77777777" w:rsidR="005E738F" w:rsidRDefault="00000000">
            <w:pPr>
              <w:pStyle w:val="TAC6"/>
            </w:pPr>
            <w:r>
              <w:t>88.5</w:t>
            </w:r>
          </w:p>
        </w:tc>
        <w:tc>
          <w:tcPr>
            <w:tcW w:w="689" w:type="auto"/>
          </w:tcPr>
          <w:p w14:paraId="29EDAD3D" w14:textId="77777777" w:rsidR="005E738F" w:rsidRDefault="00000000">
            <w:pPr>
              <w:pStyle w:val="TAC6"/>
            </w:pPr>
            <w:r>
              <w:t>7.9</w:t>
            </w:r>
          </w:p>
        </w:tc>
        <w:tc>
          <w:tcPr>
            <w:tcW w:w="689" w:type="auto"/>
          </w:tcPr>
          <w:p w14:paraId="1E1BD641" w14:textId="77777777" w:rsidR="005E738F" w:rsidRDefault="00000000">
            <w:pPr>
              <w:pStyle w:val="TAC6"/>
            </w:pPr>
            <w:r>
              <w:t>c03</w:t>
            </w:r>
          </w:p>
        </w:tc>
        <w:tc>
          <w:tcPr>
            <w:tcW w:w="689" w:type="auto"/>
          </w:tcPr>
          <w:p w14:paraId="2CF72DF7" w14:textId="77777777" w:rsidR="005E738F" w:rsidRDefault="00000000">
            <w:pPr>
              <w:pStyle w:val="TAC6"/>
            </w:pPr>
            <w:r>
              <w:t>4x32</w:t>
            </w:r>
          </w:p>
        </w:tc>
        <w:tc>
          <w:tcPr>
            <w:tcW w:w="689" w:type="auto"/>
          </w:tcPr>
          <w:p w14:paraId="21AB38F8" w14:textId="77777777" w:rsidR="005E738F" w:rsidRDefault="00000000">
            <w:pPr>
              <w:pStyle w:val="TAC6"/>
            </w:pPr>
            <w:r>
              <w:t>77.2</w:t>
            </w:r>
          </w:p>
        </w:tc>
        <w:tc>
          <w:tcPr>
            <w:tcW w:w="689" w:type="auto"/>
          </w:tcPr>
          <w:p w14:paraId="40B54C93" w14:textId="77777777" w:rsidR="005E738F" w:rsidRDefault="00000000">
            <w:pPr>
              <w:pStyle w:val="TAC6"/>
            </w:pPr>
            <w:r>
              <w:t>14.3</w:t>
            </w:r>
          </w:p>
        </w:tc>
        <w:tc>
          <w:tcPr>
            <w:tcW w:w="689" w:type="auto"/>
          </w:tcPr>
          <w:p w14:paraId="06476C03" w14:textId="77777777" w:rsidR="005E738F" w:rsidRDefault="00000000">
            <w:pPr>
              <w:pStyle w:val="TAC6"/>
            </w:pPr>
            <w:r>
              <w:t>9.05</w:t>
            </w:r>
          </w:p>
        </w:tc>
        <w:tc>
          <w:tcPr>
            <w:tcW w:w="689" w:type="auto"/>
          </w:tcPr>
          <w:p w14:paraId="7D0762F0" w14:textId="77777777" w:rsidR="005E738F" w:rsidRDefault="00000000">
            <w:pPr>
              <w:pStyle w:val="TAC6"/>
            </w:pPr>
            <w:r>
              <w:t>BT</w:t>
            </w:r>
          </w:p>
        </w:tc>
        <w:tc>
          <w:tcPr>
            <w:tcW w:w="689" w:type="auto"/>
            <w:shd w:val="clear" w:color="auto" w:fill="ADD8E6"/>
          </w:tcPr>
          <w:p w14:paraId="1F6B85B4" w14:textId="77777777" w:rsidR="005E738F" w:rsidRDefault="00000000">
            <w:pPr>
              <w:pStyle w:val="TAC6"/>
            </w:pPr>
            <w:r>
              <w:t>EXCEED</w:t>
            </w:r>
          </w:p>
        </w:tc>
      </w:tr>
      <w:tr w:rsidR="005E738F" w14:paraId="4F3A7BBF" w14:textId="77777777">
        <w:trPr>
          <w:jc w:val="center"/>
        </w:trPr>
        <w:tc>
          <w:tcPr>
            <w:tcW w:w="689" w:type="auto"/>
            <w:vMerge/>
          </w:tcPr>
          <w:p w14:paraId="2656E152" w14:textId="77777777" w:rsidR="005E738F" w:rsidRDefault="005E738F"/>
        </w:tc>
        <w:tc>
          <w:tcPr>
            <w:tcW w:w="689" w:type="auto"/>
            <w:vMerge/>
          </w:tcPr>
          <w:p w14:paraId="6E0EBCF6" w14:textId="77777777" w:rsidR="005E738F" w:rsidRDefault="005E738F"/>
        </w:tc>
        <w:tc>
          <w:tcPr>
            <w:tcW w:w="689" w:type="auto"/>
          </w:tcPr>
          <w:p w14:paraId="46740FB8" w14:textId="77777777" w:rsidR="005E738F" w:rsidRDefault="00000000">
            <w:pPr>
              <w:pStyle w:val="TAC6"/>
            </w:pPr>
            <w:r>
              <w:t>2</w:t>
            </w:r>
          </w:p>
        </w:tc>
        <w:tc>
          <w:tcPr>
            <w:tcW w:w="689" w:type="auto"/>
          </w:tcPr>
          <w:p w14:paraId="6D8BE47A" w14:textId="77777777" w:rsidR="005E738F" w:rsidRDefault="00000000">
            <w:pPr>
              <w:pStyle w:val="TAC6"/>
            </w:pPr>
            <w:r>
              <w:t>96</w:t>
            </w:r>
          </w:p>
        </w:tc>
        <w:tc>
          <w:tcPr>
            <w:tcW w:w="689" w:type="auto"/>
          </w:tcPr>
          <w:p w14:paraId="2AC905F9" w14:textId="77777777" w:rsidR="005E738F" w:rsidRDefault="00000000">
            <w:pPr>
              <w:pStyle w:val="TAC6"/>
            </w:pPr>
            <w:r>
              <w:t>NWT</w:t>
            </w:r>
          </w:p>
        </w:tc>
        <w:tc>
          <w:tcPr>
            <w:tcW w:w="689" w:type="auto"/>
          </w:tcPr>
          <w:p w14:paraId="7CF6D96D" w14:textId="77777777" w:rsidR="005E738F" w:rsidRDefault="00000000">
            <w:pPr>
              <w:pStyle w:val="TAC6"/>
            </w:pPr>
            <w:r>
              <w:t>88.5</w:t>
            </w:r>
          </w:p>
        </w:tc>
        <w:tc>
          <w:tcPr>
            <w:tcW w:w="689" w:type="auto"/>
          </w:tcPr>
          <w:p w14:paraId="25001EBD" w14:textId="77777777" w:rsidR="005E738F" w:rsidRDefault="00000000">
            <w:pPr>
              <w:pStyle w:val="TAC6"/>
            </w:pPr>
            <w:r>
              <w:t>7.9</w:t>
            </w:r>
          </w:p>
        </w:tc>
        <w:tc>
          <w:tcPr>
            <w:tcW w:w="689" w:type="auto"/>
          </w:tcPr>
          <w:p w14:paraId="10A8011E" w14:textId="77777777" w:rsidR="005E738F" w:rsidRDefault="00000000">
            <w:pPr>
              <w:pStyle w:val="TAC6"/>
            </w:pPr>
            <w:r>
              <w:t>c05</w:t>
            </w:r>
          </w:p>
        </w:tc>
        <w:tc>
          <w:tcPr>
            <w:tcW w:w="689" w:type="auto"/>
          </w:tcPr>
          <w:p w14:paraId="183FA82E" w14:textId="77777777" w:rsidR="005E738F" w:rsidRDefault="00000000">
            <w:pPr>
              <w:pStyle w:val="TAC6"/>
            </w:pPr>
            <w:r>
              <w:t>2x32, unquantized MD</w:t>
            </w:r>
          </w:p>
        </w:tc>
        <w:tc>
          <w:tcPr>
            <w:tcW w:w="689" w:type="auto"/>
          </w:tcPr>
          <w:p w14:paraId="5D239CBD" w14:textId="77777777" w:rsidR="005E738F" w:rsidRDefault="00000000">
            <w:pPr>
              <w:pStyle w:val="TAC6"/>
            </w:pPr>
            <w:r>
              <w:t>78.8</w:t>
            </w:r>
          </w:p>
        </w:tc>
        <w:tc>
          <w:tcPr>
            <w:tcW w:w="689" w:type="auto"/>
          </w:tcPr>
          <w:p w14:paraId="3A40E90F" w14:textId="77777777" w:rsidR="005E738F" w:rsidRDefault="00000000">
            <w:pPr>
              <w:pStyle w:val="TAC6"/>
            </w:pPr>
            <w:r>
              <w:t>15</w:t>
            </w:r>
          </w:p>
        </w:tc>
        <w:tc>
          <w:tcPr>
            <w:tcW w:w="689" w:type="auto"/>
          </w:tcPr>
          <w:p w14:paraId="6739BB97" w14:textId="77777777" w:rsidR="005E738F" w:rsidRDefault="00000000">
            <w:pPr>
              <w:pStyle w:val="TAC6"/>
            </w:pPr>
            <w:r>
              <w:t>7.45</w:t>
            </w:r>
          </w:p>
        </w:tc>
        <w:tc>
          <w:tcPr>
            <w:tcW w:w="689" w:type="auto"/>
          </w:tcPr>
          <w:p w14:paraId="2CDE7336" w14:textId="77777777" w:rsidR="005E738F" w:rsidRDefault="00000000">
            <w:pPr>
              <w:pStyle w:val="TAC6"/>
            </w:pPr>
            <w:r>
              <w:t>BT</w:t>
            </w:r>
          </w:p>
        </w:tc>
        <w:tc>
          <w:tcPr>
            <w:tcW w:w="689" w:type="auto"/>
            <w:shd w:val="clear" w:color="auto" w:fill="ADD8E6"/>
          </w:tcPr>
          <w:p w14:paraId="6CF6B2E9" w14:textId="77777777" w:rsidR="005E738F" w:rsidRDefault="00000000">
            <w:pPr>
              <w:pStyle w:val="TAC6"/>
            </w:pPr>
            <w:r>
              <w:t>EXCEED</w:t>
            </w:r>
          </w:p>
        </w:tc>
      </w:tr>
      <w:tr w:rsidR="005E738F" w14:paraId="011047C7" w14:textId="77777777">
        <w:trPr>
          <w:jc w:val="center"/>
        </w:trPr>
        <w:tc>
          <w:tcPr>
            <w:tcW w:w="689" w:type="auto"/>
            <w:vMerge/>
          </w:tcPr>
          <w:p w14:paraId="11AA25D5" w14:textId="77777777" w:rsidR="005E738F" w:rsidRDefault="005E738F"/>
        </w:tc>
        <w:tc>
          <w:tcPr>
            <w:tcW w:w="689" w:type="auto"/>
            <w:vMerge w:val="restart"/>
          </w:tcPr>
          <w:p w14:paraId="477A0EE1" w14:textId="77777777" w:rsidR="005E738F" w:rsidRDefault="00000000">
            <w:pPr>
              <w:pStyle w:val="TAC6"/>
            </w:pPr>
            <w:r>
              <w:t>c08</w:t>
            </w:r>
          </w:p>
        </w:tc>
        <w:tc>
          <w:tcPr>
            <w:tcW w:w="689" w:type="auto"/>
          </w:tcPr>
          <w:p w14:paraId="3099B7EA" w14:textId="77777777" w:rsidR="005E738F" w:rsidRDefault="00000000">
            <w:pPr>
              <w:pStyle w:val="TAC6"/>
            </w:pPr>
            <w:r>
              <w:t>1</w:t>
            </w:r>
          </w:p>
        </w:tc>
        <w:tc>
          <w:tcPr>
            <w:tcW w:w="689" w:type="auto"/>
          </w:tcPr>
          <w:p w14:paraId="14314E3F" w14:textId="77777777" w:rsidR="005E738F" w:rsidRDefault="00000000">
            <w:pPr>
              <w:pStyle w:val="TAC6"/>
            </w:pPr>
            <w:r>
              <w:t>128</w:t>
            </w:r>
          </w:p>
        </w:tc>
        <w:tc>
          <w:tcPr>
            <w:tcW w:w="689" w:type="auto"/>
          </w:tcPr>
          <w:p w14:paraId="4293903E" w14:textId="77777777" w:rsidR="005E738F" w:rsidRDefault="00000000">
            <w:pPr>
              <w:pStyle w:val="TAC6"/>
            </w:pPr>
            <w:r>
              <w:t>NWT</w:t>
            </w:r>
          </w:p>
        </w:tc>
        <w:tc>
          <w:tcPr>
            <w:tcW w:w="689" w:type="auto"/>
          </w:tcPr>
          <w:p w14:paraId="32116DB2" w14:textId="77777777" w:rsidR="005E738F" w:rsidRDefault="00000000">
            <w:pPr>
              <w:pStyle w:val="TAC6"/>
            </w:pPr>
            <w:r>
              <w:t>90.6</w:t>
            </w:r>
          </w:p>
        </w:tc>
        <w:tc>
          <w:tcPr>
            <w:tcW w:w="689" w:type="auto"/>
          </w:tcPr>
          <w:p w14:paraId="61AA10F7" w14:textId="77777777" w:rsidR="005E738F" w:rsidRDefault="00000000">
            <w:pPr>
              <w:pStyle w:val="TAC6"/>
            </w:pPr>
            <w:r>
              <w:t>7.5</w:t>
            </w:r>
          </w:p>
        </w:tc>
        <w:tc>
          <w:tcPr>
            <w:tcW w:w="689" w:type="auto"/>
          </w:tcPr>
          <w:p w14:paraId="5459C2A0" w14:textId="77777777" w:rsidR="005E738F" w:rsidRDefault="00000000">
            <w:pPr>
              <w:pStyle w:val="TAC6"/>
            </w:pPr>
            <w:r>
              <w:t>c04</w:t>
            </w:r>
          </w:p>
        </w:tc>
        <w:tc>
          <w:tcPr>
            <w:tcW w:w="689" w:type="auto"/>
          </w:tcPr>
          <w:p w14:paraId="128C4760" w14:textId="77777777" w:rsidR="005E738F" w:rsidRDefault="00000000">
            <w:pPr>
              <w:pStyle w:val="TAC6"/>
            </w:pPr>
            <w:r>
              <w:t>4x48</w:t>
            </w:r>
          </w:p>
        </w:tc>
        <w:tc>
          <w:tcPr>
            <w:tcW w:w="689" w:type="auto"/>
          </w:tcPr>
          <w:p w14:paraId="2A9AD9C9" w14:textId="77777777" w:rsidR="005E738F" w:rsidRDefault="00000000">
            <w:pPr>
              <w:pStyle w:val="TAC6"/>
            </w:pPr>
            <w:r>
              <w:t>87</w:t>
            </w:r>
          </w:p>
        </w:tc>
        <w:tc>
          <w:tcPr>
            <w:tcW w:w="689" w:type="auto"/>
          </w:tcPr>
          <w:p w14:paraId="11A1B86F" w14:textId="77777777" w:rsidR="005E738F" w:rsidRDefault="00000000">
            <w:pPr>
              <w:pStyle w:val="TAC6"/>
            </w:pPr>
            <w:r>
              <w:t>8.9</w:t>
            </w:r>
          </w:p>
        </w:tc>
        <w:tc>
          <w:tcPr>
            <w:tcW w:w="689" w:type="auto"/>
          </w:tcPr>
          <w:p w14:paraId="042D2796" w14:textId="77777777" w:rsidR="005E738F" w:rsidRDefault="00000000">
            <w:pPr>
              <w:pStyle w:val="TAC6"/>
            </w:pPr>
            <w:r>
              <w:t>3.91</w:t>
            </w:r>
          </w:p>
        </w:tc>
        <w:tc>
          <w:tcPr>
            <w:tcW w:w="689" w:type="auto"/>
          </w:tcPr>
          <w:p w14:paraId="53544DE1" w14:textId="77777777" w:rsidR="005E738F" w:rsidRDefault="00000000">
            <w:pPr>
              <w:pStyle w:val="TAC6"/>
            </w:pPr>
            <w:r>
              <w:t>BT</w:t>
            </w:r>
          </w:p>
        </w:tc>
        <w:tc>
          <w:tcPr>
            <w:tcW w:w="689" w:type="auto"/>
            <w:shd w:val="clear" w:color="auto" w:fill="ADD8E6"/>
          </w:tcPr>
          <w:p w14:paraId="643C86E7" w14:textId="77777777" w:rsidR="005E738F" w:rsidRDefault="00000000">
            <w:pPr>
              <w:pStyle w:val="TAC6"/>
            </w:pPr>
            <w:r>
              <w:t>EXCEED</w:t>
            </w:r>
          </w:p>
        </w:tc>
      </w:tr>
      <w:tr w:rsidR="005E738F" w14:paraId="54A51EDE" w14:textId="77777777">
        <w:trPr>
          <w:jc w:val="center"/>
        </w:trPr>
        <w:tc>
          <w:tcPr>
            <w:tcW w:w="689" w:type="auto"/>
            <w:vMerge/>
          </w:tcPr>
          <w:p w14:paraId="689E5A6F" w14:textId="77777777" w:rsidR="005E738F" w:rsidRDefault="005E738F"/>
        </w:tc>
        <w:tc>
          <w:tcPr>
            <w:tcW w:w="689" w:type="auto"/>
            <w:vMerge/>
          </w:tcPr>
          <w:p w14:paraId="1E00368F" w14:textId="77777777" w:rsidR="005E738F" w:rsidRDefault="005E738F"/>
        </w:tc>
        <w:tc>
          <w:tcPr>
            <w:tcW w:w="689" w:type="auto"/>
          </w:tcPr>
          <w:p w14:paraId="0939CFEA" w14:textId="77777777" w:rsidR="005E738F" w:rsidRDefault="00000000">
            <w:pPr>
              <w:pStyle w:val="TAC6"/>
            </w:pPr>
            <w:r>
              <w:t>2</w:t>
            </w:r>
          </w:p>
        </w:tc>
        <w:tc>
          <w:tcPr>
            <w:tcW w:w="689" w:type="auto"/>
          </w:tcPr>
          <w:p w14:paraId="09E9EDD2" w14:textId="77777777" w:rsidR="005E738F" w:rsidRDefault="00000000">
            <w:pPr>
              <w:pStyle w:val="TAC6"/>
            </w:pPr>
            <w:r>
              <w:t>128</w:t>
            </w:r>
          </w:p>
        </w:tc>
        <w:tc>
          <w:tcPr>
            <w:tcW w:w="689" w:type="auto"/>
          </w:tcPr>
          <w:p w14:paraId="6E555266" w14:textId="77777777" w:rsidR="005E738F" w:rsidRDefault="00000000">
            <w:pPr>
              <w:pStyle w:val="TAC6"/>
            </w:pPr>
            <w:r>
              <w:t>NWT</w:t>
            </w:r>
          </w:p>
        </w:tc>
        <w:tc>
          <w:tcPr>
            <w:tcW w:w="689" w:type="auto"/>
          </w:tcPr>
          <w:p w14:paraId="5A470D56" w14:textId="77777777" w:rsidR="005E738F" w:rsidRDefault="00000000">
            <w:pPr>
              <w:pStyle w:val="TAC6"/>
            </w:pPr>
            <w:r>
              <w:t>90.6</w:t>
            </w:r>
          </w:p>
        </w:tc>
        <w:tc>
          <w:tcPr>
            <w:tcW w:w="689" w:type="auto"/>
          </w:tcPr>
          <w:p w14:paraId="72D786DD" w14:textId="77777777" w:rsidR="005E738F" w:rsidRDefault="00000000">
            <w:pPr>
              <w:pStyle w:val="TAC6"/>
            </w:pPr>
            <w:r>
              <w:t>7.5</w:t>
            </w:r>
          </w:p>
        </w:tc>
        <w:tc>
          <w:tcPr>
            <w:tcW w:w="689" w:type="auto"/>
          </w:tcPr>
          <w:p w14:paraId="515DB855" w14:textId="77777777" w:rsidR="005E738F" w:rsidRDefault="00000000">
            <w:pPr>
              <w:pStyle w:val="TAC6"/>
            </w:pPr>
            <w:r>
              <w:t>c06</w:t>
            </w:r>
          </w:p>
        </w:tc>
        <w:tc>
          <w:tcPr>
            <w:tcW w:w="689" w:type="auto"/>
          </w:tcPr>
          <w:p w14:paraId="13756C06" w14:textId="77777777" w:rsidR="005E738F" w:rsidRDefault="00000000">
            <w:pPr>
              <w:pStyle w:val="TAC6"/>
            </w:pPr>
            <w:r>
              <w:t>2x48, unquantized MD</w:t>
            </w:r>
          </w:p>
        </w:tc>
        <w:tc>
          <w:tcPr>
            <w:tcW w:w="689" w:type="auto"/>
          </w:tcPr>
          <w:p w14:paraId="1ABDDF2D" w14:textId="77777777" w:rsidR="005E738F" w:rsidRDefault="00000000">
            <w:pPr>
              <w:pStyle w:val="TAC6"/>
            </w:pPr>
            <w:r>
              <w:t>89.8</w:t>
            </w:r>
          </w:p>
        </w:tc>
        <w:tc>
          <w:tcPr>
            <w:tcW w:w="689" w:type="auto"/>
          </w:tcPr>
          <w:p w14:paraId="01276F48" w14:textId="77777777" w:rsidR="005E738F" w:rsidRDefault="00000000">
            <w:pPr>
              <w:pStyle w:val="TAC6"/>
            </w:pPr>
            <w:r>
              <w:t>8.8</w:t>
            </w:r>
          </w:p>
        </w:tc>
        <w:tc>
          <w:tcPr>
            <w:tcW w:w="689" w:type="auto"/>
          </w:tcPr>
          <w:p w14:paraId="60E4DDE5" w14:textId="77777777" w:rsidR="005E738F" w:rsidRDefault="00000000">
            <w:pPr>
              <w:pStyle w:val="TAC6"/>
            </w:pPr>
            <w:r>
              <w:t>0.82</w:t>
            </w:r>
          </w:p>
        </w:tc>
        <w:tc>
          <w:tcPr>
            <w:tcW w:w="689" w:type="auto"/>
          </w:tcPr>
          <w:p w14:paraId="472171A2" w14:textId="77777777" w:rsidR="005E738F" w:rsidRDefault="00000000">
            <w:pPr>
              <w:pStyle w:val="TAC6"/>
            </w:pPr>
            <w:r>
              <w:t>NWT</w:t>
            </w:r>
          </w:p>
        </w:tc>
        <w:tc>
          <w:tcPr>
            <w:tcW w:w="689" w:type="auto"/>
          </w:tcPr>
          <w:p w14:paraId="6911382E" w14:textId="77777777" w:rsidR="005E738F" w:rsidRDefault="00000000">
            <w:pPr>
              <w:pStyle w:val="TAC6"/>
            </w:pPr>
            <w:r>
              <w:t>PASS</w:t>
            </w:r>
          </w:p>
        </w:tc>
      </w:tr>
      <w:tr w:rsidR="005E738F" w14:paraId="27ED8576" w14:textId="77777777">
        <w:trPr>
          <w:jc w:val="center"/>
        </w:trPr>
        <w:tc>
          <w:tcPr>
            <w:tcW w:w="689" w:type="auto"/>
            <w:vMerge w:val="restart"/>
          </w:tcPr>
          <w:p w14:paraId="5D9E028A" w14:textId="77777777" w:rsidR="005E738F" w:rsidRDefault="00000000">
            <w:pPr>
              <w:pStyle w:val="TAC6"/>
            </w:pPr>
            <w:r>
              <w:t>d+b</w:t>
            </w:r>
          </w:p>
        </w:tc>
        <w:tc>
          <w:tcPr>
            <w:tcW w:w="689" w:type="auto"/>
            <w:vMerge w:val="restart"/>
          </w:tcPr>
          <w:p w14:paraId="11D44473" w14:textId="77777777" w:rsidR="005E738F" w:rsidRDefault="00000000">
            <w:pPr>
              <w:pStyle w:val="TAC6"/>
            </w:pPr>
            <w:r>
              <w:t>c07</w:t>
            </w:r>
          </w:p>
        </w:tc>
        <w:tc>
          <w:tcPr>
            <w:tcW w:w="689" w:type="auto"/>
          </w:tcPr>
          <w:p w14:paraId="17529ADD" w14:textId="77777777" w:rsidR="005E738F" w:rsidRDefault="00000000">
            <w:pPr>
              <w:pStyle w:val="TAC6"/>
            </w:pPr>
            <w:r>
              <w:t>1</w:t>
            </w:r>
          </w:p>
        </w:tc>
        <w:tc>
          <w:tcPr>
            <w:tcW w:w="689" w:type="auto"/>
          </w:tcPr>
          <w:p w14:paraId="570BD4C5" w14:textId="77777777" w:rsidR="005E738F" w:rsidRDefault="00000000">
            <w:pPr>
              <w:pStyle w:val="TAC6"/>
            </w:pPr>
            <w:r>
              <w:t>96</w:t>
            </w:r>
          </w:p>
        </w:tc>
        <w:tc>
          <w:tcPr>
            <w:tcW w:w="689" w:type="auto"/>
          </w:tcPr>
          <w:p w14:paraId="7BEE6427" w14:textId="77777777" w:rsidR="005E738F" w:rsidRDefault="00000000">
            <w:pPr>
              <w:pStyle w:val="TAC6"/>
            </w:pPr>
            <w:r>
              <w:t>NWT</w:t>
            </w:r>
          </w:p>
        </w:tc>
        <w:tc>
          <w:tcPr>
            <w:tcW w:w="689" w:type="auto"/>
          </w:tcPr>
          <w:p w14:paraId="03851D2A" w14:textId="77777777" w:rsidR="005E738F" w:rsidRDefault="00000000">
            <w:pPr>
              <w:pStyle w:val="TAC6"/>
            </w:pPr>
            <w:r>
              <w:t>90.1</w:t>
            </w:r>
          </w:p>
        </w:tc>
        <w:tc>
          <w:tcPr>
            <w:tcW w:w="689" w:type="auto"/>
          </w:tcPr>
          <w:p w14:paraId="24BC8470" w14:textId="77777777" w:rsidR="005E738F" w:rsidRDefault="00000000">
            <w:pPr>
              <w:pStyle w:val="TAC6"/>
            </w:pPr>
            <w:r>
              <w:t>10.2</w:t>
            </w:r>
          </w:p>
        </w:tc>
        <w:tc>
          <w:tcPr>
            <w:tcW w:w="689" w:type="auto"/>
          </w:tcPr>
          <w:p w14:paraId="6F318EA8" w14:textId="77777777" w:rsidR="005E738F" w:rsidRDefault="00000000">
            <w:pPr>
              <w:pStyle w:val="TAC6"/>
            </w:pPr>
            <w:r>
              <w:t>c03</w:t>
            </w:r>
          </w:p>
        </w:tc>
        <w:tc>
          <w:tcPr>
            <w:tcW w:w="689" w:type="auto"/>
          </w:tcPr>
          <w:p w14:paraId="5B3AB84B" w14:textId="77777777" w:rsidR="005E738F" w:rsidRDefault="00000000">
            <w:pPr>
              <w:pStyle w:val="TAC6"/>
            </w:pPr>
            <w:r>
              <w:t>4x32</w:t>
            </w:r>
          </w:p>
        </w:tc>
        <w:tc>
          <w:tcPr>
            <w:tcW w:w="689" w:type="auto"/>
          </w:tcPr>
          <w:p w14:paraId="76BCF96C" w14:textId="77777777" w:rsidR="005E738F" w:rsidRDefault="00000000">
            <w:pPr>
              <w:pStyle w:val="TAC6"/>
            </w:pPr>
            <w:r>
              <w:t>80.7</w:t>
            </w:r>
          </w:p>
        </w:tc>
        <w:tc>
          <w:tcPr>
            <w:tcW w:w="689" w:type="auto"/>
          </w:tcPr>
          <w:p w14:paraId="4AB99ED1" w14:textId="77777777" w:rsidR="005E738F" w:rsidRDefault="00000000">
            <w:pPr>
              <w:pStyle w:val="TAC6"/>
            </w:pPr>
            <w:r>
              <w:t>18.2</w:t>
            </w:r>
          </w:p>
        </w:tc>
        <w:tc>
          <w:tcPr>
            <w:tcW w:w="689" w:type="auto"/>
          </w:tcPr>
          <w:p w14:paraId="4E0E980F" w14:textId="77777777" w:rsidR="005E738F" w:rsidRDefault="00000000">
            <w:pPr>
              <w:pStyle w:val="TAC6"/>
            </w:pPr>
            <w:r>
              <w:t>8.27</w:t>
            </w:r>
          </w:p>
        </w:tc>
        <w:tc>
          <w:tcPr>
            <w:tcW w:w="689" w:type="auto"/>
          </w:tcPr>
          <w:p w14:paraId="20EC5304" w14:textId="77777777" w:rsidR="005E738F" w:rsidRDefault="00000000">
            <w:pPr>
              <w:pStyle w:val="TAC6"/>
            </w:pPr>
            <w:r>
              <w:t>BT</w:t>
            </w:r>
          </w:p>
        </w:tc>
        <w:tc>
          <w:tcPr>
            <w:tcW w:w="689" w:type="auto"/>
            <w:shd w:val="clear" w:color="auto" w:fill="ADD8E6"/>
          </w:tcPr>
          <w:p w14:paraId="25397295" w14:textId="77777777" w:rsidR="005E738F" w:rsidRDefault="00000000">
            <w:pPr>
              <w:pStyle w:val="TAC6"/>
            </w:pPr>
            <w:r>
              <w:t>EXCEED</w:t>
            </w:r>
          </w:p>
        </w:tc>
      </w:tr>
      <w:tr w:rsidR="005E738F" w14:paraId="6B8D1F0A" w14:textId="77777777">
        <w:trPr>
          <w:jc w:val="center"/>
        </w:trPr>
        <w:tc>
          <w:tcPr>
            <w:tcW w:w="689" w:type="auto"/>
            <w:vMerge/>
          </w:tcPr>
          <w:p w14:paraId="5E25D6B5" w14:textId="77777777" w:rsidR="005E738F" w:rsidRDefault="005E738F"/>
        </w:tc>
        <w:tc>
          <w:tcPr>
            <w:tcW w:w="689" w:type="auto"/>
            <w:vMerge/>
          </w:tcPr>
          <w:p w14:paraId="6CAACB99" w14:textId="77777777" w:rsidR="005E738F" w:rsidRDefault="005E738F"/>
        </w:tc>
        <w:tc>
          <w:tcPr>
            <w:tcW w:w="689" w:type="auto"/>
          </w:tcPr>
          <w:p w14:paraId="6F51915C" w14:textId="77777777" w:rsidR="005E738F" w:rsidRDefault="00000000">
            <w:pPr>
              <w:pStyle w:val="TAC6"/>
            </w:pPr>
            <w:r>
              <w:t>2</w:t>
            </w:r>
          </w:p>
        </w:tc>
        <w:tc>
          <w:tcPr>
            <w:tcW w:w="689" w:type="auto"/>
          </w:tcPr>
          <w:p w14:paraId="27425C1A" w14:textId="77777777" w:rsidR="005E738F" w:rsidRDefault="00000000">
            <w:pPr>
              <w:pStyle w:val="TAC6"/>
            </w:pPr>
            <w:r>
              <w:t>96</w:t>
            </w:r>
          </w:p>
        </w:tc>
        <w:tc>
          <w:tcPr>
            <w:tcW w:w="689" w:type="auto"/>
          </w:tcPr>
          <w:p w14:paraId="37D417A7" w14:textId="77777777" w:rsidR="005E738F" w:rsidRDefault="00000000">
            <w:pPr>
              <w:pStyle w:val="TAC6"/>
            </w:pPr>
            <w:r>
              <w:t>NWT</w:t>
            </w:r>
          </w:p>
        </w:tc>
        <w:tc>
          <w:tcPr>
            <w:tcW w:w="689" w:type="auto"/>
          </w:tcPr>
          <w:p w14:paraId="5E9C4313" w14:textId="77777777" w:rsidR="005E738F" w:rsidRDefault="00000000">
            <w:pPr>
              <w:pStyle w:val="TAC6"/>
            </w:pPr>
            <w:r>
              <w:t>90.1</w:t>
            </w:r>
          </w:p>
        </w:tc>
        <w:tc>
          <w:tcPr>
            <w:tcW w:w="689" w:type="auto"/>
          </w:tcPr>
          <w:p w14:paraId="2BC60ED7" w14:textId="77777777" w:rsidR="005E738F" w:rsidRDefault="00000000">
            <w:pPr>
              <w:pStyle w:val="TAC6"/>
            </w:pPr>
            <w:r>
              <w:t>10.2</w:t>
            </w:r>
          </w:p>
        </w:tc>
        <w:tc>
          <w:tcPr>
            <w:tcW w:w="689" w:type="auto"/>
          </w:tcPr>
          <w:p w14:paraId="683406E6" w14:textId="77777777" w:rsidR="005E738F" w:rsidRDefault="00000000">
            <w:pPr>
              <w:pStyle w:val="TAC6"/>
            </w:pPr>
            <w:r>
              <w:t>c05</w:t>
            </w:r>
          </w:p>
        </w:tc>
        <w:tc>
          <w:tcPr>
            <w:tcW w:w="689" w:type="auto"/>
          </w:tcPr>
          <w:p w14:paraId="2EF9999F" w14:textId="77777777" w:rsidR="005E738F" w:rsidRDefault="00000000">
            <w:pPr>
              <w:pStyle w:val="TAC6"/>
            </w:pPr>
            <w:r>
              <w:t>2x32, unquantized MD</w:t>
            </w:r>
          </w:p>
        </w:tc>
        <w:tc>
          <w:tcPr>
            <w:tcW w:w="689" w:type="auto"/>
          </w:tcPr>
          <w:p w14:paraId="38872A1A" w14:textId="77777777" w:rsidR="005E738F" w:rsidRDefault="00000000">
            <w:pPr>
              <w:pStyle w:val="TAC6"/>
            </w:pPr>
            <w:r>
              <w:t>84.6</w:t>
            </w:r>
          </w:p>
        </w:tc>
        <w:tc>
          <w:tcPr>
            <w:tcW w:w="689" w:type="auto"/>
          </w:tcPr>
          <w:p w14:paraId="3466E9E8" w14:textId="77777777" w:rsidR="005E738F" w:rsidRDefault="00000000">
            <w:pPr>
              <w:pStyle w:val="TAC6"/>
            </w:pPr>
            <w:r>
              <w:t>15</w:t>
            </w:r>
          </w:p>
        </w:tc>
        <w:tc>
          <w:tcPr>
            <w:tcW w:w="689" w:type="auto"/>
          </w:tcPr>
          <w:p w14:paraId="6B28478A" w14:textId="77777777" w:rsidR="005E738F" w:rsidRDefault="00000000">
            <w:pPr>
              <w:pStyle w:val="TAC6"/>
            </w:pPr>
            <w:r>
              <w:t>5.49</w:t>
            </w:r>
          </w:p>
        </w:tc>
        <w:tc>
          <w:tcPr>
            <w:tcW w:w="689" w:type="auto"/>
          </w:tcPr>
          <w:p w14:paraId="034D664F" w14:textId="77777777" w:rsidR="005E738F" w:rsidRDefault="00000000">
            <w:pPr>
              <w:pStyle w:val="TAC6"/>
            </w:pPr>
            <w:r>
              <w:t>BT</w:t>
            </w:r>
          </w:p>
        </w:tc>
        <w:tc>
          <w:tcPr>
            <w:tcW w:w="689" w:type="auto"/>
            <w:shd w:val="clear" w:color="auto" w:fill="ADD8E6"/>
          </w:tcPr>
          <w:p w14:paraId="4B5A8AD6" w14:textId="77777777" w:rsidR="005E738F" w:rsidRDefault="00000000">
            <w:pPr>
              <w:pStyle w:val="TAC6"/>
            </w:pPr>
            <w:r>
              <w:t>EXCEED</w:t>
            </w:r>
          </w:p>
        </w:tc>
      </w:tr>
      <w:tr w:rsidR="005E738F" w14:paraId="052C6676" w14:textId="77777777">
        <w:trPr>
          <w:jc w:val="center"/>
        </w:trPr>
        <w:tc>
          <w:tcPr>
            <w:tcW w:w="689" w:type="auto"/>
            <w:vMerge/>
          </w:tcPr>
          <w:p w14:paraId="1FECB7AC" w14:textId="77777777" w:rsidR="005E738F" w:rsidRDefault="005E738F"/>
        </w:tc>
        <w:tc>
          <w:tcPr>
            <w:tcW w:w="689" w:type="auto"/>
            <w:vMerge w:val="restart"/>
          </w:tcPr>
          <w:p w14:paraId="574F10D5" w14:textId="77777777" w:rsidR="005E738F" w:rsidRDefault="00000000">
            <w:pPr>
              <w:pStyle w:val="TAC6"/>
            </w:pPr>
            <w:r>
              <w:t>c08</w:t>
            </w:r>
          </w:p>
        </w:tc>
        <w:tc>
          <w:tcPr>
            <w:tcW w:w="689" w:type="auto"/>
          </w:tcPr>
          <w:p w14:paraId="0F45A2EF" w14:textId="77777777" w:rsidR="005E738F" w:rsidRDefault="00000000">
            <w:pPr>
              <w:pStyle w:val="TAC6"/>
            </w:pPr>
            <w:r>
              <w:t>1</w:t>
            </w:r>
          </w:p>
        </w:tc>
        <w:tc>
          <w:tcPr>
            <w:tcW w:w="689" w:type="auto"/>
          </w:tcPr>
          <w:p w14:paraId="7D885F58" w14:textId="77777777" w:rsidR="005E738F" w:rsidRDefault="00000000">
            <w:pPr>
              <w:pStyle w:val="TAC6"/>
            </w:pPr>
            <w:r>
              <w:t>128</w:t>
            </w:r>
          </w:p>
        </w:tc>
        <w:tc>
          <w:tcPr>
            <w:tcW w:w="689" w:type="auto"/>
          </w:tcPr>
          <w:p w14:paraId="73BEBFD5" w14:textId="77777777" w:rsidR="005E738F" w:rsidRDefault="00000000">
            <w:pPr>
              <w:pStyle w:val="TAC6"/>
            </w:pPr>
            <w:r>
              <w:t>NWT</w:t>
            </w:r>
          </w:p>
        </w:tc>
        <w:tc>
          <w:tcPr>
            <w:tcW w:w="689" w:type="auto"/>
          </w:tcPr>
          <w:p w14:paraId="77D23ACC" w14:textId="77777777" w:rsidR="005E738F" w:rsidRDefault="00000000">
            <w:pPr>
              <w:pStyle w:val="TAC6"/>
            </w:pPr>
            <w:r>
              <w:t>92.2</w:t>
            </w:r>
          </w:p>
        </w:tc>
        <w:tc>
          <w:tcPr>
            <w:tcW w:w="689" w:type="auto"/>
          </w:tcPr>
          <w:p w14:paraId="57269E04" w14:textId="77777777" w:rsidR="005E738F" w:rsidRDefault="00000000">
            <w:pPr>
              <w:pStyle w:val="TAC6"/>
            </w:pPr>
            <w:r>
              <w:t>7.7</w:t>
            </w:r>
          </w:p>
        </w:tc>
        <w:tc>
          <w:tcPr>
            <w:tcW w:w="689" w:type="auto"/>
          </w:tcPr>
          <w:p w14:paraId="7F88EDAB" w14:textId="77777777" w:rsidR="005E738F" w:rsidRDefault="00000000">
            <w:pPr>
              <w:pStyle w:val="TAC6"/>
            </w:pPr>
            <w:r>
              <w:t>c04</w:t>
            </w:r>
          </w:p>
        </w:tc>
        <w:tc>
          <w:tcPr>
            <w:tcW w:w="689" w:type="auto"/>
          </w:tcPr>
          <w:p w14:paraId="4312C0BE" w14:textId="77777777" w:rsidR="005E738F" w:rsidRDefault="00000000">
            <w:pPr>
              <w:pStyle w:val="TAC6"/>
            </w:pPr>
            <w:r>
              <w:t>4x48</w:t>
            </w:r>
          </w:p>
        </w:tc>
        <w:tc>
          <w:tcPr>
            <w:tcW w:w="689" w:type="auto"/>
          </w:tcPr>
          <w:p w14:paraId="41790A2C" w14:textId="77777777" w:rsidR="005E738F" w:rsidRDefault="00000000">
            <w:pPr>
              <w:pStyle w:val="TAC6"/>
            </w:pPr>
            <w:r>
              <w:t>88.6</w:t>
            </w:r>
          </w:p>
        </w:tc>
        <w:tc>
          <w:tcPr>
            <w:tcW w:w="689" w:type="auto"/>
          </w:tcPr>
          <w:p w14:paraId="5B8808F5" w14:textId="77777777" w:rsidR="005E738F" w:rsidRDefault="00000000">
            <w:pPr>
              <w:pStyle w:val="TAC6"/>
            </w:pPr>
            <w:r>
              <w:t>11.3</w:t>
            </w:r>
          </w:p>
        </w:tc>
        <w:tc>
          <w:tcPr>
            <w:tcW w:w="689" w:type="auto"/>
          </w:tcPr>
          <w:p w14:paraId="0CCC8A14" w14:textId="77777777" w:rsidR="005E738F" w:rsidRDefault="00000000">
            <w:pPr>
              <w:pStyle w:val="TAC6"/>
            </w:pPr>
            <w:r>
              <w:t>4.81</w:t>
            </w:r>
          </w:p>
        </w:tc>
        <w:tc>
          <w:tcPr>
            <w:tcW w:w="689" w:type="auto"/>
          </w:tcPr>
          <w:p w14:paraId="1DD9EA66" w14:textId="77777777" w:rsidR="005E738F" w:rsidRDefault="00000000">
            <w:pPr>
              <w:pStyle w:val="TAC6"/>
            </w:pPr>
            <w:r>
              <w:t>BT</w:t>
            </w:r>
          </w:p>
        </w:tc>
        <w:tc>
          <w:tcPr>
            <w:tcW w:w="689" w:type="auto"/>
            <w:shd w:val="clear" w:color="auto" w:fill="ADD8E6"/>
          </w:tcPr>
          <w:p w14:paraId="4C020952" w14:textId="77777777" w:rsidR="005E738F" w:rsidRDefault="00000000">
            <w:pPr>
              <w:pStyle w:val="TAC6"/>
            </w:pPr>
            <w:r>
              <w:t>EXCEED</w:t>
            </w:r>
          </w:p>
        </w:tc>
      </w:tr>
      <w:tr w:rsidR="005E738F" w14:paraId="57EE7540" w14:textId="77777777">
        <w:trPr>
          <w:jc w:val="center"/>
        </w:trPr>
        <w:tc>
          <w:tcPr>
            <w:tcW w:w="689" w:type="auto"/>
            <w:vMerge/>
          </w:tcPr>
          <w:p w14:paraId="13635DEA" w14:textId="77777777" w:rsidR="005E738F" w:rsidRDefault="005E738F"/>
        </w:tc>
        <w:tc>
          <w:tcPr>
            <w:tcW w:w="689" w:type="auto"/>
            <w:vMerge/>
          </w:tcPr>
          <w:p w14:paraId="66169174" w14:textId="77777777" w:rsidR="005E738F" w:rsidRDefault="005E738F"/>
        </w:tc>
        <w:tc>
          <w:tcPr>
            <w:tcW w:w="689" w:type="auto"/>
          </w:tcPr>
          <w:p w14:paraId="0AD6F8DE" w14:textId="77777777" w:rsidR="005E738F" w:rsidRDefault="00000000">
            <w:pPr>
              <w:pStyle w:val="TAC6"/>
            </w:pPr>
            <w:r>
              <w:t>2</w:t>
            </w:r>
          </w:p>
        </w:tc>
        <w:tc>
          <w:tcPr>
            <w:tcW w:w="689" w:type="auto"/>
          </w:tcPr>
          <w:p w14:paraId="74161B6F" w14:textId="77777777" w:rsidR="005E738F" w:rsidRDefault="00000000">
            <w:pPr>
              <w:pStyle w:val="TAC6"/>
            </w:pPr>
            <w:r>
              <w:t>128</w:t>
            </w:r>
          </w:p>
        </w:tc>
        <w:tc>
          <w:tcPr>
            <w:tcW w:w="689" w:type="auto"/>
          </w:tcPr>
          <w:p w14:paraId="0F2779C6" w14:textId="77777777" w:rsidR="005E738F" w:rsidRDefault="00000000">
            <w:pPr>
              <w:pStyle w:val="TAC6"/>
            </w:pPr>
            <w:r>
              <w:t>NWT</w:t>
            </w:r>
          </w:p>
        </w:tc>
        <w:tc>
          <w:tcPr>
            <w:tcW w:w="689" w:type="auto"/>
          </w:tcPr>
          <w:p w14:paraId="78774B90" w14:textId="77777777" w:rsidR="005E738F" w:rsidRDefault="00000000">
            <w:pPr>
              <w:pStyle w:val="TAC6"/>
            </w:pPr>
            <w:r>
              <w:t>92.2</w:t>
            </w:r>
          </w:p>
        </w:tc>
        <w:tc>
          <w:tcPr>
            <w:tcW w:w="689" w:type="auto"/>
          </w:tcPr>
          <w:p w14:paraId="139ABAB7" w14:textId="77777777" w:rsidR="005E738F" w:rsidRDefault="00000000">
            <w:pPr>
              <w:pStyle w:val="TAC6"/>
            </w:pPr>
            <w:r>
              <w:t>7.7</w:t>
            </w:r>
          </w:p>
        </w:tc>
        <w:tc>
          <w:tcPr>
            <w:tcW w:w="689" w:type="auto"/>
          </w:tcPr>
          <w:p w14:paraId="31F9CB6F" w14:textId="77777777" w:rsidR="005E738F" w:rsidRDefault="00000000">
            <w:pPr>
              <w:pStyle w:val="TAC6"/>
            </w:pPr>
            <w:r>
              <w:t>c06</w:t>
            </w:r>
          </w:p>
        </w:tc>
        <w:tc>
          <w:tcPr>
            <w:tcW w:w="689" w:type="auto"/>
          </w:tcPr>
          <w:p w14:paraId="56FE29B4" w14:textId="77777777" w:rsidR="005E738F" w:rsidRDefault="00000000">
            <w:pPr>
              <w:pStyle w:val="TAC6"/>
            </w:pPr>
            <w:r>
              <w:t>2x48, unquantized MD</w:t>
            </w:r>
          </w:p>
        </w:tc>
        <w:tc>
          <w:tcPr>
            <w:tcW w:w="689" w:type="auto"/>
          </w:tcPr>
          <w:p w14:paraId="6F92CA0F" w14:textId="77777777" w:rsidR="005E738F" w:rsidRDefault="00000000">
            <w:pPr>
              <w:pStyle w:val="TAC6"/>
            </w:pPr>
            <w:r>
              <w:t>90.5</w:t>
            </w:r>
          </w:p>
        </w:tc>
        <w:tc>
          <w:tcPr>
            <w:tcW w:w="689" w:type="auto"/>
          </w:tcPr>
          <w:p w14:paraId="6D5EA253" w14:textId="77777777" w:rsidR="005E738F" w:rsidRDefault="00000000">
            <w:pPr>
              <w:pStyle w:val="TAC6"/>
            </w:pPr>
            <w:r>
              <w:t>11.8</w:t>
            </w:r>
          </w:p>
        </w:tc>
        <w:tc>
          <w:tcPr>
            <w:tcW w:w="689" w:type="auto"/>
          </w:tcPr>
          <w:p w14:paraId="6286342D" w14:textId="77777777" w:rsidR="005E738F" w:rsidRDefault="00000000">
            <w:pPr>
              <w:pStyle w:val="TAC6"/>
            </w:pPr>
            <w:r>
              <w:t>2.2</w:t>
            </w:r>
          </w:p>
        </w:tc>
        <w:tc>
          <w:tcPr>
            <w:tcW w:w="689" w:type="auto"/>
          </w:tcPr>
          <w:p w14:paraId="518C7D16" w14:textId="77777777" w:rsidR="005E738F" w:rsidRDefault="00000000">
            <w:pPr>
              <w:pStyle w:val="TAC6"/>
            </w:pPr>
            <w:r>
              <w:t>BT</w:t>
            </w:r>
          </w:p>
        </w:tc>
        <w:tc>
          <w:tcPr>
            <w:tcW w:w="689" w:type="auto"/>
            <w:shd w:val="clear" w:color="auto" w:fill="ADD8E6"/>
          </w:tcPr>
          <w:p w14:paraId="15A78D8F" w14:textId="77777777" w:rsidR="005E738F" w:rsidRDefault="00000000">
            <w:pPr>
              <w:pStyle w:val="TAC6"/>
            </w:pPr>
            <w:r>
              <w:t>EXCEED</w:t>
            </w:r>
          </w:p>
        </w:tc>
      </w:tr>
    </w:tbl>
    <w:p w14:paraId="7214EAF8" w14:textId="77777777" w:rsidR="005E738F" w:rsidRDefault="005E738F"/>
    <w:p w14:paraId="27871A51"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05095066" w14:textId="5EE49008" w:rsidR="005E738F" w:rsidRDefault="00000000">
      <w:pPr>
        <w:pStyle w:val="TH"/>
      </w:pPr>
      <w:r>
        <w:t xml:space="preserve">Table </w:t>
      </w:r>
      <w:r>
        <w:fldChar w:fldCharType="begin"/>
      </w:r>
      <w:r>
        <w:instrText>SEQ Table \* ARABIC</w:instrText>
      </w:r>
      <w:r w:rsidR="001216E8">
        <w:fldChar w:fldCharType="separate"/>
      </w:r>
      <w:r w:rsidR="001216E8">
        <w:rPr>
          <w:noProof/>
        </w:rPr>
        <w:t>48</w:t>
      </w:r>
      <w:r>
        <w:fldChar w:fldCharType="end"/>
      </w:r>
      <w:r>
        <w:t>: Summary of the results of BS1534-7a</w:t>
      </w:r>
    </w:p>
    <w:tbl>
      <w:tblPr>
        <w:tblStyle w:val="TableGrid"/>
        <w:tblW w:w="0" w:type="auto"/>
        <w:jc w:val="center"/>
        <w:tblLook w:val="04A0" w:firstRow="1" w:lastRow="0" w:firstColumn="1" w:lastColumn="0" w:noHBand="0" w:noVBand="1"/>
      </w:tblPr>
      <w:tblGrid>
        <w:gridCol w:w="537"/>
        <w:gridCol w:w="726"/>
        <w:gridCol w:w="787"/>
        <w:gridCol w:w="2087"/>
        <w:gridCol w:w="957"/>
      </w:tblGrid>
      <w:tr w:rsidR="005E738F" w14:paraId="3D14E640" w14:textId="77777777">
        <w:trPr>
          <w:jc w:val="center"/>
        </w:trPr>
        <w:tc>
          <w:tcPr>
            <w:tcW w:w="1928" w:type="auto"/>
          </w:tcPr>
          <w:p w14:paraId="515E0AA8" w14:textId="77777777" w:rsidR="005E738F" w:rsidRDefault="00000000">
            <w:pPr>
              <w:pStyle w:val="TAH"/>
            </w:pPr>
            <w:r>
              <w:t>Lab</w:t>
            </w:r>
          </w:p>
        </w:tc>
        <w:tc>
          <w:tcPr>
            <w:tcW w:w="1928" w:type="auto"/>
          </w:tcPr>
          <w:p w14:paraId="1FCBB250" w14:textId="77777777" w:rsidR="005E738F" w:rsidRDefault="00000000">
            <w:pPr>
              <w:pStyle w:val="TAH"/>
            </w:pPr>
            <w:r>
              <w:t>Cond.</w:t>
            </w:r>
          </w:p>
        </w:tc>
        <w:tc>
          <w:tcPr>
            <w:tcW w:w="1928" w:type="auto"/>
          </w:tcPr>
          <w:p w14:paraId="64847463" w14:textId="77777777" w:rsidR="005E738F" w:rsidRDefault="00000000">
            <w:pPr>
              <w:pStyle w:val="TAH"/>
            </w:pPr>
            <w:r>
              <w:t>Bitrate</w:t>
            </w:r>
          </w:p>
        </w:tc>
        <w:tc>
          <w:tcPr>
            <w:tcW w:w="1928" w:type="auto"/>
          </w:tcPr>
          <w:p w14:paraId="4871E530" w14:textId="77777777" w:rsidR="005E738F" w:rsidRDefault="00000000">
            <w:pPr>
              <w:pStyle w:val="TAH"/>
            </w:pPr>
            <w:r>
              <w:t>ToR</w:t>
            </w:r>
          </w:p>
        </w:tc>
        <w:tc>
          <w:tcPr>
            <w:tcW w:w="1928" w:type="auto"/>
          </w:tcPr>
          <w:p w14:paraId="54723981" w14:textId="77777777" w:rsidR="005E738F" w:rsidRDefault="00000000">
            <w:pPr>
              <w:pStyle w:val="TAH"/>
            </w:pPr>
            <w:r>
              <w:t>Status</w:t>
            </w:r>
          </w:p>
        </w:tc>
      </w:tr>
      <w:tr w:rsidR="005E738F" w14:paraId="31250A14" w14:textId="77777777">
        <w:trPr>
          <w:jc w:val="center"/>
        </w:trPr>
        <w:tc>
          <w:tcPr>
            <w:tcW w:w="1928" w:type="auto"/>
            <w:vMerge w:val="restart"/>
          </w:tcPr>
          <w:p w14:paraId="65D1FDAA" w14:textId="77777777" w:rsidR="005E738F" w:rsidRDefault="00000000">
            <w:pPr>
              <w:pStyle w:val="TAC"/>
            </w:pPr>
            <w:r>
              <w:t>b</w:t>
            </w:r>
          </w:p>
        </w:tc>
        <w:tc>
          <w:tcPr>
            <w:tcW w:w="1928" w:type="auto"/>
          </w:tcPr>
          <w:p w14:paraId="43FD497C" w14:textId="77777777" w:rsidR="005E738F" w:rsidRDefault="00000000">
            <w:pPr>
              <w:pStyle w:val="TAC"/>
            </w:pPr>
            <w:r>
              <w:t>c07</w:t>
            </w:r>
          </w:p>
        </w:tc>
        <w:tc>
          <w:tcPr>
            <w:tcW w:w="1928" w:type="auto"/>
          </w:tcPr>
          <w:p w14:paraId="66F8F502" w14:textId="77777777" w:rsidR="005E738F" w:rsidRDefault="00000000">
            <w:pPr>
              <w:pStyle w:val="TAC"/>
            </w:pPr>
            <w:r>
              <w:t>96</w:t>
            </w:r>
          </w:p>
        </w:tc>
        <w:tc>
          <w:tcPr>
            <w:tcW w:w="1928" w:type="auto"/>
          </w:tcPr>
          <w:p w14:paraId="77DC3B32" w14:textId="77777777" w:rsidR="005E738F" w:rsidRDefault="00000000">
            <w:pPr>
              <w:pStyle w:val="TAC"/>
            </w:pPr>
            <w:r>
              <w:t>NWT c03 OR NWT c05</w:t>
            </w:r>
          </w:p>
        </w:tc>
        <w:tc>
          <w:tcPr>
            <w:tcW w:w="1928" w:type="auto"/>
          </w:tcPr>
          <w:p w14:paraId="56D7D577" w14:textId="77777777" w:rsidR="005E738F" w:rsidRDefault="00000000">
            <w:pPr>
              <w:pStyle w:val="TAC"/>
            </w:pPr>
            <w:r>
              <w:t>PASS</w:t>
            </w:r>
          </w:p>
        </w:tc>
      </w:tr>
      <w:tr w:rsidR="005E738F" w14:paraId="53AA7DD9" w14:textId="77777777">
        <w:trPr>
          <w:jc w:val="center"/>
        </w:trPr>
        <w:tc>
          <w:tcPr>
            <w:tcW w:w="1928" w:type="auto"/>
            <w:vMerge/>
          </w:tcPr>
          <w:p w14:paraId="75005E8E" w14:textId="77777777" w:rsidR="005E738F" w:rsidRDefault="005E738F"/>
        </w:tc>
        <w:tc>
          <w:tcPr>
            <w:tcW w:w="1928" w:type="auto"/>
          </w:tcPr>
          <w:p w14:paraId="2A385DC1" w14:textId="77777777" w:rsidR="005E738F" w:rsidRDefault="00000000">
            <w:pPr>
              <w:pStyle w:val="TAC"/>
            </w:pPr>
            <w:r>
              <w:t>c08</w:t>
            </w:r>
          </w:p>
        </w:tc>
        <w:tc>
          <w:tcPr>
            <w:tcW w:w="1928" w:type="auto"/>
          </w:tcPr>
          <w:p w14:paraId="4F718BCE" w14:textId="77777777" w:rsidR="005E738F" w:rsidRDefault="00000000">
            <w:pPr>
              <w:pStyle w:val="TAC"/>
            </w:pPr>
            <w:r>
              <w:t>128</w:t>
            </w:r>
          </w:p>
        </w:tc>
        <w:tc>
          <w:tcPr>
            <w:tcW w:w="1928" w:type="auto"/>
          </w:tcPr>
          <w:p w14:paraId="520D3DBE" w14:textId="77777777" w:rsidR="005E738F" w:rsidRDefault="00000000">
            <w:pPr>
              <w:pStyle w:val="TAC"/>
            </w:pPr>
            <w:r>
              <w:t>NWT c04 OR NWT c06</w:t>
            </w:r>
          </w:p>
        </w:tc>
        <w:tc>
          <w:tcPr>
            <w:tcW w:w="1928" w:type="auto"/>
            <w:shd w:val="clear" w:color="auto" w:fill="ADD8E6"/>
          </w:tcPr>
          <w:p w14:paraId="61068F0B" w14:textId="77777777" w:rsidR="005E738F" w:rsidRDefault="00000000">
            <w:pPr>
              <w:pStyle w:val="TAC"/>
            </w:pPr>
            <w:r>
              <w:t>EXCEED</w:t>
            </w:r>
          </w:p>
        </w:tc>
      </w:tr>
      <w:tr w:rsidR="005E738F" w14:paraId="32DE75DA" w14:textId="77777777">
        <w:trPr>
          <w:jc w:val="center"/>
        </w:trPr>
        <w:tc>
          <w:tcPr>
            <w:tcW w:w="1928" w:type="auto"/>
            <w:vMerge w:val="restart"/>
          </w:tcPr>
          <w:p w14:paraId="4EAADA67" w14:textId="77777777" w:rsidR="005E738F" w:rsidRDefault="00000000">
            <w:pPr>
              <w:pStyle w:val="TAC"/>
            </w:pPr>
            <w:r>
              <w:t>d</w:t>
            </w:r>
          </w:p>
        </w:tc>
        <w:tc>
          <w:tcPr>
            <w:tcW w:w="1928" w:type="auto"/>
          </w:tcPr>
          <w:p w14:paraId="0B8982D4" w14:textId="77777777" w:rsidR="005E738F" w:rsidRDefault="00000000">
            <w:pPr>
              <w:pStyle w:val="TAC"/>
            </w:pPr>
            <w:r>
              <w:t>c07</w:t>
            </w:r>
          </w:p>
        </w:tc>
        <w:tc>
          <w:tcPr>
            <w:tcW w:w="1928" w:type="auto"/>
          </w:tcPr>
          <w:p w14:paraId="356CB796" w14:textId="77777777" w:rsidR="005E738F" w:rsidRDefault="00000000">
            <w:pPr>
              <w:pStyle w:val="TAC"/>
            </w:pPr>
            <w:r>
              <w:t>96</w:t>
            </w:r>
          </w:p>
        </w:tc>
        <w:tc>
          <w:tcPr>
            <w:tcW w:w="1928" w:type="auto"/>
          </w:tcPr>
          <w:p w14:paraId="26CBD4A7" w14:textId="77777777" w:rsidR="005E738F" w:rsidRDefault="00000000">
            <w:pPr>
              <w:pStyle w:val="TAC"/>
            </w:pPr>
            <w:r>
              <w:t>NWT c03 OR NWT c05</w:t>
            </w:r>
          </w:p>
        </w:tc>
        <w:tc>
          <w:tcPr>
            <w:tcW w:w="1928" w:type="auto"/>
            <w:shd w:val="clear" w:color="auto" w:fill="ADD8E6"/>
          </w:tcPr>
          <w:p w14:paraId="74A9D85E" w14:textId="77777777" w:rsidR="005E738F" w:rsidRDefault="00000000">
            <w:pPr>
              <w:pStyle w:val="TAC"/>
            </w:pPr>
            <w:r>
              <w:t>EXCEED</w:t>
            </w:r>
          </w:p>
        </w:tc>
      </w:tr>
      <w:tr w:rsidR="005E738F" w14:paraId="6C789C86" w14:textId="77777777">
        <w:trPr>
          <w:jc w:val="center"/>
        </w:trPr>
        <w:tc>
          <w:tcPr>
            <w:tcW w:w="1928" w:type="auto"/>
            <w:vMerge/>
          </w:tcPr>
          <w:p w14:paraId="1B5BEEA9" w14:textId="77777777" w:rsidR="005E738F" w:rsidRDefault="005E738F"/>
        </w:tc>
        <w:tc>
          <w:tcPr>
            <w:tcW w:w="1928" w:type="auto"/>
          </w:tcPr>
          <w:p w14:paraId="30DF814B" w14:textId="77777777" w:rsidR="005E738F" w:rsidRDefault="00000000">
            <w:pPr>
              <w:pStyle w:val="TAC"/>
            </w:pPr>
            <w:r>
              <w:t>c08</w:t>
            </w:r>
          </w:p>
        </w:tc>
        <w:tc>
          <w:tcPr>
            <w:tcW w:w="1928" w:type="auto"/>
          </w:tcPr>
          <w:p w14:paraId="096FE10F" w14:textId="77777777" w:rsidR="005E738F" w:rsidRDefault="00000000">
            <w:pPr>
              <w:pStyle w:val="TAC"/>
            </w:pPr>
            <w:r>
              <w:t>128</w:t>
            </w:r>
          </w:p>
        </w:tc>
        <w:tc>
          <w:tcPr>
            <w:tcW w:w="1928" w:type="auto"/>
          </w:tcPr>
          <w:p w14:paraId="2419A284" w14:textId="77777777" w:rsidR="005E738F" w:rsidRDefault="00000000">
            <w:pPr>
              <w:pStyle w:val="TAC"/>
            </w:pPr>
            <w:r>
              <w:t>NWT c04 OR NWT c06</w:t>
            </w:r>
          </w:p>
        </w:tc>
        <w:tc>
          <w:tcPr>
            <w:tcW w:w="1928" w:type="auto"/>
          </w:tcPr>
          <w:p w14:paraId="067C5FEC" w14:textId="77777777" w:rsidR="005E738F" w:rsidRDefault="00000000">
            <w:pPr>
              <w:pStyle w:val="TAC"/>
            </w:pPr>
            <w:r>
              <w:t>PASS</w:t>
            </w:r>
          </w:p>
        </w:tc>
      </w:tr>
      <w:tr w:rsidR="005E738F" w14:paraId="28B38A09" w14:textId="77777777">
        <w:trPr>
          <w:jc w:val="center"/>
        </w:trPr>
        <w:tc>
          <w:tcPr>
            <w:tcW w:w="1928" w:type="auto"/>
            <w:vMerge w:val="restart"/>
          </w:tcPr>
          <w:p w14:paraId="6A19BEEE" w14:textId="77777777" w:rsidR="005E738F" w:rsidRDefault="00000000">
            <w:pPr>
              <w:pStyle w:val="TAC"/>
            </w:pPr>
            <w:r>
              <w:t>d+b</w:t>
            </w:r>
          </w:p>
        </w:tc>
        <w:tc>
          <w:tcPr>
            <w:tcW w:w="1928" w:type="auto"/>
          </w:tcPr>
          <w:p w14:paraId="78BEB335" w14:textId="77777777" w:rsidR="005E738F" w:rsidRDefault="00000000">
            <w:pPr>
              <w:pStyle w:val="TAC"/>
            </w:pPr>
            <w:r>
              <w:t>c07</w:t>
            </w:r>
          </w:p>
        </w:tc>
        <w:tc>
          <w:tcPr>
            <w:tcW w:w="1928" w:type="auto"/>
          </w:tcPr>
          <w:p w14:paraId="46EDF708" w14:textId="77777777" w:rsidR="005E738F" w:rsidRDefault="00000000">
            <w:pPr>
              <w:pStyle w:val="TAC"/>
            </w:pPr>
            <w:r>
              <w:t>96</w:t>
            </w:r>
          </w:p>
        </w:tc>
        <w:tc>
          <w:tcPr>
            <w:tcW w:w="1928" w:type="auto"/>
          </w:tcPr>
          <w:p w14:paraId="322AD4A2" w14:textId="77777777" w:rsidR="005E738F" w:rsidRDefault="00000000">
            <w:pPr>
              <w:pStyle w:val="TAC"/>
            </w:pPr>
            <w:r>
              <w:t>NWT c03 OR NWT c05</w:t>
            </w:r>
          </w:p>
        </w:tc>
        <w:tc>
          <w:tcPr>
            <w:tcW w:w="1928" w:type="auto"/>
            <w:shd w:val="clear" w:color="auto" w:fill="ADD8E6"/>
          </w:tcPr>
          <w:p w14:paraId="302C25D1" w14:textId="77777777" w:rsidR="005E738F" w:rsidRDefault="00000000">
            <w:pPr>
              <w:pStyle w:val="TAC"/>
            </w:pPr>
            <w:r>
              <w:t>EXCEED</w:t>
            </w:r>
          </w:p>
        </w:tc>
      </w:tr>
      <w:tr w:rsidR="005E738F" w14:paraId="60D9C48D" w14:textId="77777777">
        <w:trPr>
          <w:jc w:val="center"/>
        </w:trPr>
        <w:tc>
          <w:tcPr>
            <w:tcW w:w="1928" w:type="auto"/>
            <w:vMerge/>
          </w:tcPr>
          <w:p w14:paraId="0AC33D36" w14:textId="77777777" w:rsidR="005E738F" w:rsidRDefault="005E738F"/>
        </w:tc>
        <w:tc>
          <w:tcPr>
            <w:tcW w:w="1928" w:type="auto"/>
          </w:tcPr>
          <w:p w14:paraId="7F0FEE18" w14:textId="77777777" w:rsidR="005E738F" w:rsidRDefault="00000000">
            <w:pPr>
              <w:pStyle w:val="TAC"/>
            </w:pPr>
            <w:r>
              <w:t>c08</w:t>
            </w:r>
          </w:p>
        </w:tc>
        <w:tc>
          <w:tcPr>
            <w:tcW w:w="1928" w:type="auto"/>
          </w:tcPr>
          <w:p w14:paraId="212E18BD" w14:textId="77777777" w:rsidR="005E738F" w:rsidRDefault="00000000">
            <w:pPr>
              <w:pStyle w:val="TAC"/>
            </w:pPr>
            <w:r>
              <w:t>128</w:t>
            </w:r>
          </w:p>
        </w:tc>
        <w:tc>
          <w:tcPr>
            <w:tcW w:w="1928" w:type="auto"/>
          </w:tcPr>
          <w:p w14:paraId="0077D49E" w14:textId="77777777" w:rsidR="005E738F" w:rsidRDefault="00000000">
            <w:pPr>
              <w:pStyle w:val="TAC"/>
            </w:pPr>
            <w:r>
              <w:t>NWT c04 OR NWT c06</w:t>
            </w:r>
          </w:p>
        </w:tc>
        <w:tc>
          <w:tcPr>
            <w:tcW w:w="1928" w:type="auto"/>
            <w:shd w:val="clear" w:color="auto" w:fill="ADD8E6"/>
          </w:tcPr>
          <w:p w14:paraId="10246F98" w14:textId="77777777" w:rsidR="005E738F" w:rsidRDefault="00000000">
            <w:pPr>
              <w:pStyle w:val="TAC"/>
            </w:pPr>
            <w:r>
              <w:t>EXCEED</w:t>
            </w:r>
          </w:p>
        </w:tc>
      </w:tr>
    </w:tbl>
    <w:p w14:paraId="1D56529E" w14:textId="77777777" w:rsidR="005E738F" w:rsidRDefault="00000000">
      <w:r>
        <w:br w:type="page"/>
      </w:r>
    </w:p>
    <w:p w14:paraId="13AC3D16" w14:textId="77777777" w:rsidR="003F74E7" w:rsidRDefault="003F74E7" w:rsidP="003F74E7">
      <w:pPr>
        <w:pStyle w:val="Heading2"/>
      </w:pPr>
      <w:r>
        <w:t>BS1534-7b (MASA, Headphones)</w:t>
      </w:r>
    </w:p>
    <w:p w14:paraId="51B0259F" w14:textId="77777777" w:rsidR="005E738F" w:rsidRDefault="00000000">
      <w:r>
        <w:t>The averaged results per condition for experiment BS1534-7b are depicted in the following figure. The three curves show the individual results for the two labs and the results for a joint evaluation, respectively. Condition c01 is the hidden reference while c02 is the 7 kHz lowpass anchor.</w:t>
      </w:r>
    </w:p>
    <w:p w14:paraId="6DA01A2D" w14:textId="77777777" w:rsidR="005E738F" w:rsidRDefault="00000000">
      <w:pPr>
        <w:pStyle w:val="TH"/>
      </w:pPr>
      <w:r>
        <w:rPr>
          <w:noProof/>
        </w:rPr>
        <w:drawing>
          <wp:inline distT="0" distB="0" distL="0" distR="0" wp14:anchorId="00EF2CB9" wp14:editId="72935965">
            <wp:extent cx="5040000" cy="2520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7b.png"/>
                    <pic:cNvPicPr/>
                  </pic:nvPicPr>
                  <pic:blipFill>
                    <a:blip r:embed="rId31"/>
                    <a:stretch>
                      <a:fillRect/>
                    </a:stretch>
                  </pic:blipFill>
                  <pic:spPr>
                    <a:xfrm>
                      <a:off x="0" y="0"/>
                      <a:ext cx="5040000" cy="2520000"/>
                    </a:xfrm>
                    <a:prstGeom prst="rect">
                      <a:avLst/>
                    </a:prstGeom>
                  </pic:spPr>
                </pic:pic>
              </a:graphicData>
            </a:graphic>
          </wp:inline>
        </w:drawing>
      </w:r>
    </w:p>
    <w:p w14:paraId="32193340" w14:textId="196D8389" w:rsidR="005E738F" w:rsidRDefault="00000000">
      <w:pPr>
        <w:pStyle w:val="TF"/>
      </w:pPr>
      <w:r>
        <w:t xml:space="preserve">Figure </w:t>
      </w:r>
      <w:r>
        <w:fldChar w:fldCharType="begin"/>
      </w:r>
      <w:r>
        <w:instrText>SEQ Figure \* ARABIC</w:instrText>
      </w:r>
      <w:r w:rsidR="001216E8">
        <w:fldChar w:fldCharType="separate"/>
      </w:r>
      <w:r w:rsidR="001216E8">
        <w:rPr>
          <w:noProof/>
        </w:rPr>
        <w:t>23</w:t>
      </w:r>
      <w:r>
        <w:fldChar w:fldCharType="end"/>
      </w:r>
      <w:r>
        <w:t>: Averaged results per condition for experiment BS1534-7b</w:t>
      </w:r>
    </w:p>
    <w:p w14:paraId="0BCFDE51" w14:textId="77777777" w:rsidR="005E738F" w:rsidRDefault="00000000">
      <w:r>
        <w:t>The complete statistical evaluation of the requirement ToR tests for experiment BS1534-7b is given in the following table. The evaluation is done separately for the data from the two listening laboratories and for a combination of the two data sets.</w:t>
      </w:r>
    </w:p>
    <w:p w14:paraId="40908884" w14:textId="51A76E89" w:rsidR="005E738F" w:rsidRDefault="00000000">
      <w:pPr>
        <w:pStyle w:val="TH"/>
      </w:pPr>
      <w:r>
        <w:t xml:space="preserve">Table </w:t>
      </w:r>
      <w:r>
        <w:fldChar w:fldCharType="begin"/>
      </w:r>
      <w:r>
        <w:instrText>SEQ Table \* ARABIC</w:instrText>
      </w:r>
      <w:r w:rsidR="001216E8">
        <w:fldChar w:fldCharType="separate"/>
      </w:r>
      <w:r w:rsidR="001216E8">
        <w:rPr>
          <w:noProof/>
        </w:rPr>
        <w:t>49</w:t>
      </w:r>
      <w:r>
        <w:fldChar w:fldCharType="end"/>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517"/>
        <w:gridCol w:w="578"/>
        <w:gridCol w:w="470"/>
        <w:gridCol w:w="585"/>
        <w:gridCol w:w="614"/>
        <w:gridCol w:w="751"/>
      </w:tblGrid>
      <w:tr w:rsidR="005E738F" w14:paraId="5CFE42BE" w14:textId="77777777">
        <w:trPr>
          <w:jc w:val="center"/>
        </w:trPr>
        <w:tc>
          <w:tcPr>
            <w:tcW w:w="689" w:type="auto"/>
            <w:gridSpan w:val="2"/>
            <w:vMerge w:val="restart"/>
          </w:tcPr>
          <w:p w14:paraId="03D2078C" w14:textId="77777777" w:rsidR="005E738F" w:rsidRDefault="005E738F">
            <w:pPr>
              <w:pStyle w:val="TAH6"/>
            </w:pPr>
          </w:p>
        </w:tc>
        <w:tc>
          <w:tcPr>
            <w:tcW w:w="689" w:type="auto"/>
          </w:tcPr>
          <w:p w14:paraId="2B78464D" w14:textId="77777777" w:rsidR="005E738F" w:rsidRDefault="00000000">
            <w:pPr>
              <w:pStyle w:val="TAH6"/>
            </w:pPr>
            <w:r>
              <w:t>Type</w:t>
            </w:r>
          </w:p>
        </w:tc>
        <w:tc>
          <w:tcPr>
            <w:tcW w:w="689" w:type="auto"/>
            <w:gridSpan w:val="4"/>
          </w:tcPr>
          <w:p w14:paraId="402DB38A" w14:textId="77777777" w:rsidR="005E738F" w:rsidRDefault="00000000">
            <w:pPr>
              <w:pStyle w:val="TAH6"/>
            </w:pPr>
            <w:r>
              <w:t>CuT</w:t>
            </w:r>
          </w:p>
        </w:tc>
        <w:tc>
          <w:tcPr>
            <w:tcW w:w="689" w:type="auto"/>
            <w:gridSpan w:val="4"/>
          </w:tcPr>
          <w:p w14:paraId="344D9E7C" w14:textId="77777777" w:rsidR="005E738F" w:rsidRDefault="00000000">
            <w:pPr>
              <w:pStyle w:val="TAH6"/>
            </w:pPr>
            <w:r>
              <w:t>EVS Reference</w:t>
            </w:r>
          </w:p>
        </w:tc>
        <w:tc>
          <w:tcPr>
            <w:tcW w:w="689" w:type="auto"/>
            <w:gridSpan w:val="3"/>
          </w:tcPr>
          <w:p w14:paraId="20C5BD5C" w14:textId="77777777" w:rsidR="005E738F" w:rsidRDefault="00000000">
            <w:pPr>
              <w:pStyle w:val="TAH6"/>
            </w:pPr>
            <w:r>
              <w:t>Evaluation</w:t>
            </w:r>
          </w:p>
        </w:tc>
      </w:tr>
      <w:tr w:rsidR="005E738F" w14:paraId="7C1847B7" w14:textId="77777777">
        <w:trPr>
          <w:jc w:val="center"/>
        </w:trPr>
        <w:tc>
          <w:tcPr>
            <w:tcW w:w="689" w:type="auto"/>
            <w:gridSpan w:val="2"/>
            <w:vMerge/>
          </w:tcPr>
          <w:p w14:paraId="21536870" w14:textId="77777777" w:rsidR="005E738F" w:rsidRDefault="005E738F"/>
        </w:tc>
        <w:tc>
          <w:tcPr>
            <w:tcW w:w="689" w:type="auto"/>
          </w:tcPr>
          <w:p w14:paraId="17DA5C5E" w14:textId="77777777" w:rsidR="005E738F" w:rsidRDefault="00000000">
            <w:pPr>
              <w:pStyle w:val="TAH6"/>
            </w:pPr>
            <w:r>
              <w:t>Value</w:t>
            </w:r>
          </w:p>
        </w:tc>
        <w:tc>
          <w:tcPr>
            <w:tcW w:w="689" w:type="auto"/>
          </w:tcPr>
          <w:p w14:paraId="2F164729" w14:textId="77777777" w:rsidR="005E738F" w:rsidRDefault="00000000">
            <w:pPr>
              <w:pStyle w:val="TAH6"/>
            </w:pPr>
            <w:r>
              <w:t>Bitrate</w:t>
            </w:r>
          </w:p>
        </w:tc>
        <w:tc>
          <w:tcPr>
            <w:tcW w:w="689" w:type="auto"/>
          </w:tcPr>
          <w:p w14:paraId="04B4AE8A" w14:textId="77777777" w:rsidR="005E738F" w:rsidRDefault="00000000">
            <w:pPr>
              <w:pStyle w:val="TAH6"/>
            </w:pPr>
            <w:r>
              <w:t>Req.</w:t>
            </w:r>
          </w:p>
        </w:tc>
        <w:tc>
          <w:tcPr>
            <w:tcW w:w="689" w:type="auto"/>
          </w:tcPr>
          <w:p w14:paraId="229891EB" w14:textId="77777777" w:rsidR="005E738F" w:rsidRDefault="00000000">
            <w:pPr>
              <w:pStyle w:val="TAH6"/>
            </w:pPr>
            <w:r>
              <w:t>Score</w:t>
            </w:r>
          </w:p>
        </w:tc>
        <w:tc>
          <w:tcPr>
            <w:tcW w:w="689" w:type="auto"/>
          </w:tcPr>
          <w:p w14:paraId="5222972C" w14:textId="77777777" w:rsidR="005E738F" w:rsidRDefault="00000000">
            <w:pPr>
              <w:pStyle w:val="TAH6"/>
            </w:pPr>
            <w:r>
              <w:t>Std.</w:t>
            </w:r>
          </w:p>
        </w:tc>
        <w:tc>
          <w:tcPr>
            <w:tcW w:w="689" w:type="auto"/>
          </w:tcPr>
          <w:p w14:paraId="140E52AC" w14:textId="77777777" w:rsidR="005E738F" w:rsidRDefault="00000000">
            <w:pPr>
              <w:pStyle w:val="TAH6"/>
            </w:pPr>
            <w:r>
              <w:t>Cond.</w:t>
            </w:r>
          </w:p>
        </w:tc>
        <w:tc>
          <w:tcPr>
            <w:tcW w:w="689" w:type="auto"/>
          </w:tcPr>
          <w:p w14:paraId="0486423E" w14:textId="77777777" w:rsidR="005E738F" w:rsidRDefault="00000000">
            <w:pPr>
              <w:pStyle w:val="TAH6"/>
            </w:pPr>
            <w:r>
              <w:t>Bitrate</w:t>
            </w:r>
          </w:p>
        </w:tc>
        <w:tc>
          <w:tcPr>
            <w:tcW w:w="689" w:type="auto"/>
          </w:tcPr>
          <w:p w14:paraId="2DA7E904" w14:textId="77777777" w:rsidR="005E738F" w:rsidRDefault="00000000">
            <w:pPr>
              <w:pStyle w:val="TAH6"/>
            </w:pPr>
            <w:r>
              <w:t>Score</w:t>
            </w:r>
          </w:p>
        </w:tc>
        <w:tc>
          <w:tcPr>
            <w:tcW w:w="689" w:type="auto"/>
          </w:tcPr>
          <w:p w14:paraId="1DA3038A" w14:textId="77777777" w:rsidR="005E738F" w:rsidRDefault="00000000">
            <w:pPr>
              <w:pStyle w:val="TAH6"/>
            </w:pPr>
            <w:r>
              <w:t>Std.</w:t>
            </w:r>
          </w:p>
        </w:tc>
        <w:tc>
          <w:tcPr>
            <w:tcW w:w="689" w:type="auto"/>
          </w:tcPr>
          <w:p w14:paraId="11CB8ABF" w14:textId="77777777" w:rsidR="005E738F" w:rsidRDefault="00000000">
            <w:pPr>
              <w:pStyle w:val="TAH6"/>
            </w:pPr>
            <w:r>
              <w:t>T-Stat</w:t>
            </w:r>
          </w:p>
        </w:tc>
        <w:tc>
          <w:tcPr>
            <w:tcW w:w="689" w:type="auto"/>
          </w:tcPr>
          <w:p w14:paraId="48966B0C" w14:textId="77777777" w:rsidR="005E738F" w:rsidRDefault="00000000">
            <w:pPr>
              <w:pStyle w:val="TAH6"/>
            </w:pPr>
            <w:r>
              <w:t>Result</w:t>
            </w:r>
          </w:p>
        </w:tc>
        <w:tc>
          <w:tcPr>
            <w:tcW w:w="689" w:type="auto"/>
          </w:tcPr>
          <w:p w14:paraId="4D9584E6" w14:textId="77777777" w:rsidR="005E738F" w:rsidRDefault="00000000">
            <w:pPr>
              <w:pStyle w:val="TAH6"/>
            </w:pPr>
            <w:r>
              <w:t>State</w:t>
            </w:r>
          </w:p>
        </w:tc>
      </w:tr>
      <w:tr w:rsidR="005E738F" w14:paraId="2A1EC9D0" w14:textId="77777777">
        <w:trPr>
          <w:jc w:val="center"/>
        </w:trPr>
        <w:tc>
          <w:tcPr>
            <w:tcW w:w="689" w:type="auto"/>
          </w:tcPr>
          <w:p w14:paraId="4A84215B" w14:textId="77777777" w:rsidR="005E738F" w:rsidRDefault="00000000">
            <w:pPr>
              <w:pStyle w:val="TAH6"/>
            </w:pPr>
            <w:r>
              <w:t>Lab</w:t>
            </w:r>
          </w:p>
        </w:tc>
        <w:tc>
          <w:tcPr>
            <w:tcW w:w="689" w:type="auto"/>
          </w:tcPr>
          <w:p w14:paraId="4A006CDC" w14:textId="77777777" w:rsidR="005E738F" w:rsidRDefault="00000000">
            <w:pPr>
              <w:pStyle w:val="TAH6"/>
            </w:pPr>
            <w:r>
              <w:t>Cond.</w:t>
            </w:r>
          </w:p>
        </w:tc>
        <w:tc>
          <w:tcPr>
            <w:tcW w:w="689" w:type="auto"/>
          </w:tcPr>
          <w:p w14:paraId="0D5D14BC" w14:textId="77777777" w:rsidR="005E738F" w:rsidRDefault="00000000">
            <w:pPr>
              <w:pStyle w:val="TAH6"/>
            </w:pPr>
            <w:r>
              <w:t>ToR#</w:t>
            </w:r>
          </w:p>
        </w:tc>
        <w:tc>
          <w:tcPr>
            <w:tcW w:w="689" w:type="auto"/>
            <w:gridSpan w:val="11"/>
          </w:tcPr>
          <w:p w14:paraId="46F1177C" w14:textId="77777777" w:rsidR="005E738F" w:rsidRDefault="005E738F">
            <w:pPr>
              <w:pStyle w:val="TAH6"/>
            </w:pPr>
          </w:p>
        </w:tc>
      </w:tr>
      <w:tr w:rsidR="005E738F" w14:paraId="588C29B1" w14:textId="77777777">
        <w:trPr>
          <w:jc w:val="center"/>
        </w:trPr>
        <w:tc>
          <w:tcPr>
            <w:tcW w:w="689" w:type="auto"/>
            <w:vMerge w:val="restart"/>
          </w:tcPr>
          <w:p w14:paraId="7A30FB43" w14:textId="77777777" w:rsidR="005E738F" w:rsidRDefault="00000000">
            <w:pPr>
              <w:pStyle w:val="TAC6"/>
            </w:pPr>
            <w:r>
              <w:t>b</w:t>
            </w:r>
          </w:p>
        </w:tc>
        <w:tc>
          <w:tcPr>
            <w:tcW w:w="689" w:type="auto"/>
            <w:vMerge w:val="restart"/>
          </w:tcPr>
          <w:p w14:paraId="44243D37" w14:textId="77777777" w:rsidR="005E738F" w:rsidRDefault="00000000">
            <w:pPr>
              <w:pStyle w:val="TAC6"/>
            </w:pPr>
            <w:r>
              <w:t>c07</w:t>
            </w:r>
          </w:p>
        </w:tc>
        <w:tc>
          <w:tcPr>
            <w:tcW w:w="689" w:type="auto"/>
          </w:tcPr>
          <w:p w14:paraId="3D4D34D5" w14:textId="77777777" w:rsidR="005E738F" w:rsidRDefault="00000000">
            <w:pPr>
              <w:pStyle w:val="TAC6"/>
            </w:pPr>
            <w:r>
              <w:t>1</w:t>
            </w:r>
          </w:p>
        </w:tc>
        <w:tc>
          <w:tcPr>
            <w:tcW w:w="689" w:type="auto"/>
          </w:tcPr>
          <w:p w14:paraId="55F09EA7" w14:textId="77777777" w:rsidR="005E738F" w:rsidRDefault="00000000">
            <w:pPr>
              <w:pStyle w:val="TAC6"/>
            </w:pPr>
            <w:r>
              <w:t>192</w:t>
            </w:r>
          </w:p>
        </w:tc>
        <w:tc>
          <w:tcPr>
            <w:tcW w:w="689" w:type="auto"/>
          </w:tcPr>
          <w:p w14:paraId="0B034D41" w14:textId="77777777" w:rsidR="005E738F" w:rsidRDefault="00000000">
            <w:pPr>
              <w:pStyle w:val="TAC6"/>
            </w:pPr>
            <w:r>
              <w:t>NWT</w:t>
            </w:r>
          </w:p>
        </w:tc>
        <w:tc>
          <w:tcPr>
            <w:tcW w:w="689" w:type="auto"/>
          </w:tcPr>
          <w:p w14:paraId="18B76F43" w14:textId="77777777" w:rsidR="005E738F" w:rsidRDefault="00000000">
            <w:pPr>
              <w:pStyle w:val="TAC6"/>
            </w:pPr>
            <w:r>
              <w:t>94.5</w:t>
            </w:r>
          </w:p>
        </w:tc>
        <w:tc>
          <w:tcPr>
            <w:tcW w:w="689" w:type="auto"/>
          </w:tcPr>
          <w:p w14:paraId="50341D1A" w14:textId="77777777" w:rsidR="005E738F" w:rsidRDefault="00000000">
            <w:pPr>
              <w:pStyle w:val="TAC6"/>
            </w:pPr>
            <w:r>
              <w:t>6.5</w:t>
            </w:r>
          </w:p>
        </w:tc>
        <w:tc>
          <w:tcPr>
            <w:tcW w:w="689" w:type="auto"/>
          </w:tcPr>
          <w:p w14:paraId="7A4D5E63" w14:textId="77777777" w:rsidR="005E738F" w:rsidRDefault="00000000">
            <w:pPr>
              <w:pStyle w:val="TAC6"/>
            </w:pPr>
            <w:r>
              <w:t>c03</w:t>
            </w:r>
          </w:p>
        </w:tc>
        <w:tc>
          <w:tcPr>
            <w:tcW w:w="689" w:type="auto"/>
          </w:tcPr>
          <w:p w14:paraId="052AE40B" w14:textId="77777777" w:rsidR="005E738F" w:rsidRDefault="00000000">
            <w:pPr>
              <w:pStyle w:val="TAC6"/>
            </w:pPr>
            <w:r>
              <w:t>4x64</w:t>
            </w:r>
          </w:p>
        </w:tc>
        <w:tc>
          <w:tcPr>
            <w:tcW w:w="689" w:type="auto"/>
          </w:tcPr>
          <w:p w14:paraId="597B3902" w14:textId="77777777" w:rsidR="005E738F" w:rsidRDefault="00000000">
            <w:pPr>
              <w:pStyle w:val="TAC6"/>
            </w:pPr>
            <w:r>
              <w:t>93.9</w:t>
            </w:r>
          </w:p>
        </w:tc>
        <w:tc>
          <w:tcPr>
            <w:tcW w:w="689" w:type="auto"/>
          </w:tcPr>
          <w:p w14:paraId="6746F8B6" w14:textId="77777777" w:rsidR="005E738F" w:rsidRDefault="00000000">
            <w:pPr>
              <w:pStyle w:val="TAC6"/>
            </w:pPr>
            <w:r>
              <w:t>8</w:t>
            </w:r>
          </w:p>
        </w:tc>
        <w:tc>
          <w:tcPr>
            <w:tcW w:w="689" w:type="auto"/>
          </w:tcPr>
          <w:p w14:paraId="28C0490B" w14:textId="77777777" w:rsidR="005E738F" w:rsidRDefault="00000000">
            <w:pPr>
              <w:pStyle w:val="TAC6"/>
            </w:pPr>
            <w:r>
              <w:t>0.71</w:t>
            </w:r>
          </w:p>
        </w:tc>
        <w:tc>
          <w:tcPr>
            <w:tcW w:w="689" w:type="auto"/>
          </w:tcPr>
          <w:p w14:paraId="73BEE630" w14:textId="77777777" w:rsidR="005E738F" w:rsidRDefault="00000000">
            <w:pPr>
              <w:pStyle w:val="TAC6"/>
            </w:pPr>
            <w:r>
              <w:t>NWT</w:t>
            </w:r>
          </w:p>
        </w:tc>
        <w:tc>
          <w:tcPr>
            <w:tcW w:w="689" w:type="auto"/>
          </w:tcPr>
          <w:p w14:paraId="7D91AC4E" w14:textId="77777777" w:rsidR="005E738F" w:rsidRDefault="00000000">
            <w:pPr>
              <w:pStyle w:val="TAC6"/>
            </w:pPr>
            <w:r>
              <w:t>PASS</w:t>
            </w:r>
          </w:p>
        </w:tc>
      </w:tr>
      <w:tr w:rsidR="005E738F" w14:paraId="4F9094F9" w14:textId="77777777">
        <w:trPr>
          <w:jc w:val="center"/>
        </w:trPr>
        <w:tc>
          <w:tcPr>
            <w:tcW w:w="689" w:type="auto"/>
            <w:vMerge/>
          </w:tcPr>
          <w:p w14:paraId="142840CC" w14:textId="77777777" w:rsidR="005E738F" w:rsidRDefault="005E738F"/>
        </w:tc>
        <w:tc>
          <w:tcPr>
            <w:tcW w:w="689" w:type="auto"/>
            <w:vMerge/>
          </w:tcPr>
          <w:p w14:paraId="674A8F40" w14:textId="77777777" w:rsidR="005E738F" w:rsidRDefault="005E738F"/>
        </w:tc>
        <w:tc>
          <w:tcPr>
            <w:tcW w:w="689" w:type="auto"/>
          </w:tcPr>
          <w:p w14:paraId="32666C7B" w14:textId="77777777" w:rsidR="005E738F" w:rsidRDefault="00000000">
            <w:pPr>
              <w:pStyle w:val="TAC6"/>
            </w:pPr>
            <w:r>
              <w:t>2</w:t>
            </w:r>
          </w:p>
        </w:tc>
        <w:tc>
          <w:tcPr>
            <w:tcW w:w="689" w:type="auto"/>
          </w:tcPr>
          <w:p w14:paraId="1E5C898C" w14:textId="77777777" w:rsidR="005E738F" w:rsidRDefault="00000000">
            <w:pPr>
              <w:pStyle w:val="TAC6"/>
            </w:pPr>
            <w:r>
              <w:t>192</w:t>
            </w:r>
          </w:p>
        </w:tc>
        <w:tc>
          <w:tcPr>
            <w:tcW w:w="689" w:type="auto"/>
          </w:tcPr>
          <w:p w14:paraId="5F1571AF" w14:textId="77777777" w:rsidR="005E738F" w:rsidRDefault="00000000">
            <w:pPr>
              <w:pStyle w:val="TAC6"/>
            </w:pPr>
            <w:r>
              <w:t>NWT</w:t>
            </w:r>
          </w:p>
        </w:tc>
        <w:tc>
          <w:tcPr>
            <w:tcW w:w="689" w:type="auto"/>
          </w:tcPr>
          <w:p w14:paraId="54B73EC2" w14:textId="77777777" w:rsidR="005E738F" w:rsidRDefault="00000000">
            <w:pPr>
              <w:pStyle w:val="TAC6"/>
            </w:pPr>
            <w:r>
              <w:t>94.5</w:t>
            </w:r>
          </w:p>
        </w:tc>
        <w:tc>
          <w:tcPr>
            <w:tcW w:w="689" w:type="auto"/>
          </w:tcPr>
          <w:p w14:paraId="14EF7FCE" w14:textId="77777777" w:rsidR="005E738F" w:rsidRDefault="00000000">
            <w:pPr>
              <w:pStyle w:val="TAC6"/>
            </w:pPr>
            <w:r>
              <w:t>6.5</w:t>
            </w:r>
          </w:p>
        </w:tc>
        <w:tc>
          <w:tcPr>
            <w:tcW w:w="689" w:type="auto"/>
          </w:tcPr>
          <w:p w14:paraId="4306C7D2" w14:textId="77777777" w:rsidR="005E738F" w:rsidRDefault="00000000">
            <w:pPr>
              <w:pStyle w:val="TAC6"/>
            </w:pPr>
            <w:r>
              <w:t>c05</w:t>
            </w:r>
          </w:p>
        </w:tc>
        <w:tc>
          <w:tcPr>
            <w:tcW w:w="689" w:type="auto"/>
          </w:tcPr>
          <w:p w14:paraId="762C8FCA" w14:textId="77777777" w:rsidR="005E738F" w:rsidRDefault="00000000">
            <w:pPr>
              <w:pStyle w:val="TAC6"/>
            </w:pPr>
            <w:r>
              <w:t>2x64, unquantized MD</w:t>
            </w:r>
          </w:p>
        </w:tc>
        <w:tc>
          <w:tcPr>
            <w:tcW w:w="689" w:type="auto"/>
          </w:tcPr>
          <w:p w14:paraId="269523AF" w14:textId="77777777" w:rsidR="005E738F" w:rsidRDefault="00000000">
            <w:pPr>
              <w:pStyle w:val="TAC6"/>
            </w:pPr>
            <w:r>
              <w:t>94.2</w:t>
            </w:r>
          </w:p>
        </w:tc>
        <w:tc>
          <w:tcPr>
            <w:tcW w:w="689" w:type="auto"/>
          </w:tcPr>
          <w:p w14:paraId="4286A83F" w14:textId="77777777" w:rsidR="005E738F" w:rsidRDefault="00000000">
            <w:pPr>
              <w:pStyle w:val="TAC6"/>
            </w:pPr>
            <w:r>
              <w:t>6.6</w:t>
            </w:r>
          </w:p>
        </w:tc>
        <w:tc>
          <w:tcPr>
            <w:tcW w:w="689" w:type="auto"/>
          </w:tcPr>
          <w:p w14:paraId="42F15127" w14:textId="77777777" w:rsidR="005E738F" w:rsidRDefault="00000000">
            <w:pPr>
              <w:pStyle w:val="TAC6"/>
            </w:pPr>
            <w:r>
              <w:t>0.37</w:t>
            </w:r>
          </w:p>
        </w:tc>
        <w:tc>
          <w:tcPr>
            <w:tcW w:w="689" w:type="auto"/>
          </w:tcPr>
          <w:p w14:paraId="3EC31DF5" w14:textId="77777777" w:rsidR="005E738F" w:rsidRDefault="00000000">
            <w:pPr>
              <w:pStyle w:val="TAC6"/>
            </w:pPr>
            <w:r>
              <w:t>NWT</w:t>
            </w:r>
          </w:p>
        </w:tc>
        <w:tc>
          <w:tcPr>
            <w:tcW w:w="689" w:type="auto"/>
          </w:tcPr>
          <w:p w14:paraId="5E612335" w14:textId="77777777" w:rsidR="005E738F" w:rsidRDefault="00000000">
            <w:pPr>
              <w:pStyle w:val="TAC6"/>
            </w:pPr>
            <w:r>
              <w:t>PASS</w:t>
            </w:r>
          </w:p>
        </w:tc>
      </w:tr>
      <w:tr w:rsidR="005E738F" w14:paraId="743E5E47" w14:textId="77777777">
        <w:trPr>
          <w:jc w:val="center"/>
        </w:trPr>
        <w:tc>
          <w:tcPr>
            <w:tcW w:w="689" w:type="auto"/>
            <w:vMerge/>
          </w:tcPr>
          <w:p w14:paraId="78B003CC" w14:textId="77777777" w:rsidR="005E738F" w:rsidRDefault="005E738F"/>
        </w:tc>
        <w:tc>
          <w:tcPr>
            <w:tcW w:w="689" w:type="auto"/>
            <w:vMerge w:val="restart"/>
          </w:tcPr>
          <w:p w14:paraId="138EA62B" w14:textId="77777777" w:rsidR="005E738F" w:rsidRDefault="00000000">
            <w:pPr>
              <w:pStyle w:val="TAC6"/>
            </w:pPr>
            <w:r>
              <w:t>c08</w:t>
            </w:r>
          </w:p>
        </w:tc>
        <w:tc>
          <w:tcPr>
            <w:tcW w:w="689" w:type="auto"/>
          </w:tcPr>
          <w:p w14:paraId="6289793D" w14:textId="77777777" w:rsidR="005E738F" w:rsidRDefault="00000000">
            <w:pPr>
              <w:pStyle w:val="TAC6"/>
            </w:pPr>
            <w:r>
              <w:t>1</w:t>
            </w:r>
          </w:p>
        </w:tc>
        <w:tc>
          <w:tcPr>
            <w:tcW w:w="689" w:type="auto"/>
          </w:tcPr>
          <w:p w14:paraId="4EFD0D26" w14:textId="77777777" w:rsidR="005E738F" w:rsidRDefault="00000000">
            <w:pPr>
              <w:pStyle w:val="TAC6"/>
            </w:pPr>
            <w:r>
              <w:t>256</w:t>
            </w:r>
          </w:p>
        </w:tc>
        <w:tc>
          <w:tcPr>
            <w:tcW w:w="689" w:type="auto"/>
          </w:tcPr>
          <w:p w14:paraId="5CEE4B89" w14:textId="77777777" w:rsidR="005E738F" w:rsidRDefault="00000000">
            <w:pPr>
              <w:pStyle w:val="TAC6"/>
            </w:pPr>
            <w:r>
              <w:t>NWT</w:t>
            </w:r>
          </w:p>
        </w:tc>
        <w:tc>
          <w:tcPr>
            <w:tcW w:w="689" w:type="auto"/>
          </w:tcPr>
          <w:p w14:paraId="3CD4B3B7" w14:textId="77777777" w:rsidR="005E738F" w:rsidRDefault="00000000">
            <w:pPr>
              <w:pStyle w:val="TAC6"/>
            </w:pPr>
            <w:r>
              <w:t>94.2</w:t>
            </w:r>
          </w:p>
        </w:tc>
        <w:tc>
          <w:tcPr>
            <w:tcW w:w="689" w:type="auto"/>
          </w:tcPr>
          <w:p w14:paraId="46FF515E" w14:textId="77777777" w:rsidR="005E738F" w:rsidRDefault="00000000">
            <w:pPr>
              <w:pStyle w:val="TAC6"/>
            </w:pPr>
            <w:r>
              <w:t>6.1</w:t>
            </w:r>
          </w:p>
        </w:tc>
        <w:tc>
          <w:tcPr>
            <w:tcW w:w="689" w:type="auto"/>
          </w:tcPr>
          <w:p w14:paraId="4BE14D7A" w14:textId="77777777" w:rsidR="005E738F" w:rsidRDefault="00000000">
            <w:pPr>
              <w:pStyle w:val="TAC6"/>
            </w:pPr>
            <w:r>
              <w:t>c04</w:t>
            </w:r>
          </w:p>
        </w:tc>
        <w:tc>
          <w:tcPr>
            <w:tcW w:w="689" w:type="auto"/>
          </w:tcPr>
          <w:p w14:paraId="1D66225B" w14:textId="77777777" w:rsidR="005E738F" w:rsidRDefault="00000000">
            <w:pPr>
              <w:pStyle w:val="TAC6"/>
            </w:pPr>
            <w:r>
              <w:t>4x96</w:t>
            </w:r>
          </w:p>
        </w:tc>
        <w:tc>
          <w:tcPr>
            <w:tcW w:w="689" w:type="auto"/>
          </w:tcPr>
          <w:p w14:paraId="7240B926" w14:textId="77777777" w:rsidR="005E738F" w:rsidRDefault="00000000">
            <w:pPr>
              <w:pStyle w:val="TAC6"/>
            </w:pPr>
            <w:r>
              <w:t>94.5</w:t>
            </w:r>
          </w:p>
        </w:tc>
        <w:tc>
          <w:tcPr>
            <w:tcW w:w="689" w:type="auto"/>
          </w:tcPr>
          <w:p w14:paraId="380BDA92" w14:textId="77777777" w:rsidR="005E738F" w:rsidRDefault="00000000">
            <w:pPr>
              <w:pStyle w:val="TAC6"/>
            </w:pPr>
            <w:r>
              <w:t>6</w:t>
            </w:r>
          </w:p>
        </w:tc>
        <w:tc>
          <w:tcPr>
            <w:tcW w:w="689" w:type="auto"/>
          </w:tcPr>
          <w:p w14:paraId="39CCDEF1" w14:textId="77777777" w:rsidR="005E738F" w:rsidRDefault="00000000">
            <w:pPr>
              <w:pStyle w:val="TAC6"/>
            </w:pPr>
            <w:r>
              <w:t>-0.41</w:t>
            </w:r>
          </w:p>
        </w:tc>
        <w:tc>
          <w:tcPr>
            <w:tcW w:w="689" w:type="auto"/>
          </w:tcPr>
          <w:p w14:paraId="03919D78" w14:textId="77777777" w:rsidR="005E738F" w:rsidRDefault="00000000">
            <w:pPr>
              <w:pStyle w:val="TAC6"/>
            </w:pPr>
            <w:r>
              <w:t>NWT</w:t>
            </w:r>
          </w:p>
        </w:tc>
        <w:tc>
          <w:tcPr>
            <w:tcW w:w="689" w:type="auto"/>
          </w:tcPr>
          <w:p w14:paraId="0452B6E0" w14:textId="77777777" w:rsidR="005E738F" w:rsidRDefault="00000000">
            <w:pPr>
              <w:pStyle w:val="TAC6"/>
            </w:pPr>
            <w:r>
              <w:t>PASS</w:t>
            </w:r>
          </w:p>
        </w:tc>
      </w:tr>
      <w:tr w:rsidR="005E738F" w14:paraId="0A7E7658" w14:textId="77777777">
        <w:trPr>
          <w:jc w:val="center"/>
        </w:trPr>
        <w:tc>
          <w:tcPr>
            <w:tcW w:w="689" w:type="auto"/>
            <w:vMerge/>
          </w:tcPr>
          <w:p w14:paraId="17B3BEC2" w14:textId="77777777" w:rsidR="005E738F" w:rsidRDefault="005E738F"/>
        </w:tc>
        <w:tc>
          <w:tcPr>
            <w:tcW w:w="689" w:type="auto"/>
            <w:vMerge/>
          </w:tcPr>
          <w:p w14:paraId="65A9E0C8" w14:textId="77777777" w:rsidR="005E738F" w:rsidRDefault="005E738F"/>
        </w:tc>
        <w:tc>
          <w:tcPr>
            <w:tcW w:w="689" w:type="auto"/>
          </w:tcPr>
          <w:p w14:paraId="41213D5C" w14:textId="77777777" w:rsidR="005E738F" w:rsidRDefault="00000000">
            <w:pPr>
              <w:pStyle w:val="TAC6"/>
            </w:pPr>
            <w:r>
              <w:t>2</w:t>
            </w:r>
          </w:p>
        </w:tc>
        <w:tc>
          <w:tcPr>
            <w:tcW w:w="689" w:type="auto"/>
          </w:tcPr>
          <w:p w14:paraId="333BD10F" w14:textId="77777777" w:rsidR="005E738F" w:rsidRDefault="00000000">
            <w:pPr>
              <w:pStyle w:val="TAC6"/>
            </w:pPr>
            <w:r>
              <w:t>256</w:t>
            </w:r>
          </w:p>
        </w:tc>
        <w:tc>
          <w:tcPr>
            <w:tcW w:w="689" w:type="auto"/>
          </w:tcPr>
          <w:p w14:paraId="18CFEFBD" w14:textId="77777777" w:rsidR="005E738F" w:rsidRDefault="00000000">
            <w:pPr>
              <w:pStyle w:val="TAC6"/>
            </w:pPr>
            <w:r>
              <w:t>NWT</w:t>
            </w:r>
          </w:p>
        </w:tc>
        <w:tc>
          <w:tcPr>
            <w:tcW w:w="689" w:type="auto"/>
          </w:tcPr>
          <w:p w14:paraId="7C2CDD7A" w14:textId="77777777" w:rsidR="005E738F" w:rsidRDefault="00000000">
            <w:pPr>
              <w:pStyle w:val="TAC6"/>
            </w:pPr>
            <w:r>
              <w:t>94.2</w:t>
            </w:r>
          </w:p>
        </w:tc>
        <w:tc>
          <w:tcPr>
            <w:tcW w:w="689" w:type="auto"/>
          </w:tcPr>
          <w:p w14:paraId="60399DE2" w14:textId="77777777" w:rsidR="005E738F" w:rsidRDefault="00000000">
            <w:pPr>
              <w:pStyle w:val="TAC6"/>
            </w:pPr>
            <w:r>
              <w:t>6.1</w:t>
            </w:r>
          </w:p>
        </w:tc>
        <w:tc>
          <w:tcPr>
            <w:tcW w:w="689" w:type="auto"/>
          </w:tcPr>
          <w:p w14:paraId="1D6ADE04" w14:textId="77777777" w:rsidR="005E738F" w:rsidRDefault="00000000">
            <w:pPr>
              <w:pStyle w:val="TAC6"/>
            </w:pPr>
            <w:r>
              <w:t>c06</w:t>
            </w:r>
          </w:p>
        </w:tc>
        <w:tc>
          <w:tcPr>
            <w:tcW w:w="689" w:type="auto"/>
          </w:tcPr>
          <w:p w14:paraId="27D3FD0C" w14:textId="77777777" w:rsidR="005E738F" w:rsidRDefault="00000000">
            <w:pPr>
              <w:pStyle w:val="TAC6"/>
            </w:pPr>
            <w:r>
              <w:t>2x96, unquantized MD</w:t>
            </w:r>
          </w:p>
        </w:tc>
        <w:tc>
          <w:tcPr>
            <w:tcW w:w="689" w:type="auto"/>
          </w:tcPr>
          <w:p w14:paraId="0A9F74AD" w14:textId="77777777" w:rsidR="005E738F" w:rsidRDefault="00000000">
            <w:pPr>
              <w:pStyle w:val="TAC6"/>
            </w:pPr>
            <w:r>
              <w:t>94.5</w:t>
            </w:r>
          </w:p>
        </w:tc>
        <w:tc>
          <w:tcPr>
            <w:tcW w:w="689" w:type="auto"/>
          </w:tcPr>
          <w:p w14:paraId="224BD6FC" w14:textId="77777777" w:rsidR="005E738F" w:rsidRDefault="00000000">
            <w:pPr>
              <w:pStyle w:val="TAC6"/>
            </w:pPr>
            <w:r>
              <w:t>6.3</w:t>
            </w:r>
          </w:p>
        </w:tc>
        <w:tc>
          <w:tcPr>
            <w:tcW w:w="689" w:type="auto"/>
          </w:tcPr>
          <w:p w14:paraId="5283359F" w14:textId="77777777" w:rsidR="005E738F" w:rsidRDefault="00000000">
            <w:pPr>
              <w:pStyle w:val="TAC6"/>
            </w:pPr>
            <w:r>
              <w:t>-0.37</w:t>
            </w:r>
          </w:p>
        </w:tc>
        <w:tc>
          <w:tcPr>
            <w:tcW w:w="689" w:type="auto"/>
          </w:tcPr>
          <w:p w14:paraId="0EACF7D2" w14:textId="77777777" w:rsidR="005E738F" w:rsidRDefault="00000000">
            <w:pPr>
              <w:pStyle w:val="TAC6"/>
            </w:pPr>
            <w:r>
              <w:t>NWT</w:t>
            </w:r>
          </w:p>
        </w:tc>
        <w:tc>
          <w:tcPr>
            <w:tcW w:w="689" w:type="auto"/>
          </w:tcPr>
          <w:p w14:paraId="1CABEBB6" w14:textId="77777777" w:rsidR="005E738F" w:rsidRDefault="00000000">
            <w:pPr>
              <w:pStyle w:val="TAC6"/>
            </w:pPr>
            <w:r>
              <w:t>PASS</w:t>
            </w:r>
          </w:p>
        </w:tc>
      </w:tr>
      <w:tr w:rsidR="005E738F" w14:paraId="14A34E40" w14:textId="77777777">
        <w:trPr>
          <w:jc w:val="center"/>
        </w:trPr>
        <w:tc>
          <w:tcPr>
            <w:tcW w:w="689" w:type="auto"/>
            <w:vMerge w:val="restart"/>
          </w:tcPr>
          <w:p w14:paraId="308EBD8D" w14:textId="77777777" w:rsidR="005E738F" w:rsidRDefault="00000000">
            <w:pPr>
              <w:pStyle w:val="TAC6"/>
            </w:pPr>
            <w:r>
              <w:t>d</w:t>
            </w:r>
          </w:p>
        </w:tc>
        <w:tc>
          <w:tcPr>
            <w:tcW w:w="689" w:type="auto"/>
            <w:vMerge w:val="restart"/>
          </w:tcPr>
          <w:p w14:paraId="6F0A8ACF" w14:textId="77777777" w:rsidR="005E738F" w:rsidRDefault="00000000">
            <w:pPr>
              <w:pStyle w:val="TAC6"/>
            </w:pPr>
            <w:r>
              <w:t>c07</w:t>
            </w:r>
          </w:p>
        </w:tc>
        <w:tc>
          <w:tcPr>
            <w:tcW w:w="689" w:type="auto"/>
          </w:tcPr>
          <w:p w14:paraId="027C1712" w14:textId="77777777" w:rsidR="005E738F" w:rsidRDefault="00000000">
            <w:pPr>
              <w:pStyle w:val="TAC6"/>
            </w:pPr>
            <w:r>
              <w:t>1</w:t>
            </w:r>
          </w:p>
        </w:tc>
        <w:tc>
          <w:tcPr>
            <w:tcW w:w="689" w:type="auto"/>
          </w:tcPr>
          <w:p w14:paraId="6D8DC85B" w14:textId="77777777" w:rsidR="005E738F" w:rsidRDefault="00000000">
            <w:pPr>
              <w:pStyle w:val="TAC6"/>
            </w:pPr>
            <w:r>
              <w:t>192</w:t>
            </w:r>
          </w:p>
        </w:tc>
        <w:tc>
          <w:tcPr>
            <w:tcW w:w="689" w:type="auto"/>
          </w:tcPr>
          <w:p w14:paraId="734C3B73" w14:textId="77777777" w:rsidR="005E738F" w:rsidRDefault="00000000">
            <w:pPr>
              <w:pStyle w:val="TAC6"/>
            </w:pPr>
            <w:r>
              <w:t>NWT</w:t>
            </w:r>
          </w:p>
        </w:tc>
        <w:tc>
          <w:tcPr>
            <w:tcW w:w="689" w:type="auto"/>
          </w:tcPr>
          <w:p w14:paraId="4E91AD60" w14:textId="77777777" w:rsidR="005E738F" w:rsidRDefault="00000000">
            <w:pPr>
              <w:pStyle w:val="TAC6"/>
            </w:pPr>
            <w:r>
              <w:t>90.6</w:t>
            </w:r>
          </w:p>
        </w:tc>
        <w:tc>
          <w:tcPr>
            <w:tcW w:w="689" w:type="auto"/>
          </w:tcPr>
          <w:p w14:paraId="45B52CCB" w14:textId="77777777" w:rsidR="005E738F" w:rsidRDefault="00000000">
            <w:pPr>
              <w:pStyle w:val="TAC6"/>
            </w:pPr>
            <w:r>
              <w:t>8.4</w:t>
            </w:r>
          </w:p>
        </w:tc>
        <w:tc>
          <w:tcPr>
            <w:tcW w:w="689" w:type="auto"/>
          </w:tcPr>
          <w:p w14:paraId="52843752" w14:textId="77777777" w:rsidR="005E738F" w:rsidRDefault="00000000">
            <w:pPr>
              <w:pStyle w:val="TAC6"/>
            </w:pPr>
            <w:r>
              <w:t>c03</w:t>
            </w:r>
          </w:p>
        </w:tc>
        <w:tc>
          <w:tcPr>
            <w:tcW w:w="689" w:type="auto"/>
          </w:tcPr>
          <w:p w14:paraId="354B1AE2" w14:textId="77777777" w:rsidR="005E738F" w:rsidRDefault="00000000">
            <w:pPr>
              <w:pStyle w:val="TAC6"/>
            </w:pPr>
            <w:r>
              <w:t>4x64</w:t>
            </w:r>
          </w:p>
        </w:tc>
        <w:tc>
          <w:tcPr>
            <w:tcW w:w="689" w:type="auto"/>
          </w:tcPr>
          <w:p w14:paraId="1D531EA1" w14:textId="77777777" w:rsidR="005E738F" w:rsidRDefault="00000000">
            <w:pPr>
              <w:pStyle w:val="TAC6"/>
            </w:pPr>
            <w:r>
              <w:t>87.2</w:t>
            </w:r>
          </w:p>
        </w:tc>
        <w:tc>
          <w:tcPr>
            <w:tcW w:w="689" w:type="auto"/>
          </w:tcPr>
          <w:p w14:paraId="18CAC7C1" w14:textId="77777777" w:rsidR="005E738F" w:rsidRDefault="00000000">
            <w:pPr>
              <w:pStyle w:val="TAC6"/>
            </w:pPr>
            <w:r>
              <w:t>10.5</w:t>
            </w:r>
          </w:p>
        </w:tc>
        <w:tc>
          <w:tcPr>
            <w:tcW w:w="689" w:type="auto"/>
          </w:tcPr>
          <w:p w14:paraId="365DF29B" w14:textId="77777777" w:rsidR="005E738F" w:rsidRDefault="00000000">
            <w:pPr>
              <w:pStyle w:val="TAC6"/>
            </w:pPr>
            <w:r>
              <w:t>3.26</w:t>
            </w:r>
          </w:p>
        </w:tc>
        <w:tc>
          <w:tcPr>
            <w:tcW w:w="689" w:type="auto"/>
          </w:tcPr>
          <w:p w14:paraId="4D3106B0" w14:textId="77777777" w:rsidR="005E738F" w:rsidRDefault="00000000">
            <w:pPr>
              <w:pStyle w:val="TAC6"/>
            </w:pPr>
            <w:r>
              <w:t>BT</w:t>
            </w:r>
          </w:p>
        </w:tc>
        <w:tc>
          <w:tcPr>
            <w:tcW w:w="689" w:type="auto"/>
            <w:shd w:val="clear" w:color="auto" w:fill="ADD8E6"/>
          </w:tcPr>
          <w:p w14:paraId="6CDA7ABB" w14:textId="77777777" w:rsidR="005E738F" w:rsidRDefault="00000000">
            <w:pPr>
              <w:pStyle w:val="TAC6"/>
            </w:pPr>
            <w:r>
              <w:t>EXCEED</w:t>
            </w:r>
          </w:p>
        </w:tc>
      </w:tr>
      <w:tr w:rsidR="005E738F" w14:paraId="7E6ECDBF" w14:textId="77777777">
        <w:trPr>
          <w:jc w:val="center"/>
        </w:trPr>
        <w:tc>
          <w:tcPr>
            <w:tcW w:w="689" w:type="auto"/>
            <w:vMerge/>
          </w:tcPr>
          <w:p w14:paraId="57FD9988" w14:textId="77777777" w:rsidR="005E738F" w:rsidRDefault="005E738F"/>
        </w:tc>
        <w:tc>
          <w:tcPr>
            <w:tcW w:w="689" w:type="auto"/>
            <w:vMerge/>
          </w:tcPr>
          <w:p w14:paraId="36F7DDA9" w14:textId="77777777" w:rsidR="005E738F" w:rsidRDefault="005E738F"/>
        </w:tc>
        <w:tc>
          <w:tcPr>
            <w:tcW w:w="689" w:type="auto"/>
          </w:tcPr>
          <w:p w14:paraId="5DFF5B68" w14:textId="77777777" w:rsidR="005E738F" w:rsidRDefault="00000000">
            <w:pPr>
              <w:pStyle w:val="TAC6"/>
            </w:pPr>
            <w:r>
              <w:t>2</w:t>
            </w:r>
          </w:p>
        </w:tc>
        <w:tc>
          <w:tcPr>
            <w:tcW w:w="689" w:type="auto"/>
          </w:tcPr>
          <w:p w14:paraId="28629BC5" w14:textId="77777777" w:rsidR="005E738F" w:rsidRDefault="00000000">
            <w:pPr>
              <w:pStyle w:val="TAC6"/>
            </w:pPr>
            <w:r>
              <w:t>192</w:t>
            </w:r>
          </w:p>
        </w:tc>
        <w:tc>
          <w:tcPr>
            <w:tcW w:w="689" w:type="auto"/>
          </w:tcPr>
          <w:p w14:paraId="69FE9920" w14:textId="77777777" w:rsidR="005E738F" w:rsidRDefault="00000000">
            <w:pPr>
              <w:pStyle w:val="TAC6"/>
            </w:pPr>
            <w:r>
              <w:t>NWT</w:t>
            </w:r>
          </w:p>
        </w:tc>
        <w:tc>
          <w:tcPr>
            <w:tcW w:w="689" w:type="auto"/>
          </w:tcPr>
          <w:p w14:paraId="6745422E" w14:textId="77777777" w:rsidR="005E738F" w:rsidRDefault="00000000">
            <w:pPr>
              <w:pStyle w:val="TAC6"/>
            </w:pPr>
            <w:r>
              <w:t>90.6</w:t>
            </w:r>
          </w:p>
        </w:tc>
        <w:tc>
          <w:tcPr>
            <w:tcW w:w="689" w:type="auto"/>
          </w:tcPr>
          <w:p w14:paraId="6708CB94" w14:textId="77777777" w:rsidR="005E738F" w:rsidRDefault="00000000">
            <w:pPr>
              <w:pStyle w:val="TAC6"/>
            </w:pPr>
            <w:r>
              <w:t>8.4</w:t>
            </w:r>
          </w:p>
        </w:tc>
        <w:tc>
          <w:tcPr>
            <w:tcW w:w="689" w:type="auto"/>
          </w:tcPr>
          <w:p w14:paraId="5776EA0B" w14:textId="77777777" w:rsidR="005E738F" w:rsidRDefault="00000000">
            <w:pPr>
              <w:pStyle w:val="TAC6"/>
            </w:pPr>
            <w:r>
              <w:t>c05</w:t>
            </w:r>
          </w:p>
        </w:tc>
        <w:tc>
          <w:tcPr>
            <w:tcW w:w="689" w:type="auto"/>
          </w:tcPr>
          <w:p w14:paraId="07FD9CD0" w14:textId="77777777" w:rsidR="005E738F" w:rsidRDefault="00000000">
            <w:pPr>
              <w:pStyle w:val="TAC6"/>
            </w:pPr>
            <w:r>
              <w:t>2x64, unquantized MD</w:t>
            </w:r>
          </w:p>
        </w:tc>
        <w:tc>
          <w:tcPr>
            <w:tcW w:w="689" w:type="auto"/>
          </w:tcPr>
          <w:p w14:paraId="277591DC" w14:textId="77777777" w:rsidR="005E738F" w:rsidRDefault="00000000">
            <w:pPr>
              <w:pStyle w:val="TAC6"/>
            </w:pPr>
            <w:r>
              <w:t>89.4</w:t>
            </w:r>
          </w:p>
        </w:tc>
        <w:tc>
          <w:tcPr>
            <w:tcW w:w="689" w:type="auto"/>
          </w:tcPr>
          <w:p w14:paraId="64696489" w14:textId="77777777" w:rsidR="005E738F" w:rsidRDefault="00000000">
            <w:pPr>
              <w:pStyle w:val="TAC6"/>
            </w:pPr>
            <w:r>
              <w:t>8.8</w:t>
            </w:r>
          </w:p>
        </w:tc>
        <w:tc>
          <w:tcPr>
            <w:tcW w:w="689" w:type="auto"/>
          </w:tcPr>
          <w:p w14:paraId="3A42BDC7" w14:textId="77777777" w:rsidR="005E738F" w:rsidRDefault="00000000">
            <w:pPr>
              <w:pStyle w:val="TAC6"/>
            </w:pPr>
            <w:r>
              <w:t>1.33</w:t>
            </w:r>
          </w:p>
        </w:tc>
        <w:tc>
          <w:tcPr>
            <w:tcW w:w="689" w:type="auto"/>
          </w:tcPr>
          <w:p w14:paraId="2D774540" w14:textId="77777777" w:rsidR="005E738F" w:rsidRDefault="00000000">
            <w:pPr>
              <w:pStyle w:val="TAC6"/>
            </w:pPr>
            <w:r>
              <w:t>NWT</w:t>
            </w:r>
          </w:p>
        </w:tc>
        <w:tc>
          <w:tcPr>
            <w:tcW w:w="689" w:type="auto"/>
          </w:tcPr>
          <w:p w14:paraId="53A86671" w14:textId="77777777" w:rsidR="005E738F" w:rsidRDefault="00000000">
            <w:pPr>
              <w:pStyle w:val="TAC6"/>
            </w:pPr>
            <w:r>
              <w:t>PASS</w:t>
            </w:r>
          </w:p>
        </w:tc>
      </w:tr>
      <w:tr w:rsidR="005E738F" w14:paraId="3CE0FD27" w14:textId="77777777">
        <w:trPr>
          <w:jc w:val="center"/>
        </w:trPr>
        <w:tc>
          <w:tcPr>
            <w:tcW w:w="689" w:type="auto"/>
            <w:vMerge/>
          </w:tcPr>
          <w:p w14:paraId="7BD80A46" w14:textId="77777777" w:rsidR="005E738F" w:rsidRDefault="005E738F"/>
        </w:tc>
        <w:tc>
          <w:tcPr>
            <w:tcW w:w="689" w:type="auto"/>
            <w:vMerge w:val="restart"/>
          </w:tcPr>
          <w:p w14:paraId="2A0F233B" w14:textId="77777777" w:rsidR="005E738F" w:rsidRDefault="00000000">
            <w:pPr>
              <w:pStyle w:val="TAC6"/>
            </w:pPr>
            <w:r>
              <w:t>c08</w:t>
            </w:r>
          </w:p>
        </w:tc>
        <w:tc>
          <w:tcPr>
            <w:tcW w:w="689" w:type="auto"/>
          </w:tcPr>
          <w:p w14:paraId="21C75565" w14:textId="77777777" w:rsidR="005E738F" w:rsidRDefault="00000000">
            <w:pPr>
              <w:pStyle w:val="TAC6"/>
            </w:pPr>
            <w:r>
              <w:t>1</w:t>
            </w:r>
          </w:p>
        </w:tc>
        <w:tc>
          <w:tcPr>
            <w:tcW w:w="689" w:type="auto"/>
          </w:tcPr>
          <w:p w14:paraId="7723B7B0" w14:textId="77777777" w:rsidR="005E738F" w:rsidRDefault="00000000">
            <w:pPr>
              <w:pStyle w:val="TAC6"/>
            </w:pPr>
            <w:r>
              <w:t>256</w:t>
            </w:r>
          </w:p>
        </w:tc>
        <w:tc>
          <w:tcPr>
            <w:tcW w:w="689" w:type="auto"/>
          </w:tcPr>
          <w:p w14:paraId="304ADD64" w14:textId="77777777" w:rsidR="005E738F" w:rsidRDefault="00000000">
            <w:pPr>
              <w:pStyle w:val="TAC6"/>
            </w:pPr>
            <w:r>
              <w:t>NWT</w:t>
            </w:r>
          </w:p>
        </w:tc>
        <w:tc>
          <w:tcPr>
            <w:tcW w:w="689" w:type="auto"/>
          </w:tcPr>
          <w:p w14:paraId="431C01F2" w14:textId="77777777" w:rsidR="005E738F" w:rsidRDefault="00000000">
            <w:pPr>
              <w:pStyle w:val="TAC6"/>
            </w:pPr>
            <w:r>
              <w:t>90.4</w:t>
            </w:r>
          </w:p>
        </w:tc>
        <w:tc>
          <w:tcPr>
            <w:tcW w:w="689" w:type="auto"/>
          </w:tcPr>
          <w:p w14:paraId="248378BB" w14:textId="77777777" w:rsidR="005E738F" w:rsidRDefault="00000000">
            <w:pPr>
              <w:pStyle w:val="TAC6"/>
            </w:pPr>
            <w:r>
              <w:t>8.6</w:t>
            </w:r>
          </w:p>
        </w:tc>
        <w:tc>
          <w:tcPr>
            <w:tcW w:w="689" w:type="auto"/>
          </w:tcPr>
          <w:p w14:paraId="62BB7346" w14:textId="77777777" w:rsidR="005E738F" w:rsidRDefault="00000000">
            <w:pPr>
              <w:pStyle w:val="TAC6"/>
            </w:pPr>
            <w:r>
              <w:t>c04</w:t>
            </w:r>
          </w:p>
        </w:tc>
        <w:tc>
          <w:tcPr>
            <w:tcW w:w="689" w:type="auto"/>
          </w:tcPr>
          <w:p w14:paraId="4C42405C" w14:textId="77777777" w:rsidR="005E738F" w:rsidRDefault="00000000">
            <w:pPr>
              <w:pStyle w:val="TAC6"/>
            </w:pPr>
            <w:r>
              <w:t>4x96</w:t>
            </w:r>
          </w:p>
        </w:tc>
        <w:tc>
          <w:tcPr>
            <w:tcW w:w="689" w:type="auto"/>
          </w:tcPr>
          <w:p w14:paraId="24ABF3E6" w14:textId="77777777" w:rsidR="005E738F" w:rsidRDefault="00000000">
            <w:pPr>
              <w:pStyle w:val="TAC6"/>
            </w:pPr>
            <w:r>
              <w:t>88.8</w:t>
            </w:r>
          </w:p>
        </w:tc>
        <w:tc>
          <w:tcPr>
            <w:tcW w:w="689" w:type="auto"/>
          </w:tcPr>
          <w:p w14:paraId="73B8764C" w14:textId="77777777" w:rsidR="005E738F" w:rsidRDefault="00000000">
            <w:pPr>
              <w:pStyle w:val="TAC6"/>
            </w:pPr>
            <w:r>
              <w:t>9.3</w:t>
            </w:r>
          </w:p>
        </w:tc>
        <w:tc>
          <w:tcPr>
            <w:tcW w:w="689" w:type="auto"/>
          </w:tcPr>
          <w:p w14:paraId="069F4736" w14:textId="77777777" w:rsidR="005E738F" w:rsidRDefault="00000000">
            <w:pPr>
              <w:pStyle w:val="TAC6"/>
            </w:pPr>
            <w:r>
              <w:t>1.64</w:t>
            </w:r>
          </w:p>
        </w:tc>
        <w:tc>
          <w:tcPr>
            <w:tcW w:w="689" w:type="auto"/>
          </w:tcPr>
          <w:p w14:paraId="277B9100" w14:textId="77777777" w:rsidR="005E738F" w:rsidRDefault="00000000">
            <w:pPr>
              <w:pStyle w:val="TAC6"/>
            </w:pPr>
            <w:r>
              <w:t>NWT</w:t>
            </w:r>
          </w:p>
        </w:tc>
        <w:tc>
          <w:tcPr>
            <w:tcW w:w="689" w:type="auto"/>
          </w:tcPr>
          <w:p w14:paraId="4A76712F" w14:textId="77777777" w:rsidR="005E738F" w:rsidRDefault="00000000">
            <w:pPr>
              <w:pStyle w:val="TAC6"/>
            </w:pPr>
            <w:r>
              <w:t>PASS</w:t>
            </w:r>
          </w:p>
        </w:tc>
      </w:tr>
      <w:tr w:rsidR="005E738F" w14:paraId="7C28596C" w14:textId="77777777">
        <w:trPr>
          <w:jc w:val="center"/>
        </w:trPr>
        <w:tc>
          <w:tcPr>
            <w:tcW w:w="689" w:type="auto"/>
            <w:vMerge/>
          </w:tcPr>
          <w:p w14:paraId="1E5C9C48" w14:textId="77777777" w:rsidR="005E738F" w:rsidRDefault="005E738F"/>
        </w:tc>
        <w:tc>
          <w:tcPr>
            <w:tcW w:w="689" w:type="auto"/>
            <w:vMerge/>
          </w:tcPr>
          <w:p w14:paraId="61E44B33" w14:textId="77777777" w:rsidR="005E738F" w:rsidRDefault="005E738F"/>
        </w:tc>
        <w:tc>
          <w:tcPr>
            <w:tcW w:w="689" w:type="auto"/>
          </w:tcPr>
          <w:p w14:paraId="0E25C397" w14:textId="77777777" w:rsidR="005E738F" w:rsidRDefault="00000000">
            <w:pPr>
              <w:pStyle w:val="TAC6"/>
            </w:pPr>
            <w:r>
              <w:t>2</w:t>
            </w:r>
          </w:p>
        </w:tc>
        <w:tc>
          <w:tcPr>
            <w:tcW w:w="689" w:type="auto"/>
          </w:tcPr>
          <w:p w14:paraId="59CD2616" w14:textId="77777777" w:rsidR="005E738F" w:rsidRDefault="00000000">
            <w:pPr>
              <w:pStyle w:val="TAC6"/>
            </w:pPr>
            <w:r>
              <w:t>256</w:t>
            </w:r>
          </w:p>
        </w:tc>
        <w:tc>
          <w:tcPr>
            <w:tcW w:w="689" w:type="auto"/>
          </w:tcPr>
          <w:p w14:paraId="2E3AF69B" w14:textId="77777777" w:rsidR="005E738F" w:rsidRDefault="00000000">
            <w:pPr>
              <w:pStyle w:val="TAC6"/>
            </w:pPr>
            <w:r>
              <w:t>NWT</w:t>
            </w:r>
          </w:p>
        </w:tc>
        <w:tc>
          <w:tcPr>
            <w:tcW w:w="689" w:type="auto"/>
          </w:tcPr>
          <w:p w14:paraId="27135F44" w14:textId="77777777" w:rsidR="005E738F" w:rsidRDefault="00000000">
            <w:pPr>
              <w:pStyle w:val="TAC6"/>
            </w:pPr>
            <w:r>
              <w:t>90.4</w:t>
            </w:r>
          </w:p>
        </w:tc>
        <w:tc>
          <w:tcPr>
            <w:tcW w:w="689" w:type="auto"/>
          </w:tcPr>
          <w:p w14:paraId="2D3A8E11" w14:textId="77777777" w:rsidR="005E738F" w:rsidRDefault="00000000">
            <w:pPr>
              <w:pStyle w:val="TAC6"/>
            </w:pPr>
            <w:r>
              <w:t>8.6</w:t>
            </w:r>
          </w:p>
        </w:tc>
        <w:tc>
          <w:tcPr>
            <w:tcW w:w="689" w:type="auto"/>
          </w:tcPr>
          <w:p w14:paraId="3A68FE43" w14:textId="77777777" w:rsidR="005E738F" w:rsidRDefault="00000000">
            <w:pPr>
              <w:pStyle w:val="TAC6"/>
            </w:pPr>
            <w:r>
              <w:t>c06</w:t>
            </w:r>
          </w:p>
        </w:tc>
        <w:tc>
          <w:tcPr>
            <w:tcW w:w="689" w:type="auto"/>
          </w:tcPr>
          <w:p w14:paraId="68EF333E" w14:textId="77777777" w:rsidR="005E738F" w:rsidRDefault="00000000">
            <w:pPr>
              <w:pStyle w:val="TAC6"/>
            </w:pPr>
            <w:r>
              <w:t>2x96, unquantized MD</w:t>
            </w:r>
          </w:p>
        </w:tc>
        <w:tc>
          <w:tcPr>
            <w:tcW w:w="689" w:type="auto"/>
          </w:tcPr>
          <w:p w14:paraId="3B8DC8BC" w14:textId="77777777" w:rsidR="005E738F" w:rsidRDefault="00000000">
            <w:pPr>
              <w:pStyle w:val="TAC6"/>
            </w:pPr>
            <w:r>
              <w:t>90.7</w:t>
            </w:r>
          </w:p>
        </w:tc>
        <w:tc>
          <w:tcPr>
            <w:tcW w:w="689" w:type="auto"/>
          </w:tcPr>
          <w:p w14:paraId="495AADC3" w14:textId="77777777" w:rsidR="005E738F" w:rsidRDefault="00000000">
            <w:pPr>
              <w:pStyle w:val="TAC6"/>
            </w:pPr>
            <w:r>
              <w:t>9.1</w:t>
            </w:r>
          </w:p>
        </w:tc>
        <w:tc>
          <w:tcPr>
            <w:tcW w:w="689" w:type="auto"/>
          </w:tcPr>
          <w:p w14:paraId="36C8E709" w14:textId="77777777" w:rsidR="005E738F" w:rsidRDefault="00000000">
            <w:pPr>
              <w:pStyle w:val="TAC6"/>
            </w:pPr>
            <w:r>
              <w:t>-0.23</w:t>
            </w:r>
          </w:p>
        </w:tc>
        <w:tc>
          <w:tcPr>
            <w:tcW w:w="689" w:type="auto"/>
          </w:tcPr>
          <w:p w14:paraId="54540BE6" w14:textId="77777777" w:rsidR="005E738F" w:rsidRDefault="00000000">
            <w:pPr>
              <w:pStyle w:val="TAC6"/>
            </w:pPr>
            <w:r>
              <w:t>NWT</w:t>
            </w:r>
          </w:p>
        </w:tc>
        <w:tc>
          <w:tcPr>
            <w:tcW w:w="689" w:type="auto"/>
          </w:tcPr>
          <w:p w14:paraId="37596945" w14:textId="77777777" w:rsidR="005E738F" w:rsidRDefault="00000000">
            <w:pPr>
              <w:pStyle w:val="TAC6"/>
            </w:pPr>
            <w:r>
              <w:t>PASS</w:t>
            </w:r>
          </w:p>
        </w:tc>
      </w:tr>
      <w:tr w:rsidR="005E738F" w14:paraId="1CE89689" w14:textId="77777777">
        <w:trPr>
          <w:jc w:val="center"/>
        </w:trPr>
        <w:tc>
          <w:tcPr>
            <w:tcW w:w="689" w:type="auto"/>
            <w:vMerge w:val="restart"/>
          </w:tcPr>
          <w:p w14:paraId="32FB90E0" w14:textId="77777777" w:rsidR="005E738F" w:rsidRDefault="00000000">
            <w:pPr>
              <w:pStyle w:val="TAC6"/>
            </w:pPr>
            <w:r>
              <w:t>d+b</w:t>
            </w:r>
          </w:p>
        </w:tc>
        <w:tc>
          <w:tcPr>
            <w:tcW w:w="689" w:type="auto"/>
            <w:vMerge w:val="restart"/>
          </w:tcPr>
          <w:p w14:paraId="77F1B8F7" w14:textId="77777777" w:rsidR="005E738F" w:rsidRDefault="00000000">
            <w:pPr>
              <w:pStyle w:val="TAC6"/>
            </w:pPr>
            <w:r>
              <w:t>c07</w:t>
            </w:r>
          </w:p>
        </w:tc>
        <w:tc>
          <w:tcPr>
            <w:tcW w:w="689" w:type="auto"/>
          </w:tcPr>
          <w:p w14:paraId="0F51C289" w14:textId="77777777" w:rsidR="005E738F" w:rsidRDefault="00000000">
            <w:pPr>
              <w:pStyle w:val="TAC6"/>
            </w:pPr>
            <w:r>
              <w:t>1</w:t>
            </w:r>
          </w:p>
        </w:tc>
        <w:tc>
          <w:tcPr>
            <w:tcW w:w="689" w:type="auto"/>
          </w:tcPr>
          <w:p w14:paraId="4EA0BD56" w14:textId="77777777" w:rsidR="005E738F" w:rsidRDefault="00000000">
            <w:pPr>
              <w:pStyle w:val="TAC6"/>
            </w:pPr>
            <w:r>
              <w:t>192</w:t>
            </w:r>
          </w:p>
        </w:tc>
        <w:tc>
          <w:tcPr>
            <w:tcW w:w="689" w:type="auto"/>
          </w:tcPr>
          <w:p w14:paraId="078C7598" w14:textId="77777777" w:rsidR="005E738F" w:rsidRDefault="00000000">
            <w:pPr>
              <w:pStyle w:val="TAC6"/>
            </w:pPr>
            <w:r>
              <w:t>NWT</w:t>
            </w:r>
          </w:p>
        </w:tc>
        <w:tc>
          <w:tcPr>
            <w:tcW w:w="689" w:type="auto"/>
          </w:tcPr>
          <w:p w14:paraId="32880A88" w14:textId="77777777" w:rsidR="005E738F" w:rsidRDefault="00000000">
            <w:pPr>
              <w:pStyle w:val="TAC6"/>
            </w:pPr>
            <w:r>
              <w:t>92.5</w:t>
            </w:r>
          </w:p>
        </w:tc>
        <w:tc>
          <w:tcPr>
            <w:tcW w:w="689" w:type="auto"/>
          </w:tcPr>
          <w:p w14:paraId="2808D3BB" w14:textId="77777777" w:rsidR="005E738F" w:rsidRDefault="00000000">
            <w:pPr>
              <w:pStyle w:val="TAC6"/>
            </w:pPr>
            <w:r>
              <w:t>7.7</w:t>
            </w:r>
          </w:p>
        </w:tc>
        <w:tc>
          <w:tcPr>
            <w:tcW w:w="689" w:type="auto"/>
          </w:tcPr>
          <w:p w14:paraId="75AF7BFB" w14:textId="77777777" w:rsidR="005E738F" w:rsidRDefault="00000000">
            <w:pPr>
              <w:pStyle w:val="TAC6"/>
            </w:pPr>
            <w:r>
              <w:t>c03</w:t>
            </w:r>
          </w:p>
        </w:tc>
        <w:tc>
          <w:tcPr>
            <w:tcW w:w="689" w:type="auto"/>
          </w:tcPr>
          <w:p w14:paraId="68343E39" w14:textId="77777777" w:rsidR="005E738F" w:rsidRDefault="00000000">
            <w:pPr>
              <w:pStyle w:val="TAC6"/>
            </w:pPr>
            <w:r>
              <w:t>4x64</w:t>
            </w:r>
          </w:p>
        </w:tc>
        <w:tc>
          <w:tcPr>
            <w:tcW w:w="689" w:type="auto"/>
          </w:tcPr>
          <w:p w14:paraId="3743FC3B" w14:textId="77777777" w:rsidR="005E738F" w:rsidRDefault="00000000">
            <w:pPr>
              <w:pStyle w:val="TAC6"/>
            </w:pPr>
            <w:r>
              <w:t>90.6</w:t>
            </w:r>
          </w:p>
        </w:tc>
        <w:tc>
          <w:tcPr>
            <w:tcW w:w="689" w:type="auto"/>
          </w:tcPr>
          <w:p w14:paraId="46303003" w14:textId="77777777" w:rsidR="005E738F" w:rsidRDefault="00000000">
            <w:pPr>
              <w:pStyle w:val="TAC6"/>
            </w:pPr>
            <w:r>
              <w:t>9.9</w:t>
            </w:r>
          </w:p>
        </w:tc>
        <w:tc>
          <w:tcPr>
            <w:tcW w:w="689" w:type="auto"/>
          </w:tcPr>
          <w:p w14:paraId="41AEAEFE" w14:textId="77777777" w:rsidR="005E738F" w:rsidRDefault="00000000">
            <w:pPr>
              <w:pStyle w:val="TAC6"/>
            </w:pPr>
            <w:r>
              <w:t>2.87</w:t>
            </w:r>
          </w:p>
        </w:tc>
        <w:tc>
          <w:tcPr>
            <w:tcW w:w="689" w:type="auto"/>
          </w:tcPr>
          <w:p w14:paraId="657C202F" w14:textId="77777777" w:rsidR="005E738F" w:rsidRDefault="00000000">
            <w:pPr>
              <w:pStyle w:val="TAC6"/>
            </w:pPr>
            <w:r>
              <w:t>BT</w:t>
            </w:r>
          </w:p>
        </w:tc>
        <w:tc>
          <w:tcPr>
            <w:tcW w:w="689" w:type="auto"/>
            <w:shd w:val="clear" w:color="auto" w:fill="ADD8E6"/>
          </w:tcPr>
          <w:p w14:paraId="65EBAA13" w14:textId="77777777" w:rsidR="005E738F" w:rsidRDefault="00000000">
            <w:pPr>
              <w:pStyle w:val="TAC6"/>
            </w:pPr>
            <w:r>
              <w:t>EXCEED</w:t>
            </w:r>
          </w:p>
        </w:tc>
      </w:tr>
      <w:tr w:rsidR="005E738F" w14:paraId="2A21364B" w14:textId="77777777">
        <w:trPr>
          <w:jc w:val="center"/>
        </w:trPr>
        <w:tc>
          <w:tcPr>
            <w:tcW w:w="689" w:type="auto"/>
            <w:vMerge/>
          </w:tcPr>
          <w:p w14:paraId="21E3D45F" w14:textId="77777777" w:rsidR="005E738F" w:rsidRDefault="005E738F"/>
        </w:tc>
        <w:tc>
          <w:tcPr>
            <w:tcW w:w="689" w:type="auto"/>
            <w:vMerge/>
          </w:tcPr>
          <w:p w14:paraId="3C5708BE" w14:textId="77777777" w:rsidR="005E738F" w:rsidRDefault="005E738F"/>
        </w:tc>
        <w:tc>
          <w:tcPr>
            <w:tcW w:w="689" w:type="auto"/>
          </w:tcPr>
          <w:p w14:paraId="71F73EC2" w14:textId="77777777" w:rsidR="005E738F" w:rsidRDefault="00000000">
            <w:pPr>
              <w:pStyle w:val="TAC6"/>
            </w:pPr>
            <w:r>
              <w:t>2</w:t>
            </w:r>
          </w:p>
        </w:tc>
        <w:tc>
          <w:tcPr>
            <w:tcW w:w="689" w:type="auto"/>
          </w:tcPr>
          <w:p w14:paraId="352F7B3C" w14:textId="77777777" w:rsidR="005E738F" w:rsidRDefault="00000000">
            <w:pPr>
              <w:pStyle w:val="TAC6"/>
            </w:pPr>
            <w:r>
              <w:t>192</w:t>
            </w:r>
          </w:p>
        </w:tc>
        <w:tc>
          <w:tcPr>
            <w:tcW w:w="689" w:type="auto"/>
          </w:tcPr>
          <w:p w14:paraId="79976FDB" w14:textId="77777777" w:rsidR="005E738F" w:rsidRDefault="00000000">
            <w:pPr>
              <w:pStyle w:val="TAC6"/>
            </w:pPr>
            <w:r>
              <w:t>NWT</w:t>
            </w:r>
          </w:p>
        </w:tc>
        <w:tc>
          <w:tcPr>
            <w:tcW w:w="689" w:type="auto"/>
          </w:tcPr>
          <w:p w14:paraId="41AB1434" w14:textId="77777777" w:rsidR="005E738F" w:rsidRDefault="00000000">
            <w:pPr>
              <w:pStyle w:val="TAC6"/>
            </w:pPr>
            <w:r>
              <w:t>92.5</w:t>
            </w:r>
          </w:p>
        </w:tc>
        <w:tc>
          <w:tcPr>
            <w:tcW w:w="689" w:type="auto"/>
          </w:tcPr>
          <w:p w14:paraId="5B32DB3E" w14:textId="77777777" w:rsidR="005E738F" w:rsidRDefault="00000000">
            <w:pPr>
              <w:pStyle w:val="TAC6"/>
            </w:pPr>
            <w:r>
              <w:t>7.7</w:t>
            </w:r>
          </w:p>
        </w:tc>
        <w:tc>
          <w:tcPr>
            <w:tcW w:w="689" w:type="auto"/>
          </w:tcPr>
          <w:p w14:paraId="4911B6E2" w14:textId="77777777" w:rsidR="005E738F" w:rsidRDefault="00000000">
            <w:pPr>
              <w:pStyle w:val="TAC6"/>
            </w:pPr>
            <w:r>
              <w:t>c05</w:t>
            </w:r>
          </w:p>
        </w:tc>
        <w:tc>
          <w:tcPr>
            <w:tcW w:w="689" w:type="auto"/>
          </w:tcPr>
          <w:p w14:paraId="47A1E261" w14:textId="77777777" w:rsidR="005E738F" w:rsidRDefault="00000000">
            <w:pPr>
              <w:pStyle w:val="TAC6"/>
            </w:pPr>
            <w:r>
              <w:t>2x64, unquantized MD</w:t>
            </w:r>
          </w:p>
        </w:tc>
        <w:tc>
          <w:tcPr>
            <w:tcW w:w="689" w:type="auto"/>
          </w:tcPr>
          <w:p w14:paraId="28767AC2" w14:textId="77777777" w:rsidR="005E738F" w:rsidRDefault="00000000">
            <w:pPr>
              <w:pStyle w:val="TAC6"/>
            </w:pPr>
            <w:r>
              <w:t>91.8</w:t>
            </w:r>
          </w:p>
        </w:tc>
        <w:tc>
          <w:tcPr>
            <w:tcW w:w="689" w:type="auto"/>
          </w:tcPr>
          <w:p w14:paraId="64501DF2" w14:textId="77777777" w:rsidR="005E738F" w:rsidRDefault="00000000">
            <w:pPr>
              <w:pStyle w:val="TAC6"/>
            </w:pPr>
            <w:r>
              <w:t>8.1</w:t>
            </w:r>
          </w:p>
        </w:tc>
        <w:tc>
          <w:tcPr>
            <w:tcW w:w="689" w:type="auto"/>
          </w:tcPr>
          <w:p w14:paraId="7099B2F7" w14:textId="77777777" w:rsidR="005E738F" w:rsidRDefault="00000000">
            <w:pPr>
              <w:pStyle w:val="TAC6"/>
            </w:pPr>
            <w:r>
              <w:t>1.23</w:t>
            </w:r>
          </w:p>
        </w:tc>
        <w:tc>
          <w:tcPr>
            <w:tcW w:w="689" w:type="auto"/>
          </w:tcPr>
          <w:p w14:paraId="537396B4" w14:textId="77777777" w:rsidR="005E738F" w:rsidRDefault="00000000">
            <w:pPr>
              <w:pStyle w:val="TAC6"/>
            </w:pPr>
            <w:r>
              <w:t>NWT</w:t>
            </w:r>
          </w:p>
        </w:tc>
        <w:tc>
          <w:tcPr>
            <w:tcW w:w="689" w:type="auto"/>
          </w:tcPr>
          <w:p w14:paraId="146963AA" w14:textId="77777777" w:rsidR="005E738F" w:rsidRDefault="00000000">
            <w:pPr>
              <w:pStyle w:val="TAC6"/>
            </w:pPr>
            <w:r>
              <w:t>PASS</w:t>
            </w:r>
          </w:p>
        </w:tc>
      </w:tr>
      <w:tr w:rsidR="005E738F" w14:paraId="29D72B55" w14:textId="77777777">
        <w:trPr>
          <w:jc w:val="center"/>
        </w:trPr>
        <w:tc>
          <w:tcPr>
            <w:tcW w:w="689" w:type="auto"/>
            <w:vMerge/>
          </w:tcPr>
          <w:p w14:paraId="572CA44D" w14:textId="77777777" w:rsidR="005E738F" w:rsidRDefault="005E738F"/>
        </w:tc>
        <w:tc>
          <w:tcPr>
            <w:tcW w:w="689" w:type="auto"/>
            <w:vMerge w:val="restart"/>
          </w:tcPr>
          <w:p w14:paraId="66A7FBA2" w14:textId="77777777" w:rsidR="005E738F" w:rsidRDefault="00000000">
            <w:pPr>
              <w:pStyle w:val="TAC6"/>
            </w:pPr>
            <w:r>
              <w:t>c08</w:t>
            </w:r>
          </w:p>
        </w:tc>
        <w:tc>
          <w:tcPr>
            <w:tcW w:w="689" w:type="auto"/>
          </w:tcPr>
          <w:p w14:paraId="556D51A3" w14:textId="77777777" w:rsidR="005E738F" w:rsidRDefault="00000000">
            <w:pPr>
              <w:pStyle w:val="TAC6"/>
            </w:pPr>
            <w:r>
              <w:t>1</w:t>
            </w:r>
          </w:p>
        </w:tc>
        <w:tc>
          <w:tcPr>
            <w:tcW w:w="689" w:type="auto"/>
          </w:tcPr>
          <w:p w14:paraId="5DE1C79C" w14:textId="77777777" w:rsidR="005E738F" w:rsidRDefault="00000000">
            <w:pPr>
              <w:pStyle w:val="TAC6"/>
            </w:pPr>
            <w:r>
              <w:t>256</w:t>
            </w:r>
          </w:p>
        </w:tc>
        <w:tc>
          <w:tcPr>
            <w:tcW w:w="689" w:type="auto"/>
          </w:tcPr>
          <w:p w14:paraId="39B38D01" w14:textId="77777777" w:rsidR="005E738F" w:rsidRDefault="00000000">
            <w:pPr>
              <w:pStyle w:val="TAC6"/>
            </w:pPr>
            <w:r>
              <w:t>NWT</w:t>
            </w:r>
          </w:p>
        </w:tc>
        <w:tc>
          <w:tcPr>
            <w:tcW w:w="689" w:type="auto"/>
          </w:tcPr>
          <w:p w14:paraId="38353754" w14:textId="77777777" w:rsidR="005E738F" w:rsidRDefault="00000000">
            <w:pPr>
              <w:pStyle w:val="TAC6"/>
            </w:pPr>
            <w:r>
              <w:t>92.3</w:t>
            </w:r>
          </w:p>
        </w:tc>
        <w:tc>
          <w:tcPr>
            <w:tcW w:w="689" w:type="auto"/>
          </w:tcPr>
          <w:p w14:paraId="6C9874CB" w14:textId="77777777" w:rsidR="005E738F" w:rsidRDefault="00000000">
            <w:pPr>
              <w:pStyle w:val="TAC6"/>
            </w:pPr>
            <w:r>
              <w:t>7.7</w:t>
            </w:r>
          </w:p>
        </w:tc>
        <w:tc>
          <w:tcPr>
            <w:tcW w:w="689" w:type="auto"/>
          </w:tcPr>
          <w:p w14:paraId="2FC58370" w14:textId="77777777" w:rsidR="005E738F" w:rsidRDefault="00000000">
            <w:pPr>
              <w:pStyle w:val="TAC6"/>
            </w:pPr>
            <w:r>
              <w:t>c04</w:t>
            </w:r>
          </w:p>
        </w:tc>
        <w:tc>
          <w:tcPr>
            <w:tcW w:w="689" w:type="auto"/>
          </w:tcPr>
          <w:p w14:paraId="4750248C" w14:textId="77777777" w:rsidR="005E738F" w:rsidRDefault="00000000">
            <w:pPr>
              <w:pStyle w:val="TAC6"/>
            </w:pPr>
            <w:r>
              <w:t>4x96</w:t>
            </w:r>
          </w:p>
        </w:tc>
        <w:tc>
          <w:tcPr>
            <w:tcW w:w="689" w:type="auto"/>
          </w:tcPr>
          <w:p w14:paraId="6896E5ED" w14:textId="77777777" w:rsidR="005E738F" w:rsidRDefault="00000000">
            <w:pPr>
              <w:pStyle w:val="TAC6"/>
            </w:pPr>
            <w:r>
              <w:t>91.7</w:t>
            </w:r>
          </w:p>
        </w:tc>
        <w:tc>
          <w:tcPr>
            <w:tcW w:w="689" w:type="auto"/>
          </w:tcPr>
          <w:p w14:paraId="7FFF917B" w14:textId="77777777" w:rsidR="005E738F" w:rsidRDefault="00000000">
            <w:pPr>
              <w:pStyle w:val="TAC6"/>
            </w:pPr>
            <w:r>
              <w:t>8.3</w:t>
            </w:r>
          </w:p>
        </w:tc>
        <w:tc>
          <w:tcPr>
            <w:tcW w:w="689" w:type="auto"/>
          </w:tcPr>
          <w:p w14:paraId="0A7D1A77" w14:textId="77777777" w:rsidR="005E738F" w:rsidRDefault="00000000">
            <w:pPr>
              <w:pStyle w:val="TAC6"/>
            </w:pPr>
            <w:r>
              <w:t>1.07</w:t>
            </w:r>
          </w:p>
        </w:tc>
        <w:tc>
          <w:tcPr>
            <w:tcW w:w="689" w:type="auto"/>
          </w:tcPr>
          <w:p w14:paraId="7C6D0797" w14:textId="77777777" w:rsidR="005E738F" w:rsidRDefault="00000000">
            <w:pPr>
              <w:pStyle w:val="TAC6"/>
            </w:pPr>
            <w:r>
              <w:t>NWT</w:t>
            </w:r>
          </w:p>
        </w:tc>
        <w:tc>
          <w:tcPr>
            <w:tcW w:w="689" w:type="auto"/>
          </w:tcPr>
          <w:p w14:paraId="7DC92D2E" w14:textId="77777777" w:rsidR="005E738F" w:rsidRDefault="00000000">
            <w:pPr>
              <w:pStyle w:val="TAC6"/>
            </w:pPr>
            <w:r>
              <w:t>PASS</w:t>
            </w:r>
          </w:p>
        </w:tc>
      </w:tr>
      <w:tr w:rsidR="005E738F" w14:paraId="4C4441DF" w14:textId="77777777">
        <w:trPr>
          <w:jc w:val="center"/>
        </w:trPr>
        <w:tc>
          <w:tcPr>
            <w:tcW w:w="689" w:type="auto"/>
            <w:vMerge/>
          </w:tcPr>
          <w:p w14:paraId="3EA62BD4" w14:textId="77777777" w:rsidR="005E738F" w:rsidRDefault="005E738F"/>
        </w:tc>
        <w:tc>
          <w:tcPr>
            <w:tcW w:w="689" w:type="auto"/>
            <w:vMerge/>
          </w:tcPr>
          <w:p w14:paraId="07EC3697" w14:textId="77777777" w:rsidR="005E738F" w:rsidRDefault="005E738F"/>
        </w:tc>
        <w:tc>
          <w:tcPr>
            <w:tcW w:w="689" w:type="auto"/>
          </w:tcPr>
          <w:p w14:paraId="0BF6F8C7" w14:textId="77777777" w:rsidR="005E738F" w:rsidRDefault="00000000">
            <w:pPr>
              <w:pStyle w:val="TAC6"/>
            </w:pPr>
            <w:r>
              <w:t>2</w:t>
            </w:r>
          </w:p>
        </w:tc>
        <w:tc>
          <w:tcPr>
            <w:tcW w:w="689" w:type="auto"/>
          </w:tcPr>
          <w:p w14:paraId="1CB2AD6E" w14:textId="77777777" w:rsidR="005E738F" w:rsidRDefault="00000000">
            <w:pPr>
              <w:pStyle w:val="TAC6"/>
            </w:pPr>
            <w:r>
              <w:t>256</w:t>
            </w:r>
          </w:p>
        </w:tc>
        <w:tc>
          <w:tcPr>
            <w:tcW w:w="689" w:type="auto"/>
          </w:tcPr>
          <w:p w14:paraId="0DB42536" w14:textId="77777777" w:rsidR="005E738F" w:rsidRDefault="00000000">
            <w:pPr>
              <w:pStyle w:val="TAC6"/>
            </w:pPr>
            <w:r>
              <w:t>NWT</w:t>
            </w:r>
          </w:p>
        </w:tc>
        <w:tc>
          <w:tcPr>
            <w:tcW w:w="689" w:type="auto"/>
          </w:tcPr>
          <w:p w14:paraId="530450B3" w14:textId="77777777" w:rsidR="005E738F" w:rsidRDefault="00000000">
            <w:pPr>
              <w:pStyle w:val="TAC6"/>
            </w:pPr>
            <w:r>
              <w:t>92.3</w:t>
            </w:r>
          </w:p>
        </w:tc>
        <w:tc>
          <w:tcPr>
            <w:tcW w:w="689" w:type="auto"/>
          </w:tcPr>
          <w:p w14:paraId="6798B2D3" w14:textId="77777777" w:rsidR="005E738F" w:rsidRDefault="00000000">
            <w:pPr>
              <w:pStyle w:val="TAC6"/>
            </w:pPr>
            <w:r>
              <w:t>7.7</w:t>
            </w:r>
          </w:p>
        </w:tc>
        <w:tc>
          <w:tcPr>
            <w:tcW w:w="689" w:type="auto"/>
          </w:tcPr>
          <w:p w14:paraId="681133A6" w14:textId="77777777" w:rsidR="005E738F" w:rsidRDefault="00000000">
            <w:pPr>
              <w:pStyle w:val="TAC6"/>
            </w:pPr>
            <w:r>
              <w:t>c06</w:t>
            </w:r>
          </w:p>
        </w:tc>
        <w:tc>
          <w:tcPr>
            <w:tcW w:w="689" w:type="auto"/>
          </w:tcPr>
          <w:p w14:paraId="76F74FD4" w14:textId="77777777" w:rsidR="005E738F" w:rsidRDefault="00000000">
            <w:pPr>
              <w:pStyle w:val="TAC6"/>
            </w:pPr>
            <w:r>
              <w:t>2x96, unquantized MD</w:t>
            </w:r>
          </w:p>
        </w:tc>
        <w:tc>
          <w:tcPr>
            <w:tcW w:w="689" w:type="auto"/>
          </w:tcPr>
          <w:p w14:paraId="08BE60C5" w14:textId="77777777" w:rsidR="005E738F" w:rsidRDefault="00000000">
            <w:pPr>
              <w:pStyle w:val="TAC6"/>
            </w:pPr>
            <w:r>
              <w:t>92.6</w:t>
            </w:r>
          </w:p>
        </w:tc>
        <w:tc>
          <w:tcPr>
            <w:tcW w:w="689" w:type="auto"/>
          </w:tcPr>
          <w:p w14:paraId="0A9316A6" w14:textId="77777777" w:rsidR="005E738F" w:rsidRDefault="00000000">
            <w:pPr>
              <w:pStyle w:val="TAC6"/>
            </w:pPr>
            <w:r>
              <w:t>8.1</w:t>
            </w:r>
          </w:p>
        </w:tc>
        <w:tc>
          <w:tcPr>
            <w:tcW w:w="689" w:type="auto"/>
          </w:tcPr>
          <w:p w14:paraId="47D890CE" w14:textId="77777777" w:rsidR="005E738F" w:rsidRDefault="00000000">
            <w:pPr>
              <w:pStyle w:val="TAC6"/>
            </w:pPr>
            <w:r>
              <w:t>-0.39</w:t>
            </w:r>
          </w:p>
        </w:tc>
        <w:tc>
          <w:tcPr>
            <w:tcW w:w="689" w:type="auto"/>
          </w:tcPr>
          <w:p w14:paraId="5A381902" w14:textId="77777777" w:rsidR="005E738F" w:rsidRDefault="00000000">
            <w:pPr>
              <w:pStyle w:val="TAC6"/>
            </w:pPr>
            <w:r>
              <w:t>NWT</w:t>
            </w:r>
          </w:p>
        </w:tc>
        <w:tc>
          <w:tcPr>
            <w:tcW w:w="689" w:type="auto"/>
          </w:tcPr>
          <w:p w14:paraId="35244A54" w14:textId="77777777" w:rsidR="005E738F" w:rsidRDefault="00000000">
            <w:pPr>
              <w:pStyle w:val="TAC6"/>
            </w:pPr>
            <w:r>
              <w:t>PASS</w:t>
            </w:r>
          </w:p>
        </w:tc>
      </w:tr>
    </w:tbl>
    <w:p w14:paraId="719FDB2E" w14:textId="77777777" w:rsidR="005E738F" w:rsidRDefault="005E738F"/>
    <w:p w14:paraId="1CA86561" w14:textId="77777777" w:rsidR="005E738F" w:rsidRDefault="00000000">
      <w:r>
        <w:t>The following table provides a summary of the results. For this summary, the requirements that are defined as a disjunction of two separate checks have been combined into an overall status for this requirement as described before.</w:t>
      </w:r>
    </w:p>
    <w:p w14:paraId="034602D9" w14:textId="3F0814F3" w:rsidR="005E738F" w:rsidRDefault="00000000">
      <w:pPr>
        <w:pStyle w:val="TH"/>
      </w:pPr>
      <w:r>
        <w:t xml:space="preserve">Table </w:t>
      </w:r>
      <w:r>
        <w:fldChar w:fldCharType="begin"/>
      </w:r>
      <w:r>
        <w:instrText>SEQ Table \* ARABIC</w:instrText>
      </w:r>
      <w:r w:rsidR="001216E8">
        <w:fldChar w:fldCharType="separate"/>
      </w:r>
      <w:r w:rsidR="001216E8">
        <w:rPr>
          <w:noProof/>
        </w:rPr>
        <w:t>50</w:t>
      </w:r>
      <w:r>
        <w:fldChar w:fldCharType="end"/>
      </w:r>
      <w:r>
        <w:t>: Summary of the results of BS1534-7b</w:t>
      </w:r>
    </w:p>
    <w:tbl>
      <w:tblPr>
        <w:tblStyle w:val="TableGrid"/>
        <w:tblW w:w="0" w:type="auto"/>
        <w:jc w:val="center"/>
        <w:tblLook w:val="04A0" w:firstRow="1" w:lastRow="0" w:firstColumn="1" w:lastColumn="0" w:noHBand="0" w:noVBand="1"/>
      </w:tblPr>
      <w:tblGrid>
        <w:gridCol w:w="537"/>
        <w:gridCol w:w="726"/>
        <w:gridCol w:w="787"/>
        <w:gridCol w:w="2087"/>
        <w:gridCol w:w="767"/>
      </w:tblGrid>
      <w:tr w:rsidR="005E738F" w14:paraId="1A8532D1" w14:textId="77777777">
        <w:trPr>
          <w:jc w:val="center"/>
        </w:trPr>
        <w:tc>
          <w:tcPr>
            <w:tcW w:w="1928" w:type="auto"/>
          </w:tcPr>
          <w:p w14:paraId="2FE7F2AF" w14:textId="77777777" w:rsidR="005E738F" w:rsidRDefault="00000000">
            <w:pPr>
              <w:pStyle w:val="TAH"/>
            </w:pPr>
            <w:r>
              <w:t>Lab</w:t>
            </w:r>
          </w:p>
        </w:tc>
        <w:tc>
          <w:tcPr>
            <w:tcW w:w="1928" w:type="auto"/>
          </w:tcPr>
          <w:p w14:paraId="7055F1B9" w14:textId="77777777" w:rsidR="005E738F" w:rsidRDefault="00000000">
            <w:pPr>
              <w:pStyle w:val="TAH"/>
            </w:pPr>
            <w:r>
              <w:t>Cond.</w:t>
            </w:r>
          </w:p>
        </w:tc>
        <w:tc>
          <w:tcPr>
            <w:tcW w:w="1928" w:type="auto"/>
          </w:tcPr>
          <w:p w14:paraId="2C27485C" w14:textId="77777777" w:rsidR="005E738F" w:rsidRDefault="00000000">
            <w:pPr>
              <w:pStyle w:val="TAH"/>
            </w:pPr>
            <w:r>
              <w:t>Bitrate</w:t>
            </w:r>
          </w:p>
        </w:tc>
        <w:tc>
          <w:tcPr>
            <w:tcW w:w="1928" w:type="auto"/>
          </w:tcPr>
          <w:p w14:paraId="7A0FB887" w14:textId="77777777" w:rsidR="005E738F" w:rsidRDefault="00000000">
            <w:pPr>
              <w:pStyle w:val="TAH"/>
            </w:pPr>
            <w:r>
              <w:t>ToR</w:t>
            </w:r>
          </w:p>
        </w:tc>
        <w:tc>
          <w:tcPr>
            <w:tcW w:w="1928" w:type="auto"/>
          </w:tcPr>
          <w:p w14:paraId="4826FB58" w14:textId="77777777" w:rsidR="005E738F" w:rsidRDefault="00000000">
            <w:pPr>
              <w:pStyle w:val="TAH"/>
            </w:pPr>
            <w:r>
              <w:t>Status</w:t>
            </w:r>
          </w:p>
        </w:tc>
      </w:tr>
      <w:tr w:rsidR="005E738F" w14:paraId="2EC6FE4D" w14:textId="77777777">
        <w:trPr>
          <w:jc w:val="center"/>
        </w:trPr>
        <w:tc>
          <w:tcPr>
            <w:tcW w:w="1928" w:type="auto"/>
            <w:vMerge w:val="restart"/>
          </w:tcPr>
          <w:p w14:paraId="02FB3939" w14:textId="77777777" w:rsidR="005E738F" w:rsidRDefault="00000000">
            <w:pPr>
              <w:pStyle w:val="TAC"/>
            </w:pPr>
            <w:r>
              <w:t>b</w:t>
            </w:r>
          </w:p>
        </w:tc>
        <w:tc>
          <w:tcPr>
            <w:tcW w:w="1928" w:type="auto"/>
          </w:tcPr>
          <w:p w14:paraId="7ACEE325" w14:textId="77777777" w:rsidR="005E738F" w:rsidRDefault="00000000">
            <w:pPr>
              <w:pStyle w:val="TAC"/>
            </w:pPr>
            <w:r>
              <w:t>c07</w:t>
            </w:r>
          </w:p>
        </w:tc>
        <w:tc>
          <w:tcPr>
            <w:tcW w:w="1928" w:type="auto"/>
          </w:tcPr>
          <w:p w14:paraId="6DECFF6C" w14:textId="77777777" w:rsidR="005E738F" w:rsidRDefault="00000000">
            <w:pPr>
              <w:pStyle w:val="TAC"/>
            </w:pPr>
            <w:r>
              <w:t>192</w:t>
            </w:r>
          </w:p>
        </w:tc>
        <w:tc>
          <w:tcPr>
            <w:tcW w:w="1928" w:type="auto"/>
          </w:tcPr>
          <w:p w14:paraId="380FC241" w14:textId="77777777" w:rsidR="005E738F" w:rsidRDefault="00000000">
            <w:pPr>
              <w:pStyle w:val="TAC"/>
            </w:pPr>
            <w:r>
              <w:t>NWT c03 OR NWT c05</w:t>
            </w:r>
          </w:p>
        </w:tc>
        <w:tc>
          <w:tcPr>
            <w:tcW w:w="1928" w:type="auto"/>
          </w:tcPr>
          <w:p w14:paraId="4F9C005E" w14:textId="77777777" w:rsidR="005E738F" w:rsidRDefault="00000000">
            <w:pPr>
              <w:pStyle w:val="TAC"/>
            </w:pPr>
            <w:r>
              <w:t>PASS</w:t>
            </w:r>
          </w:p>
        </w:tc>
      </w:tr>
      <w:tr w:rsidR="005E738F" w14:paraId="7F2A6573" w14:textId="77777777">
        <w:trPr>
          <w:jc w:val="center"/>
        </w:trPr>
        <w:tc>
          <w:tcPr>
            <w:tcW w:w="1928" w:type="auto"/>
            <w:vMerge/>
          </w:tcPr>
          <w:p w14:paraId="231695E2" w14:textId="77777777" w:rsidR="005E738F" w:rsidRDefault="005E738F"/>
        </w:tc>
        <w:tc>
          <w:tcPr>
            <w:tcW w:w="1928" w:type="auto"/>
          </w:tcPr>
          <w:p w14:paraId="3480C4A3" w14:textId="77777777" w:rsidR="005E738F" w:rsidRDefault="00000000">
            <w:pPr>
              <w:pStyle w:val="TAC"/>
            </w:pPr>
            <w:r>
              <w:t>c08</w:t>
            </w:r>
          </w:p>
        </w:tc>
        <w:tc>
          <w:tcPr>
            <w:tcW w:w="1928" w:type="auto"/>
          </w:tcPr>
          <w:p w14:paraId="4B046A45" w14:textId="77777777" w:rsidR="005E738F" w:rsidRDefault="00000000">
            <w:pPr>
              <w:pStyle w:val="TAC"/>
            </w:pPr>
            <w:r>
              <w:t>256</w:t>
            </w:r>
          </w:p>
        </w:tc>
        <w:tc>
          <w:tcPr>
            <w:tcW w:w="1928" w:type="auto"/>
          </w:tcPr>
          <w:p w14:paraId="036DB6BB" w14:textId="77777777" w:rsidR="005E738F" w:rsidRDefault="00000000">
            <w:pPr>
              <w:pStyle w:val="TAC"/>
            </w:pPr>
            <w:r>
              <w:t>NWT c04 OR NWT c06</w:t>
            </w:r>
          </w:p>
        </w:tc>
        <w:tc>
          <w:tcPr>
            <w:tcW w:w="1928" w:type="auto"/>
          </w:tcPr>
          <w:p w14:paraId="2307D95C" w14:textId="77777777" w:rsidR="005E738F" w:rsidRDefault="00000000">
            <w:pPr>
              <w:pStyle w:val="TAC"/>
            </w:pPr>
            <w:r>
              <w:t>PASS</w:t>
            </w:r>
          </w:p>
        </w:tc>
      </w:tr>
      <w:tr w:rsidR="005E738F" w14:paraId="2D537B2C" w14:textId="77777777">
        <w:trPr>
          <w:jc w:val="center"/>
        </w:trPr>
        <w:tc>
          <w:tcPr>
            <w:tcW w:w="1928" w:type="auto"/>
            <w:vMerge w:val="restart"/>
          </w:tcPr>
          <w:p w14:paraId="1882F47A" w14:textId="77777777" w:rsidR="005E738F" w:rsidRDefault="00000000">
            <w:pPr>
              <w:pStyle w:val="TAC"/>
            </w:pPr>
            <w:r>
              <w:t>d</w:t>
            </w:r>
          </w:p>
        </w:tc>
        <w:tc>
          <w:tcPr>
            <w:tcW w:w="1928" w:type="auto"/>
          </w:tcPr>
          <w:p w14:paraId="72E99DFF" w14:textId="77777777" w:rsidR="005E738F" w:rsidRDefault="00000000">
            <w:pPr>
              <w:pStyle w:val="TAC"/>
            </w:pPr>
            <w:r>
              <w:t>c07</w:t>
            </w:r>
          </w:p>
        </w:tc>
        <w:tc>
          <w:tcPr>
            <w:tcW w:w="1928" w:type="auto"/>
          </w:tcPr>
          <w:p w14:paraId="075F29E4" w14:textId="77777777" w:rsidR="005E738F" w:rsidRDefault="00000000">
            <w:pPr>
              <w:pStyle w:val="TAC"/>
            </w:pPr>
            <w:r>
              <w:t>192</w:t>
            </w:r>
          </w:p>
        </w:tc>
        <w:tc>
          <w:tcPr>
            <w:tcW w:w="1928" w:type="auto"/>
          </w:tcPr>
          <w:p w14:paraId="68D6B2D1" w14:textId="77777777" w:rsidR="005E738F" w:rsidRDefault="00000000">
            <w:pPr>
              <w:pStyle w:val="TAC"/>
            </w:pPr>
            <w:r>
              <w:t>NWT c03 OR NWT c05</w:t>
            </w:r>
          </w:p>
        </w:tc>
        <w:tc>
          <w:tcPr>
            <w:tcW w:w="1928" w:type="auto"/>
          </w:tcPr>
          <w:p w14:paraId="0F96F576" w14:textId="77777777" w:rsidR="005E738F" w:rsidRDefault="00000000">
            <w:pPr>
              <w:pStyle w:val="TAC"/>
            </w:pPr>
            <w:r>
              <w:t>PASS</w:t>
            </w:r>
          </w:p>
        </w:tc>
      </w:tr>
      <w:tr w:rsidR="005E738F" w14:paraId="7D7FFCE6" w14:textId="77777777">
        <w:trPr>
          <w:jc w:val="center"/>
        </w:trPr>
        <w:tc>
          <w:tcPr>
            <w:tcW w:w="1928" w:type="auto"/>
            <w:vMerge/>
          </w:tcPr>
          <w:p w14:paraId="76A90F83" w14:textId="77777777" w:rsidR="005E738F" w:rsidRDefault="005E738F"/>
        </w:tc>
        <w:tc>
          <w:tcPr>
            <w:tcW w:w="1928" w:type="auto"/>
          </w:tcPr>
          <w:p w14:paraId="4EC50E33" w14:textId="77777777" w:rsidR="005E738F" w:rsidRDefault="00000000">
            <w:pPr>
              <w:pStyle w:val="TAC"/>
            </w:pPr>
            <w:r>
              <w:t>c08</w:t>
            </w:r>
          </w:p>
        </w:tc>
        <w:tc>
          <w:tcPr>
            <w:tcW w:w="1928" w:type="auto"/>
          </w:tcPr>
          <w:p w14:paraId="78BE8CDF" w14:textId="77777777" w:rsidR="005E738F" w:rsidRDefault="00000000">
            <w:pPr>
              <w:pStyle w:val="TAC"/>
            </w:pPr>
            <w:r>
              <w:t>256</w:t>
            </w:r>
          </w:p>
        </w:tc>
        <w:tc>
          <w:tcPr>
            <w:tcW w:w="1928" w:type="auto"/>
          </w:tcPr>
          <w:p w14:paraId="412F38C1" w14:textId="77777777" w:rsidR="005E738F" w:rsidRDefault="00000000">
            <w:pPr>
              <w:pStyle w:val="TAC"/>
            </w:pPr>
            <w:r>
              <w:t>NWT c04 OR NWT c06</w:t>
            </w:r>
          </w:p>
        </w:tc>
        <w:tc>
          <w:tcPr>
            <w:tcW w:w="1928" w:type="auto"/>
          </w:tcPr>
          <w:p w14:paraId="4BA113C3" w14:textId="77777777" w:rsidR="005E738F" w:rsidRDefault="00000000">
            <w:pPr>
              <w:pStyle w:val="TAC"/>
            </w:pPr>
            <w:r>
              <w:t>PASS</w:t>
            </w:r>
          </w:p>
        </w:tc>
      </w:tr>
      <w:tr w:rsidR="005E738F" w14:paraId="7AB2E865" w14:textId="77777777">
        <w:trPr>
          <w:jc w:val="center"/>
        </w:trPr>
        <w:tc>
          <w:tcPr>
            <w:tcW w:w="1928" w:type="auto"/>
            <w:vMerge w:val="restart"/>
          </w:tcPr>
          <w:p w14:paraId="3215F453" w14:textId="77777777" w:rsidR="005E738F" w:rsidRDefault="00000000">
            <w:pPr>
              <w:pStyle w:val="TAC"/>
            </w:pPr>
            <w:r>
              <w:t>d+b</w:t>
            </w:r>
          </w:p>
        </w:tc>
        <w:tc>
          <w:tcPr>
            <w:tcW w:w="1928" w:type="auto"/>
          </w:tcPr>
          <w:p w14:paraId="0F4AD5DE" w14:textId="77777777" w:rsidR="005E738F" w:rsidRDefault="00000000">
            <w:pPr>
              <w:pStyle w:val="TAC"/>
            </w:pPr>
            <w:r>
              <w:t>c07</w:t>
            </w:r>
          </w:p>
        </w:tc>
        <w:tc>
          <w:tcPr>
            <w:tcW w:w="1928" w:type="auto"/>
          </w:tcPr>
          <w:p w14:paraId="44FB6497" w14:textId="77777777" w:rsidR="005E738F" w:rsidRDefault="00000000">
            <w:pPr>
              <w:pStyle w:val="TAC"/>
            </w:pPr>
            <w:r>
              <w:t>192</w:t>
            </w:r>
          </w:p>
        </w:tc>
        <w:tc>
          <w:tcPr>
            <w:tcW w:w="1928" w:type="auto"/>
          </w:tcPr>
          <w:p w14:paraId="7B4EBE82" w14:textId="77777777" w:rsidR="005E738F" w:rsidRDefault="00000000">
            <w:pPr>
              <w:pStyle w:val="TAC"/>
            </w:pPr>
            <w:r>
              <w:t>NWT c03 OR NWT c05</w:t>
            </w:r>
          </w:p>
        </w:tc>
        <w:tc>
          <w:tcPr>
            <w:tcW w:w="1928" w:type="auto"/>
          </w:tcPr>
          <w:p w14:paraId="16EF7046" w14:textId="77777777" w:rsidR="005E738F" w:rsidRDefault="00000000">
            <w:pPr>
              <w:pStyle w:val="TAC"/>
            </w:pPr>
            <w:r>
              <w:t>PASS</w:t>
            </w:r>
          </w:p>
        </w:tc>
      </w:tr>
      <w:tr w:rsidR="005E738F" w14:paraId="57EC3D16" w14:textId="77777777">
        <w:trPr>
          <w:jc w:val="center"/>
        </w:trPr>
        <w:tc>
          <w:tcPr>
            <w:tcW w:w="1928" w:type="auto"/>
            <w:vMerge/>
          </w:tcPr>
          <w:p w14:paraId="3C8A6905" w14:textId="77777777" w:rsidR="005E738F" w:rsidRDefault="005E738F"/>
        </w:tc>
        <w:tc>
          <w:tcPr>
            <w:tcW w:w="1928" w:type="auto"/>
          </w:tcPr>
          <w:p w14:paraId="24EBC840" w14:textId="77777777" w:rsidR="005E738F" w:rsidRDefault="00000000">
            <w:pPr>
              <w:pStyle w:val="TAC"/>
            </w:pPr>
            <w:r>
              <w:t>c08</w:t>
            </w:r>
          </w:p>
        </w:tc>
        <w:tc>
          <w:tcPr>
            <w:tcW w:w="1928" w:type="auto"/>
          </w:tcPr>
          <w:p w14:paraId="046DF427" w14:textId="77777777" w:rsidR="005E738F" w:rsidRDefault="00000000">
            <w:pPr>
              <w:pStyle w:val="TAC"/>
            </w:pPr>
            <w:r>
              <w:t>256</w:t>
            </w:r>
          </w:p>
        </w:tc>
        <w:tc>
          <w:tcPr>
            <w:tcW w:w="1928" w:type="auto"/>
          </w:tcPr>
          <w:p w14:paraId="093C38CA" w14:textId="77777777" w:rsidR="005E738F" w:rsidRDefault="00000000">
            <w:pPr>
              <w:pStyle w:val="TAC"/>
            </w:pPr>
            <w:r>
              <w:t>NWT c04 OR NWT c06</w:t>
            </w:r>
          </w:p>
        </w:tc>
        <w:tc>
          <w:tcPr>
            <w:tcW w:w="1928" w:type="auto"/>
          </w:tcPr>
          <w:p w14:paraId="665B4ED5" w14:textId="77777777" w:rsidR="005E738F" w:rsidRDefault="00000000">
            <w:pPr>
              <w:pStyle w:val="TAC"/>
            </w:pPr>
            <w:r>
              <w:t>PASS</w:t>
            </w:r>
          </w:p>
        </w:tc>
      </w:tr>
    </w:tbl>
    <w:p w14:paraId="1CF04A90" w14:textId="77777777" w:rsidR="005E738F" w:rsidRDefault="00000000">
      <w:r>
        <w:br w:type="page"/>
      </w:r>
    </w:p>
    <w:p w14:paraId="49693A6C" w14:textId="77777777" w:rsidR="00F07839" w:rsidRDefault="00F07839" w:rsidP="00F07839">
      <w:pPr>
        <w:pStyle w:val="Heading2"/>
      </w:pPr>
      <w:r>
        <w:t>Result overview</w:t>
      </w:r>
    </w:p>
    <w:p w14:paraId="64F31F58" w14:textId="77777777" w:rsidR="00F07839" w:rsidRDefault="00F07839" w:rsidP="00F07839">
      <w:r>
        <w:t>Across all BS.1534 experiments, there are 93 requirement ToR tests. The CuT failed one of them, it passed 77 times and exceeded the requirement 15 times. The failed test is in BS1534-5A.</w:t>
      </w:r>
    </w:p>
    <w:p w14:paraId="5E065233" w14:textId="366666C0" w:rsidR="00F07839" w:rsidRDefault="00F07839" w:rsidP="00F07839">
      <w:pPr>
        <w:pStyle w:val="TH"/>
      </w:pPr>
      <w:r>
        <w:t xml:space="preserve">Table </w:t>
      </w:r>
      <w:r>
        <w:fldChar w:fldCharType="begin"/>
      </w:r>
      <w:r>
        <w:instrText>SEQ Table \* ARABIC</w:instrText>
      </w:r>
      <w:r w:rsidR="001216E8">
        <w:fldChar w:fldCharType="separate"/>
      </w:r>
      <w:r w:rsidR="001216E8">
        <w:rPr>
          <w:noProof/>
        </w:rPr>
        <w:t>51</w:t>
      </w:r>
      <w:r>
        <w:fldChar w:fldCharType="end"/>
      </w:r>
      <w:r>
        <w:t>: Overview of all failed</w:t>
      </w:r>
      <w:r w:rsidR="00410C4D" w:rsidRPr="00410C4D">
        <w:t xml:space="preserve"> </w:t>
      </w:r>
      <w:r w:rsidR="00410C4D">
        <w:t>tests in</w:t>
      </w:r>
      <w:r>
        <w:t xml:space="preserve"> BS.1534 experiments</w:t>
      </w:r>
    </w:p>
    <w:tbl>
      <w:tblPr>
        <w:tblStyle w:val="TableGrid"/>
        <w:tblW w:w="0" w:type="auto"/>
        <w:jc w:val="center"/>
        <w:tblLook w:val="04A0" w:firstRow="1" w:lastRow="0" w:firstColumn="1" w:lastColumn="0" w:noHBand="0" w:noVBand="1"/>
      </w:tblPr>
      <w:tblGrid>
        <w:gridCol w:w="1137"/>
        <w:gridCol w:w="537"/>
        <w:gridCol w:w="726"/>
        <w:gridCol w:w="787"/>
        <w:gridCol w:w="1907"/>
        <w:gridCol w:w="767"/>
      </w:tblGrid>
      <w:tr w:rsidR="00F07839" w14:paraId="2D10FDDA" w14:textId="77777777" w:rsidTr="00F07839">
        <w:trPr>
          <w:jc w:val="center"/>
        </w:trPr>
        <w:tc>
          <w:tcPr>
            <w:tcW w:w="0" w:type="auto"/>
          </w:tcPr>
          <w:p w14:paraId="338C6990" w14:textId="77777777" w:rsidR="00F07839" w:rsidRDefault="00F07839" w:rsidP="0013788B">
            <w:pPr>
              <w:pStyle w:val="TAH"/>
            </w:pPr>
            <w:r>
              <w:t>Exp.</w:t>
            </w:r>
          </w:p>
        </w:tc>
        <w:tc>
          <w:tcPr>
            <w:tcW w:w="0" w:type="auto"/>
          </w:tcPr>
          <w:p w14:paraId="2CBA7688" w14:textId="77777777" w:rsidR="00F07839" w:rsidRDefault="00F07839" w:rsidP="0013788B">
            <w:pPr>
              <w:pStyle w:val="TAH"/>
            </w:pPr>
            <w:r>
              <w:t>Lab</w:t>
            </w:r>
          </w:p>
        </w:tc>
        <w:tc>
          <w:tcPr>
            <w:tcW w:w="0" w:type="auto"/>
          </w:tcPr>
          <w:p w14:paraId="0862023F" w14:textId="77777777" w:rsidR="00F07839" w:rsidRDefault="00F07839" w:rsidP="0013788B">
            <w:pPr>
              <w:pStyle w:val="TAH"/>
            </w:pPr>
            <w:r>
              <w:t>Cond.</w:t>
            </w:r>
          </w:p>
        </w:tc>
        <w:tc>
          <w:tcPr>
            <w:tcW w:w="0" w:type="auto"/>
          </w:tcPr>
          <w:p w14:paraId="32FCDF43" w14:textId="77777777" w:rsidR="00F07839" w:rsidRDefault="00F07839" w:rsidP="0013788B">
            <w:pPr>
              <w:pStyle w:val="TAH"/>
            </w:pPr>
            <w:r>
              <w:t>Bitrate</w:t>
            </w:r>
          </w:p>
        </w:tc>
        <w:tc>
          <w:tcPr>
            <w:tcW w:w="0" w:type="auto"/>
          </w:tcPr>
          <w:p w14:paraId="2A0DE5E8" w14:textId="77777777" w:rsidR="00F07839" w:rsidRDefault="00F07839" w:rsidP="0013788B">
            <w:pPr>
              <w:pStyle w:val="TAH"/>
            </w:pPr>
            <w:r>
              <w:t>ToR</w:t>
            </w:r>
          </w:p>
        </w:tc>
        <w:tc>
          <w:tcPr>
            <w:tcW w:w="0" w:type="auto"/>
          </w:tcPr>
          <w:p w14:paraId="7239C394" w14:textId="77777777" w:rsidR="00F07839" w:rsidRDefault="00F07839" w:rsidP="0013788B">
            <w:pPr>
              <w:pStyle w:val="TAH"/>
            </w:pPr>
            <w:r>
              <w:t>Status</w:t>
            </w:r>
          </w:p>
        </w:tc>
      </w:tr>
      <w:tr w:rsidR="00F07839" w14:paraId="36C1192A" w14:textId="77777777" w:rsidTr="00643171">
        <w:trPr>
          <w:jc w:val="center"/>
        </w:trPr>
        <w:tc>
          <w:tcPr>
            <w:tcW w:w="0" w:type="auto"/>
          </w:tcPr>
          <w:p w14:paraId="7FE75C0C" w14:textId="77777777" w:rsidR="00F07839" w:rsidRDefault="00F07839" w:rsidP="0013788B">
            <w:pPr>
              <w:pStyle w:val="TAC"/>
            </w:pPr>
            <w:r>
              <w:t>BS1534-5A</w:t>
            </w:r>
          </w:p>
        </w:tc>
        <w:tc>
          <w:tcPr>
            <w:tcW w:w="0" w:type="auto"/>
          </w:tcPr>
          <w:p w14:paraId="69C33FFA" w14:textId="77777777" w:rsidR="00F07839" w:rsidRDefault="00F07839" w:rsidP="0013788B">
            <w:pPr>
              <w:pStyle w:val="TAC"/>
            </w:pPr>
            <w:r>
              <w:t>d</w:t>
            </w:r>
          </w:p>
        </w:tc>
        <w:tc>
          <w:tcPr>
            <w:tcW w:w="0" w:type="auto"/>
          </w:tcPr>
          <w:p w14:paraId="027A5156" w14:textId="77777777" w:rsidR="00F07839" w:rsidRDefault="00F07839" w:rsidP="0013788B">
            <w:pPr>
              <w:pStyle w:val="TAC"/>
            </w:pPr>
            <w:r>
              <w:t>c07</w:t>
            </w:r>
          </w:p>
        </w:tc>
        <w:tc>
          <w:tcPr>
            <w:tcW w:w="0" w:type="auto"/>
          </w:tcPr>
          <w:p w14:paraId="298EF8DB" w14:textId="77777777" w:rsidR="00F07839" w:rsidRDefault="00F07839" w:rsidP="0013788B">
            <w:pPr>
              <w:pStyle w:val="TAC"/>
            </w:pPr>
            <w:r>
              <w:t>256</w:t>
            </w:r>
          </w:p>
        </w:tc>
        <w:tc>
          <w:tcPr>
            <w:tcW w:w="0" w:type="auto"/>
          </w:tcPr>
          <w:p w14:paraId="6CEDAE45" w14:textId="77777777" w:rsidR="00F07839" w:rsidRDefault="00F07839" w:rsidP="0013788B">
            <w:pPr>
              <w:pStyle w:val="TAC"/>
            </w:pPr>
            <w:r>
              <w:t>NWT c05 OR BT c04</w:t>
            </w:r>
          </w:p>
        </w:tc>
        <w:tc>
          <w:tcPr>
            <w:tcW w:w="0" w:type="auto"/>
            <w:shd w:val="clear" w:color="auto" w:fill="FF474C"/>
          </w:tcPr>
          <w:p w14:paraId="75436D32" w14:textId="77777777" w:rsidR="00F07839" w:rsidRDefault="00F07839" w:rsidP="0013788B">
            <w:pPr>
              <w:pStyle w:val="TAC"/>
            </w:pPr>
            <w:r>
              <w:t>FAIL</w:t>
            </w:r>
          </w:p>
        </w:tc>
      </w:tr>
    </w:tbl>
    <w:p w14:paraId="28EF3FCB" w14:textId="77777777" w:rsidR="00F07839" w:rsidRPr="00F07839" w:rsidRDefault="00F07839" w:rsidP="00F07839"/>
    <w:p w14:paraId="7D6F18EC" w14:textId="77777777" w:rsidR="002B779F" w:rsidRDefault="002B779F" w:rsidP="002B779F">
      <w:pPr>
        <w:pStyle w:val="Heading1"/>
      </w:pPr>
      <w:r>
        <w:t>Conclusion</w:t>
      </w:r>
    </w:p>
    <w:p w14:paraId="2A1C0F32" w14:textId="77777777" w:rsidR="006F5EFD" w:rsidRDefault="00F575A8" w:rsidP="002B779F">
      <w:r>
        <w:t>The results of the listening tests for the IVAS Selection Phase were presented along with their statistical analys</w:t>
      </w:r>
      <w:r w:rsidR="00717913">
        <w:t>e</w:t>
      </w:r>
      <w:r>
        <w:t xml:space="preserve">s. </w:t>
      </w:r>
      <w:r w:rsidR="006F5EFD">
        <w:t>The results from the listening laboratories were analy</w:t>
      </w:r>
      <w:r w:rsidR="0085136E">
        <w:t>s</w:t>
      </w:r>
      <w:r w:rsidR="006F5EFD">
        <w:t xml:space="preserve">ed individually and (where applicable) jointly to provide a comprehensive overview as a basis for the next steps in the selection </w:t>
      </w:r>
      <w:r w:rsidR="006403F7">
        <w:t>procedure</w:t>
      </w:r>
      <w:r w:rsidR="006F5EFD">
        <w:t>.</w:t>
      </w:r>
    </w:p>
    <w:p w14:paraId="117FB594" w14:textId="77777777" w:rsidR="00160357" w:rsidRDefault="006F5EFD" w:rsidP="002B779F">
      <w:r>
        <w:t>In total, the CuT failed on four out of 226 requirement ToR tests for the P.800 experiments, it passed 166 times and exceeded the requirement 56 times. In the BS.1534 tests, the CuT failed on one of the 93 requirement ToR tests, it passed 77 times and exceeded the requirement 15 times.</w:t>
      </w:r>
      <w:r w:rsidR="00FF4276">
        <w:t xml:space="preserve"> There is no instance in any experiment where the CuT failed a requirement ToR test for the data sets of both listening laboratories. Additionally, the CuT did not fail any requirement ToR test for the joint analyses of the BS.1534 data sets.</w:t>
      </w:r>
    </w:p>
    <w:p w14:paraId="6B659C05" w14:textId="77777777" w:rsidR="00160357" w:rsidRDefault="00160357">
      <w:pPr>
        <w:spacing w:after="0"/>
        <w:rPr>
          <w:rFonts w:ascii="Arial" w:hAnsi="Arial"/>
          <w:sz w:val="36"/>
        </w:rPr>
      </w:pPr>
      <w:r>
        <w:br w:type="page"/>
      </w:r>
    </w:p>
    <w:p w14:paraId="341F60EE" w14:textId="77777777" w:rsidR="002B779F" w:rsidRPr="00736146" w:rsidRDefault="002B779F" w:rsidP="001E4DFC">
      <w:pPr>
        <w:pStyle w:val="Heading1"/>
        <w:numPr>
          <w:ilvl w:val="0"/>
          <w:numId w:val="0"/>
        </w:numPr>
      </w:pPr>
      <w:r>
        <w:t>References</w:t>
      </w:r>
    </w:p>
    <w:p w14:paraId="321581AE" w14:textId="77777777" w:rsidR="001216E8" w:rsidRDefault="002B779F" w:rsidP="00ED161B">
      <w:pPr>
        <w:rPr>
          <w:noProof/>
          <w:lang w:eastAsia="en-GB"/>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1216E8" w14:paraId="4E993567" w14:textId="77777777">
        <w:trPr>
          <w:divId w:val="158082036"/>
          <w:tblCellSpacing w:w="15" w:type="dxa"/>
        </w:trPr>
        <w:tc>
          <w:tcPr>
            <w:tcW w:w="50" w:type="pct"/>
            <w:hideMark/>
          </w:tcPr>
          <w:p w14:paraId="5D06006F" w14:textId="03496788" w:rsidR="001216E8" w:rsidRDefault="001216E8">
            <w:pPr>
              <w:pStyle w:val="Bibliography"/>
              <w:rPr>
                <w:noProof/>
                <w:sz w:val="24"/>
                <w:szCs w:val="24"/>
                <w:lang w:val="de-DE"/>
              </w:rPr>
            </w:pPr>
            <w:r>
              <w:rPr>
                <w:noProof/>
                <w:lang w:val="de-DE"/>
              </w:rPr>
              <w:t xml:space="preserve">[1] </w:t>
            </w:r>
          </w:p>
        </w:tc>
        <w:tc>
          <w:tcPr>
            <w:tcW w:w="0" w:type="auto"/>
            <w:hideMark/>
          </w:tcPr>
          <w:p w14:paraId="4A4B877A" w14:textId="77777777" w:rsidR="001216E8" w:rsidRDefault="001216E8">
            <w:pPr>
              <w:pStyle w:val="Bibliography"/>
              <w:rPr>
                <w:noProof/>
                <w:lang w:val="de-DE"/>
              </w:rPr>
            </w:pPr>
            <w:r>
              <w:rPr>
                <w:noProof/>
                <w:lang w:val="de-DE"/>
              </w:rPr>
              <w:t>3GPP S4-231084, „IVAS Permanent Document IVAS-8a: Test Plan for Selection Phase, v.1.0.0,“ VoiceAge Corporation.</w:t>
            </w:r>
          </w:p>
        </w:tc>
      </w:tr>
      <w:tr w:rsidR="001216E8" w14:paraId="1A089BB5" w14:textId="77777777">
        <w:trPr>
          <w:divId w:val="158082036"/>
          <w:tblCellSpacing w:w="15" w:type="dxa"/>
        </w:trPr>
        <w:tc>
          <w:tcPr>
            <w:tcW w:w="50" w:type="pct"/>
            <w:hideMark/>
          </w:tcPr>
          <w:p w14:paraId="66A28157" w14:textId="77777777" w:rsidR="001216E8" w:rsidRDefault="001216E8">
            <w:pPr>
              <w:pStyle w:val="Bibliography"/>
              <w:rPr>
                <w:noProof/>
                <w:lang w:val="de-DE"/>
              </w:rPr>
            </w:pPr>
            <w:r>
              <w:rPr>
                <w:noProof/>
                <w:lang w:val="de-DE"/>
              </w:rPr>
              <w:t xml:space="preserve">[2] </w:t>
            </w:r>
          </w:p>
        </w:tc>
        <w:tc>
          <w:tcPr>
            <w:tcW w:w="0" w:type="auto"/>
            <w:hideMark/>
          </w:tcPr>
          <w:p w14:paraId="0348C70B" w14:textId="77777777" w:rsidR="001216E8" w:rsidRDefault="001216E8">
            <w:pPr>
              <w:pStyle w:val="Bibliography"/>
              <w:rPr>
                <w:noProof/>
                <w:lang w:val="de-DE"/>
              </w:rPr>
            </w:pPr>
            <w:r>
              <w:rPr>
                <w:noProof/>
                <w:lang w:val="de-DE"/>
              </w:rPr>
              <w:t>3GPP S4-231086, „IVAS Permanent Document IVAS-5: Selection Rules, v.1.0.0,“ Qualcomm France.</w:t>
            </w:r>
          </w:p>
        </w:tc>
      </w:tr>
      <w:tr w:rsidR="001216E8" w14:paraId="5623CA89" w14:textId="77777777">
        <w:trPr>
          <w:divId w:val="158082036"/>
          <w:tblCellSpacing w:w="15" w:type="dxa"/>
        </w:trPr>
        <w:tc>
          <w:tcPr>
            <w:tcW w:w="50" w:type="pct"/>
            <w:hideMark/>
          </w:tcPr>
          <w:p w14:paraId="574A36C3" w14:textId="77777777" w:rsidR="001216E8" w:rsidRDefault="001216E8">
            <w:pPr>
              <w:pStyle w:val="Bibliography"/>
              <w:rPr>
                <w:noProof/>
                <w:lang w:val="de-DE"/>
              </w:rPr>
            </w:pPr>
            <w:r>
              <w:rPr>
                <w:noProof/>
                <w:lang w:val="de-DE"/>
              </w:rPr>
              <w:t xml:space="preserve">[3] </w:t>
            </w:r>
          </w:p>
        </w:tc>
        <w:tc>
          <w:tcPr>
            <w:tcW w:w="0" w:type="auto"/>
            <w:hideMark/>
          </w:tcPr>
          <w:p w14:paraId="5523B6AC" w14:textId="77777777" w:rsidR="001216E8" w:rsidRDefault="001216E8">
            <w:pPr>
              <w:pStyle w:val="Bibliography"/>
              <w:rPr>
                <w:noProof/>
                <w:lang w:val="de-DE"/>
              </w:rPr>
            </w:pPr>
            <w:r>
              <w:rPr>
                <w:noProof/>
                <w:lang w:val="de-DE"/>
              </w:rPr>
              <w:t>3GPP S4aA230087, „IVAS-7a: Processing plan for selection phase,“ Ericsson.</w:t>
            </w:r>
          </w:p>
        </w:tc>
      </w:tr>
      <w:tr w:rsidR="001216E8" w14:paraId="4D90DC46" w14:textId="77777777">
        <w:trPr>
          <w:divId w:val="158082036"/>
          <w:tblCellSpacing w:w="15" w:type="dxa"/>
        </w:trPr>
        <w:tc>
          <w:tcPr>
            <w:tcW w:w="50" w:type="pct"/>
            <w:hideMark/>
          </w:tcPr>
          <w:p w14:paraId="361DD2BF" w14:textId="77777777" w:rsidR="001216E8" w:rsidRDefault="001216E8">
            <w:pPr>
              <w:pStyle w:val="Bibliography"/>
              <w:rPr>
                <w:noProof/>
                <w:lang w:val="de-DE"/>
              </w:rPr>
            </w:pPr>
            <w:r>
              <w:rPr>
                <w:noProof/>
                <w:lang w:val="de-DE"/>
              </w:rPr>
              <w:t xml:space="preserve">[4] </w:t>
            </w:r>
          </w:p>
        </w:tc>
        <w:tc>
          <w:tcPr>
            <w:tcW w:w="0" w:type="auto"/>
            <w:hideMark/>
          </w:tcPr>
          <w:p w14:paraId="312AAF39" w14:textId="77777777" w:rsidR="001216E8" w:rsidRDefault="001216E8">
            <w:pPr>
              <w:pStyle w:val="Bibliography"/>
              <w:rPr>
                <w:noProof/>
                <w:lang w:val="de-DE"/>
              </w:rPr>
            </w:pPr>
            <w:r>
              <w:rPr>
                <w:noProof/>
                <w:lang w:val="de-DE"/>
              </w:rPr>
              <w:t xml:space="preserve">ITU-T Recommendation P.1401, „Statistical analysis, evaluation and reporting guidelines of quality,“ 01/2020. </w:t>
            </w:r>
          </w:p>
        </w:tc>
      </w:tr>
    </w:tbl>
    <w:p w14:paraId="495F369B" w14:textId="77777777" w:rsidR="001216E8" w:rsidRDefault="001216E8">
      <w:pPr>
        <w:divId w:val="158082036"/>
        <w:rPr>
          <w:noProof/>
        </w:rPr>
      </w:pPr>
    </w:p>
    <w:p w14:paraId="0063E6B9" w14:textId="77777777" w:rsidR="002B779F" w:rsidRPr="00FA0950" w:rsidRDefault="002B779F" w:rsidP="00ED161B">
      <w:r>
        <w:fldChar w:fldCharType="end"/>
      </w:r>
    </w:p>
    <w:sectPr w:rsidR="002B779F" w:rsidRPr="00FA0950">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8044A2" w14:textId="77777777" w:rsidR="00791589" w:rsidRDefault="00791589">
      <w:r>
        <w:separator/>
      </w:r>
    </w:p>
  </w:endnote>
  <w:endnote w:type="continuationSeparator" w:id="0">
    <w:p w14:paraId="2CF3E91D" w14:textId="77777777" w:rsidR="00791589" w:rsidRDefault="007915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B9D14"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1525E33B" w14:textId="77777777" w:rsidR="00597B11" w:rsidRPr="00ED161B" w:rsidRDefault="00597B11" w:rsidP="00A33741">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3969F" w14:textId="77777777" w:rsidR="00791589" w:rsidRDefault="00791589">
      <w:r>
        <w:separator/>
      </w:r>
    </w:p>
  </w:footnote>
  <w:footnote w:type="continuationSeparator" w:id="0">
    <w:p w14:paraId="6D61B24F" w14:textId="77777777" w:rsidR="00791589" w:rsidRDefault="007915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C6F4D" w14:textId="77777777" w:rsidR="00ED161B" w:rsidRDefault="00ED161B" w:rsidP="00ED161B">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w:t>
      </w:r>
      <w:r w:rsidR="00964604">
        <w:rPr>
          <w:b/>
          <w:noProof/>
          <w:sz w:val="24"/>
        </w:rPr>
        <w:t>25</w:t>
      </w:r>
    </w:fldSimple>
    <w:fldSimple w:instr=" DOCPROPERTY  MtgTitle  \* MERGEFORMAT "/>
    <w:r>
      <w:rPr>
        <w:b/>
        <w:i/>
        <w:noProof/>
        <w:sz w:val="28"/>
      </w:rPr>
      <w:tab/>
    </w:r>
    <w:fldSimple w:instr=" DOCPROPERTY  Tdoc#  \* MERGEFORMAT ">
      <w:r w:rsidRPr="00E13F3D">
        <w:rPr>
          <w:b/>
          <w:i/>
          <w:noProof/>
          <w:sz w:val="28"/>
        </w:rPr>
        <w:t>S4-23</w:t>
      </w:r>
      <w:r w:rsidR="00964604">
        <w:rPr>
          <w:b/>
          <w:i/>
          <w:noProof/>
          <w:sz w:val="28"/>
        </w:rPr>
        <w:t>12</w:t>
      </w:r>
      <w:r w:rsidR="003A038F">
        <w:rPr>
          <w:b/>
          <w:i/>
          <w:noProof/>
          <w:sz w:val="28"/>
        </w:rPr>
        <w:t>26</w:t>
      </w:r>
    </w:fldSimple>
  </w:p>
  <w:p w14:paraId="7356A739" w14:textId="77777777" w:rsidR="00597B11" w:rsidRPr="00ED161B" w:rsidRDefault="00000000" w:rsidP="00ED161B">
    <w:pPr>
      <w:pStyle w:val="CRCoverPage"/>
      <w:tabs>
        <w:tab w:val="right" w:pos="9639"/>
      </w:tabs>
      <w:outlineLvl w:val="0"/>
      <w:rPr>
        <w:b/>
        <w:noProof/>
        <w:sz w:val="24"/>
      </w:rPr>
    </w:pPr>
    <w:fldSimple w:instr=" DOCPROPERTY  Location  \* MERGEFORMAT ">
      <w:r w:rsidR="00964604" w:rsidRPr="00964604">
        <w:rPr>
          <w:b/>
          <w:noProof/>
          <w:sz w:val="24"/>
        </w:rPr>
        <w:t>Gothenburg</w:t>
      </w:r>
    </w:fldSimple>
    <w:r w:rsidR="00ED161B">
      <w:rPr>
        <w:b/>
        <w:noProof/>
        <w:sz w:val="24"/>
      </w:rPr>
      <w:t xml:space="preserve">, </w:t>
    </w:r>
    <w:fldSimple w:instr=" DOCPROPERTY  Country  \* MERGEFORMAT ">
      <w:r w:rsidR="00964604">
        <w:rPr>
          <w:b/>
          <w:noProof/>
          <w:sz w:val="24"/>
        </w:rPr>
        <w:t>Sweden</w:t>
      </w:r>
    </w:fldSimple>
    <w:r w:rsidR="00ED161B">
      <w:rPr>
        <w:b/>
        <w:noProof/>
        <w:sz w:val="24"/>
      </w:rPr>
      <w:t xml:space="preserve">, </w:t>
    </w:r>
    <w:fldSimple w:instr=" DOCPROPERTY  StartDate  \* MERGEFORMAT ">
      <w:r w:rsidR="00ED161B" w:rsidRPr="00BA51D9">
        <w:rPr>
          <w:b/>
          <w:noProof/>
          <w:sz w:val="24"/>
        </w:rPr>
        <w:t>2</w:t>
      </w:r>
      <w:r w:rsidR="00964604">
        <w:rPr>
          <w:b/>
          <w:noProof/>
          <w:sz w:val="24"/>
        </w:rPr>
        <w:t>1st</w:t>
      </w:r>
      <w:r w:rsidR="00ED161B" w:rsidRPr="00BA51D9">
        <w:rPr>
          <w:b/>
          <w:noProof/>
          <w:sz w:val="24"/>
        </w:rPr>
        <w:t xml:space="preserve"> </w:t>
      </w:r>
      <w:r w:rsidR="00964604">
        <w:rPr>
          <w:b/>
          <w:noProof/>
          <w:sz w:val="24"/>
        </w:rPr>
        <w:t>Aug</w:t>
      </w:r>
      <w:r w:rsidR="00ED161B" w:rsidRPr="00BA51D9">
        <w:rPr>
          <w:b/>
          <w:noProof/>
          <w:sz w:val="24"/>
        </w:rPr>
        <w:t xml:space="preserve"> 2023</w:t>
      </w:r>
    </w:fldSimple>
    <w:r w:rsidR="00ED161B">
      <w:rPr>
        <w:b/>
        <w:noProof/>
        <w:sz w:val="24"/>
      </w:rPr>
      <w:t xml:space="preserve"> - </w:t>
    </w:r>
    <w:fldSimple w:instr=" DOCPROPERTY  EndDate  \* MERGEFORMAT ">
      <w:r w:rsidR="00ED161B" w:rsidRPr="00BA51D9">
        <w:rPr>
          <w:b/>
          <w:noProof/>
          <w:sz w:val="24"/>
        </w:rPr>
        <w:t>2</w:t>
      </w:r>
      <w:r w:rsidR="00964604">
        <w:rPr>
          <w:b/>
          <w:noProof/>
          <w:sz w:val="24"/>
        </w:rPr>
        <w:t>6</w:t>
      </w:r>
      <w:r w:rsidR="00ED161B" w:rsidRPr="00BA51D9">
        <w:rPr>
          <w:b/>
          <w:noProof/>
          <w:sz w:val="24"/>
        </w:rPr>
        <w:t xml:space="preserve">th </w:t>
      </w:r>
      <w:r w:rsidR="00964604">
        <w:rPr>
          <w:b/>
          <w:noProof/>
          <w:sz w:val="24"/>
        </w:rPr>
        <w:t>Aug</w:t>
      </w:r>
      <w:r w:rsidR="00ED161B" w:rsidRPr="00BA51D9">
        <w:rPr>
          <w:b/>
          <w:noProof/>
          <w:sz w:val="24"/>
        </w:rPr>
        <w:t xml:space="preserve"> 2023</w:t>
      </w:r>
    </w:fldSimple>
    <w:r w:rsidR="00ED161B">
      <w:rPr>
        <w:b/>
        <w:noProof/>
        <w:sz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12F6E94"/>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3"/>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16186790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671"/>
    <w:rsid w:val="000270B9"/>
    <w:rsid w:val="00033397"/>
    <w:rsid w:val="00040095"/>
    <w:rsid w:val="00051834"/>
    <w:rsid w:val="00054A22"/>
    <w:rsid w:val="00054DB7"/>
    <w:rsid w:val="00062023"/>
    <w:rsid w:val="00062135"/>
    <w:rsid w:val="000655A6"/>
    <w:rsid w:val="00066742"/>
    <w:rsid w:val="00080512"/>
    <w:rsid w:val="000A263C"/>
    <w:rsid w:val="000B3781"/>
    <w:rsid w:val="000C47C3"/>
    <w:rsid w:val="000D58AB"/>
    <w:rsid w:val="000D7DE9"/>
    <w:rsid w:val="001216E8"/>
    <w:rsid w:val="00133525"/>
    <w:rsid w:val="00160357"/>
    <w:rsid w:val="00173E3B"/>
    <w:rsid w:val="00174E78"/>
    <w:rsid w:val="00182C65"/>
    <w:rsid w:val="001A22E9"/>
    <w:rsid w:val="001A4C42"/>
    <w:rsid w:val="001A60AB"/>
    <w:rsid w:val="001A7420"/>
    <w:rsid w:val="001B6637"/>
    <w:rsid w:val="001C21C3"/>
    <w:rsid w:val="001D02C2"/>
    <w:rsid w:val="001D053D"/>
    <w:rsid w:val="001E4DFC"/>
    <w:rsid w:val="001F0C1D"/>
    <w:rsid w:val="001F1132"/>
    <w:rsid w:val="001F168B"/>
    <w:rsid w:val="00220130"/>
    <w:rsid w:val="002347A2"/>
    <w:rsid w:val="00246499"/>
    <w:rsid w:val="002675F0"/>
    <w:rsid w:val="002760EE"/>
    <w:rsid w:val="002A1096"/>
    <w:rsid w:val="002B516C"/>
    <w:rsid w:val="002B6339"/>
    <w:rsid w:val="002B779F"/>
    <w:rsid w:val="002C061A"/>
    <w:rsid w:val="002C3ACB"/>
    <w:rsid w:val="002E00EE"/>
    <w:rsid w:val="00302AAB"/>
    <w:rsid w:val="00315B85"/>
    <w:rsid w:val="003172DC"/>
    <w:rsid w:val="00337BDF"/>
    <w:rsid w:val="00347D83"/>
    <w:rsid w:val="0035462D"/>
    <w:rsid w:val="00356555"/>
    <w:rsid w:val="003765B8"/>
    <w:rsid w:val="0037757E"/>
    <w:rsid w:val="003803FC"/>
    <w:rsid w:val="0038528F"/>
    <w:rsid w:val="003A038F"/>
    <w:rsid w:val="003A4088"/>
    <w:rsid w:val="003A6DEC"/>
    <w:rsid w:val="003C3971"/>
    <w:rsid w:val="003F74E7"/>
    <w:rsid w:val="00410C4D"/>
    <w:rsid w:val="00415E9C"/>
    <w:rsid w:val="00423334"/>
    <w:rsid w:val="004268EF"/>
    <w:rsid w:val="004345EC"/>
    <w:rsid w:val="004426A0"/>
    <w:rsid w:val="00465515"/>
    <w:rsid w:val="00482A53"/>
    <w:rsid w:val="0049751D"/>
    <w:rsid w:val="004C30AC"/>
    <w:rsid w:val="004D3578"/>
    <w:rsid w:val="004E213A"/>
    <w:rsid w:val="004F0988"/>
    <w:rsid w:val="004F3340"/>
    <w:rsid w:val="00510258"/>
    <w:rsid w:val="00525A62"/>
    <w:rsid w:val="0053388B"/>
    <w:rsid w:val="00535773"/>
    <w:rsid w:val="00537FE1"/>
    <w:rsid w:val="00543E6C"/>
    <w:rsid w:val="00565087"/>
    <w:rsid w:val="00597B11"/>
    <w:rsid w:val="005D2E01"/>
    <w:rsid w:val="005D7526"/>
    <w:rsid w:val="005E1BA4"/>
    <w:rsid w:val="005E4BB2"/>
    <w:rsid w:val="005E738F"/>
    <w:rsid w:val="005E7A57"/>
    <w:rsid w:val="005F788A"/>
    <w:rsid w:val="00602AEA"/>
    <w:rsid w:val="00605F37"/>
    <w:rsid w:val="00614FDF"/>
    <w:rsid w:val="0063543D"/>
    <w:rsid w:val="006403F7"/>
    <w:rsid w:val="00644A70"/>
    <w:rsid w:val="00647114"/>
    <w:rsid w:val="00670CF4"/>
    <w:rsid w:val="006912E9"/>
    <w:rsid w:val="00697454"/>
    <w:rsid w:val="006A323F"/>
    <w:rsid w:val="006B30D0"/>
    <w:rsid w:val="006B4347"/>
    <w:rsid w:val="006B50B8"/>
    <w:rsid w:val="006C3D95"/>
    <w:rsid w:val="006E1365"/>
    <w:rsid w:val="006E5C86"/>
    <w:rsid w:val="006F5EFD"/>
    <w:rsid w:val="006F7083"/>
    <w:rsid w:val="007000D6"/>
    <w:rsid w:val="00701116"/>
    <w:rsid w:val="0070181C"/>
    <w:rsid w:val="0070618A"/>
    <w:rsid w:val="0071174C"/>
    <w:rsid w:val="00713C44"/>
    <w:rsid w:val="00717913"/>
    <w:rsid w:val="00730FF7"/>
    <w:rsid w:val="00734A5B"/>
    <w:rsid w:val="0074026F"/>
    <w:rsid w:val="007429F6"/>
    <w:rsid w:val="00744E76"/>
    <w:rsid w:val="00765EA3"/>
    <w:rsid w:val="00774DA4"/>
    <w:rsid w:val="00781F0F"/>
    <w:rsid w:val="00791589"/>
    <w:rsid w:val="007B600E"/>
    <w:rsid w:val="007F0F4A"/>
    <w:rsid w:val="008028A4"/>
    <w:rsid w:val="00824EC2"/>
    <w:rsid w:val="00830747"/>
    <w:rsid w:val="00830904"/>
    <w:rsid w:val="0085136E"/>
    <w:rsid w:val="008567DC"/>
    <w:rsid w:val="00870C43"/>
    <w:rsid w:val="00872444"/>
    <w:rsid w:val="008768CA"/>
    <w:rsid w:val="008C384C"/>
    <w:rsid w:val="008C7B64"/>
    <w:rsid w:val="008E2D68"/>
    <w:rsid w:val="008E6756"/>
    <w:rsid w:val="008E7D0C"/>
    <w:rsid w:val="008F336F"/>
    <w:rsid w:val="008F4A08"/>
    <w:rsid w:val="008F7415"/>
    <w:rsid w:val="0090271F"/>
    <w:rsid w:val="00902E23"/>
    <w:rsid w:val="009114D7"/>
    <w:rsid w:val="0091348E"/>
    <w:rsid w:val="00917CCB"/>
    <w:rsid w:val="00933FB0"/>
    <w:rsid w:val="00942EC2"/>
    <w:rsid w:val="00951BAB"/>
    <w:rsid w:val="00964604"/>
    <w:rsid w:val="00975DAE"/>
    <w:rsid w:val="009C00EE"/>
    <w:rsid w:val="009E04BC"/>
    <w:rsid w:val="009F37B7"/>
    <w:rsid w:val="00A07CFB"/>
    <w:rsid w:val="00A10F02"/>
    <w:rsid w:val="00A164B4"/>
    <w:rsid w:val="00A26956"/>
    <w:rsid w:val="00A27486"/>
    <w:rsid w:val="00A33741"/>
    <w:rsid w:val="00A3411F"/>
    <w:rsid w:val="00A46655"/>
    <w:rsid w:val="00A53724"/>
    <w:rsid w:val="00A56066"/>
    <w:rsid w:val="00A564CF"/>
    <w:rsid w:val="00A60951"/>
    <w:rsid w:val="00A73129"/>
    <w:rsid w:val="00A82346"/>
    <w:rsid w:val="00A86F72"/>
    <w:rsid w:val="00A92BA1"/>
    <w:rsid w:val="00A95A32"/>
    <w:rsid w:val="00AB4A5D"/>
    <w:rsid w:val="00AC6BC6"/>
    <w:rsid w:val="00AD45A1"/>
    <w:rsid w:val="00AE6164"/>
    <w:rsid w:val="00AE65E2"/>
    <w:rsid w:val="00AE6DA2"/>
    <w:rsid w:val="00AF1460"/>
    <w:rsid w:val="00B15449"/>
    <w:rsid w:val="00B2194A"/>
    <w:rsid w:val="00B3653B"/>
    <w:rsid w:val="00B45E36"/>
    <w:rsid w:val="00B52939"/>
    <w:rsid w:val="00B90F0F"/>
    <w:rsid w:val="00B93086"/>
    <w:rsid w:val="00BA19ED"/>
    <w:rsid w:val="00BA4B8D"/>
    <w:rsid w:val="00BB12FE"/>
    <w:rsid w:val="00BC0F7D"/>
    <w:rsid w:val="00BD7D31"/>
    <w:rsid w:val="00BE1025"/>
    <w:rsid w:val="00BE3255"/>
    <w:rsid w:val="00BF128E"/>
    <w:rsid w:val="00C074DD"/>
    <w:rsid w:val="00C1496A"/>
    <w:rsid w:val="00C1584D"/>
    <w:rsid w:val="00C33079"/>
    <w:rsid w:val="00C45231"/>
    <w:rsid w:val="00C45CFC"/>
    <w:rsid w:val="00C551FF"/>
    <w:rsid w:val="00C559EF"/>
    <w:rsid w:val="00C72833"/>
    <w:rsid w:val="00C80F1D"/>
    <w:rsid w:val="00C91962"/>
    <w:rsid w:val="00C93F40"/>
    <w:rsid w:val="00CA3D0C"/>
    <w:rsid w:val="00CB21D3"/>
    <w:rsid w:val="00CE056C"/>
    <w:rsid w:val="00CE7E73"/>
    <w:rsid w:val="00CF777B"/>
    <w:rsid w:val="00D52668"/>
    <w:rsid w:val="00D55FF8"/>
    <w:rsid w:val="00D57972"/>
    <w:rsid w:val="00D675A9"/>
    <w:rsid w:val="00D738D6"/>
    <w:rsid w:val="00D755EB"/>
    <w:rsid w:val="00D76048"/>
    <w:rsid w:val="00D82E6F"/>
    <w:rsid w:val="00D82F49"/>
    <w:rsid w:val="00D87E00"/>
    <w:rsid w:val="00D9134D"/>
    <w:rsid w:val="00DA6DAD"/>
    <w:rsid w:val="00DA7A03"/>
    <w:rsid w:val="00DB1818"/>
    <w:rsid w:val="00DC309B"/>
    <w:rsid w:val="00DC4DA2"/>
    <w:rsid w:val="00DD1088"/>
    <w:rsid w:val="00DD4C17"/>
    <w:rsid w:val="00DD74A5"/>
    <w:rsid w:val="00DF2B1F"/>
    <w:rsid w:val="00DF62CD"/>
    <w:rsid w:val="00E111FC"/>
    <w:rsid w:val="00E16509"/>
    <w:rsid w:val="00E435D8"/>
    <w:rsid w:val="00E44582"/>
    <w:rsid w:val="00E774C1"/>
    <w:rsid w:val="00E77645"/>
    <w:rsid w:val="00E8206D"/>
    <w:rsid w:val="00E923F2"/>
    <w:rsid w:val="00EA15B0"/>
    <w:rsid w:val="00EA5EA7"/>
    <w:rsid w:val="00EA66BD"/>
    <w:rsid w:val="00EB52FF"/>
    <w:rsid w:val="00EC4A25"/>
    <w:rsid w:val="00ED161B"/>
    <w:rsid w:val="00EF608C"/>
    <w:rsid w:val="00F025A2"/>
    <w:rsid w:val="00F04712"/>
    <w:rsid w:val="00F07839"/>
    <w:rsid w:val="00F12D5B"/>
    <w:rsid w:val="00F13360"/>
    <w:rsid w:val="00F22EC7"/>
    <w:rsid w:val="00F325C8"/>
    <w:rsid w:val="00F34834"/>
    <w:rsid w:val="00F575A8"/>
    <w:rsid w:val="00F653B8"/>
    <w:rsid w:val="00F75F30"/>
    <w:rsid w:val="00F9008D"/>
    <w:rsid w:val="00F90BA6"/>
    <w:rsid w:val="00FA0950"/>
    <w:rsid w:val="00FA1266"/>
    <w:rsid w:val="00FA163C"/>
    <w:rsid w:val="00FA7D97"/>
    <w:rsid w:val="00FB64A0"/>
    <w:rsid w:val="00FC1192"/>
    <w:rsid w:val="00FF427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8762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pPr>
      <w:numPr>
        <w:ilvl w:val="5"/>
      </w:numPr>
      <w:outlineLvl w:val="5"/>
    </w:pPr>
  </w:style>
  <w:style w:type="paragraph" w:styleId="Heading7">
    <w:name w:val="heading 7"/>
    <w:basedOn w:val="H6"/>
    <w:next w:val="Normal"/>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8567DC"/>
    <w:pPr>
      <w:keepNext/>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link w:val="NormalIndentChar"/>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customStyle="1" w:styleId="Heading2Char">
    <w:name w:val="Heading 2 Char"/>
    <w:basedOn w:val="DefaultParagraphFont"/>
    <w:link w:val="Heading2"/>
    <w:rsid w:val="00220130"/>
    <w:rPr>
      <w:rFonts w:ascii="Arial" w:hAnsi="Arial"/>
      <w:sz w:val="32"/>
      <w:lang w:eastAsia="en-US"/>
    </w:rPr>
  </w:style>
  <w:style w:type="character" w:customStyle="1" w:styleId="NormalIndentChar">
    <w:name w:val="Normal Indent Char"/>
    <w:link w:val="NormalIndent"/>
    <w:rsid w:val="00182C65"/>
    <w:rPr>
      <w:lang w:eastAsia="en-US"/>
    </w:rPr>
  </w:style>
  <w:style w:type="character" w:styleId="PlaceholderText">
    <w:name w:val="Placeholder Text"/>
    <w:basedOn w:val="DefaultParagraphFont"/>
    <w:uiPriority w:val="99"/>
    <w:semiHidden/>
    <w:rsid w:val="002A1096"/>
    <w:rPr>
      <w:color w:val="808080"/>
    </w:rPr>
  </w:style>
  <w:style w:type="paragraph" w:customStyle="1" w:styleId="TAC6">
    <w:name w:val="TAC6"/>
    <w:basedOn w:val="TAC"/>
    <w:qFormat/>
    <w:rsid w:val="002B516C"/>
    <w:rPr>
      <w:sz w:val="13"/>
    </w:rPr>
  </w:style>
  <w:style w:type="paragraph" w:customStyle="1" w:styleId="TAC7">
    <w:name w:val="TAC7"/>
    <w:basedOn w:val="TAC"/>
    <w:qFormat/>
    <w:rsid w:val="00337BDF"/>
    <w:rPr>
      <w:sz w:val="14"/>
    </w:rPr>
  </w:style>
  <w:style w:type="paragraph" w:customStyle="1" w:styleId="TAH6">
    <w:name w:val="TAH6"/>
    <w:basedOn w:val="TAH"/>
    <w:qFormat/>
    <w:rsid w:val="002B516C"/>
    <w:rPr>
      <w:sz w:val="13"/>
    </w:rPr>
  </w:style>
  <w:style w:type="paragraph" w:customStyle="1" w:styleId="TAH7">
    <w:name w:val="TAH7"/>
    <w:basedOn w:val="TAH"/>
    <w:qFormat/>
    <w:rsid w:val="00337BDF"/>
    <w:rPr>
      <w:sz w:val="14"/>
    </w:rPr>
  </w:style>
  <w:style w:type="table" w:customStyle="1" w:styleId="TableGrid6pt">
    <w:name w:val="Table Grid 6pt"/>
    <w:basedOn w:val="TableGrid"/>
    <w:uiPriority w:val="99"/>
    <w:rsid w:val="00605F37"/>
    <w:rPr>
      <w:sz w:val="12"/>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82957">
      <w:bodyDiv w:val="1"/>
      <w:marLeft w:val="0"/>
      <w:marRight w:val="0"/>
      <w:marTop w:val="0"/>
      <w:marBottom w:val="0"/>
      <w:divBdr>
        <w:top w:val="none" w:sz="0" w:space="0" w:color="auto"/>
        <w:left w:val="none" w:sz="0" w:space="0" w:color="auto"/>
        <w:bottom w:val="none" w:sz="0" w:space="0" w:color="auto"/>
        <w:right w:val="none" w:sz="0" w:space="0" w:color="auto"/>
      </w:divBdr>
    </w:div>
    <w:div w:id="41491468">
      <w:bodyDiv w:val="1"/>
      <w:marLeft w:val="0"/>
      <w:marRight w:val="0"/>
      <w:marTop w:val="0"/>
      <w:marBottom w:val="0"/>
      <w:divBdr>
        <w:top w:val="none" w:sz="0" w:space="0" w:color="auto"/>
        <w:left w:val="none" w:sz="0" w:space="0" w:color="auto"/>
        <w:bottom w:val="none" w:sz="0" w:space="0" w:color="auto"/>
        <w:right w:val="none" w:sz="0" w:space="0" w:color="auto"/>
      </w:divBdr>
    </w:div>
    <w:div w:id="73015601">
      <w:bodyDiv w:val="1"/>
      <w:marLeft w:val="0"/>
      <w:marRight w:val="0"/>
      <w:marTop w:val="0"/>
      <w:marBottom w:val="0"/>
      <w:divBdr>
        <w:top w:val="none" w:sz="0" w:space="0" w:color="auto"/>
        <w:left w:val="none" w:sz="0" w:space="0" w:color="auto"/>
        <w:bottom w:val="none" w:sz="0" w:space="0" w:color="auto"/>
        <w:right w:val="none" w:sz="0" w:space="0" w:color="auto"/>
      </w:divBdr>
    </w:div>
    <w:div w:id="76756268">
      <w:bodyDiv w:val="1"/>
      <w:marLeft w:val="0"/>
      <w:marRight w:val="0"/>
      <w:marTop w:val="0"/>
      <w:marBottom w:val="0"/>
      <w:divBdr>
        <w:top w:val="none" w:sz="0" w:space="0" w:color="auto"/>
        <w:left w:val="none" w:sz="0" w:space="0" w:color="auto"/>
        <w:bottom w:val="none" w:sz="0" w:space="0" w:color="auto"/>
        <w:right w:val="none" w:sz="0" w:space="0" w:color="auto"/>
      </w:divBdr>
    </w:div>
    <w:div w:id="158082036">
      <w:bodyDiv w:val="1"/>
      <w:marLeft w:val="0"/>
      <w:marRight w:val="0"/>
      <w:marTop w:val="0"/>
      <w:marBottom w:val="0"/>
      <w:divBdr>
        <w:top w:val="none" w:sz="0" w:space="0" w:color="auto"/>
        <w:left w:val="none" w:sz="0" w:space="0" w:color="auto"/>
        <w:bottom w:val="none" w:sz="0" w:space="0" w:color="auto"/>
        <w:right w:val="none" w:sz="0" w:space="0" w:color="auto"/>
      </w:divBdr>
    </w:div>
    <w:div w:id="177890241">
      <w:bodyDiv w:val="1"/>
      <w:marLeft w:val="0"/>
      <w:marRight w:val="0"/>
      <w:marTop w:val="0"/>
      <w:marBottom w:val="0"/>
      <w:divBdr>
        <w:top w:val="none" w:sz="0" w:space="0" w:color="auto"/>
        <w:left w:val="none" w:sz="0" w:space="0" w:color="auto"/>
        <w:bottom w:val="none" w:sz="0" w:space="0" w:color="auto"/>
        <w:right w:val="none" w:sz="0" w:space="0" w:color="auto"/>
      </w:divBdr>
    </w:div>
    <w:div w:id="180557391">
      <w:bodyDiv w:val="1"/>
      <w:marLeft w:val="0"/>
      <w:marRight w:val="0"/>
      <w:marTop w:val="0"/>
      <w:marBottom w:val="0"/>
      <w:divBdr>
        <w:top w:val="none" w:sz="0" w:space="0" w:color="auto"/>
        <w:left w:val="none" w:sz="0" w:space="0" w:color="auto"/>
        <w:bottom w:val="none" w:sz="0" w:space="0" w:color="auto"/>
        <w:right w:val="none" w:sz="0" w:space="0" w:color="auto"/>
      </w:divBdr>
    </w:div>
    <w:div w:id="195894965">
      <w:bodyDiv w:val="1"/>
      <w:marLeft w:val="0"/>
      <w:marRight w:val="0"/>
      <w:marTop w:val="0"/>
      <w:marBottom w:val="0"/>
      <w:divBdr>
        <w:top w:val="none" w:sz="0" w:space="0" w:color="auto"/>
        <w:left w:val="none" w:sz="0" w:space="0" w:color="auto"/>
        <w:bottom w:val="none" w:sz="0" w:space="0" w:color="auto"/>
        <w:right w:val="none" w:sz="0" w:space="0" w:color="auto"/>
      </w:divBdr>
    </w:div>
    <w:div w:id="198393681">
      <w:bodyDiv w:val="1"/>
      <w:marLeft w:val="0"/>
      <w:marRight w:val="0"/>
      <w:marTop w:val="0"/>
      <w:marBottom w:val="0"/>
      <w:divBdr>
        <w:top w:val="none" w:sz="0" w:space="0" w:color="auto"/>
        <w:left w:val="none" w:sz="0" w:space="0" w:color="auto"/>
        <w:bottom w:val="none" w:sz="0" w:space="0" w:color="auto"/>
        <w:right w:val="none" w:sz="0" w:space="0" w:color="auto"/>
      </w:divBdr>
    </w:div>
    <w:div w:id="222134137">
      <w:bodyDiv w:val="1"/>
      <w:marLeft w:val="0"/>
      <w:marRight w:val="0"/>
      <w:marTop w:val="0"/>
      <w:marBottom w:val="0"/>
      <w:divBdr>
        <w:top w:val="none" w:sz="0" w:space="0" w:color="auto"/>
        <w:left w:val="none" w:sz="0" w:space="0" w:color="auto"/>
        <w:bottom w:val="none" w:sz="0" w:space="0" w:color="auto"/>
        <w:right w:val="none" w:sz="0" w:space="0" w:color="auto"/>
      </w:divBdr>
    </w:div>
    <w:div w:id="224609617">
      <w:bodyDiv w:val="1"/>
      <w:marLeft w:val="0"/>
      <w:marRight w:val="0"/>
      <w:marTop w:val="0"/>
      <w:marBottom w:val="0"/>
      <w:divBdr>
        <w:top w:val="none" w:sz="0" w:space="0" w:color="auto"/>
        <w:left w:val="none" w:sz="0" w:space="0" w:color="auto"/>
        <w:bottom w:val="none" w:sz="0" w:space="0" w:color="auto"/>
        <w:right w:val="none" w:sz="0" w:space="0" w:color="auto"/>
      </w:divBdr>
    </w:div>
    <w:div w:id="274485446">
      <w:bodyDiv w:val="1"/>
      <w:marLeft w:val="0"/>
      <w:marRight w:val="0"/>
      <w:marTop w:val="0"/>
      <w:marBottom w:val="0"/>
      <w:divBdr>
        <w:top w:val="none" w:sz="0" w:space="0" w:color="auto"/>
        <w:left w:val="none" w:sz="0" w:space="0" w:color="auto"/>
        <w:bottom w:val="none" w:sz="0" w:space="0" w:color="auto"/>
        <w:right w:val="none" w:sz="0" w:space="0" w:color="auto"/>
      </w:divBdr>
    </w:div>
    <w:div w:id="314067035">
      <w:bodyDiv w:val="1"/>
      <w:marLeft w:val="0"/>
      <w:marRight w:val="0"/>
      <w:marTop w:val="0"/>
      <w:marBottom w:val="0"/>
      <w:divBdr>
        <w:top w:val="none" w:sz="0" w:space="0" w:color="auto"/>
        <w:left w:val="none" w:sz="0" w:space="0" w:color="auto"/>
        <w:bottom w:val="none" w:sz="0" w:space="0" w:color="auto"/>
        <w:right w:val="none" w:sz="0" w:space="0" w:color="auto"/>
      </w:divBdr>
    </w:div>
    <w:div w:id="317151907">
      <w:bodyDiv w:val="1"/>
      <w:marLeft w:val="0"/>
      <w:marRight w:val="0"/>
      <w:marTop w:val="0"/>
      <w:marBottom w:val="0"/>
      <w:divBdr>
        <w:top w:val="none" w:sz="0" w:space="0" w:color="auto"/>
        <w:left w:val="none" w:sz="0" w:space="0" w:color="auto"/>
        <w:bottom w:val="none" w:sz="0" w:space="0" w:color="auto"/>
        <w:right w:val="none" w:sz="0" w:space="0" w:color="auto"/>
      </w:divBdr>
    </w:div>
    <w:div w:id="319043331">
      <w:bodyDiv w:val="1"/>
      <w:marLeft w:val="0"/>
      <w:marRight w:val="0"/>
      <w:marTop w:val="0"/>
      <w:marBottom w:val="0"/>
      <w:divBdr>
        <w:top w:val="none" w:sz="0" w:space="0" w:color="auto"/>
        <w:left w:val="none" w:sz="0" w:space="0" w:color="auto"/>
        <w:bottom w:val="none" w:sz="0" w:space="0" w:color="auto"/>
        <w:right w:val="none" w:sz="0" w:space="0" w:color="auto"/>
      </w:divBdr>
    </w:div>
    <w:div w:id="335040616">
      <w:bodyDiv w:val="1"/>
      <w:marLeft w:val="0"/>
      <w:marRight w:val="0"/>
      <w:marTop w:val="0"/>
      <w:marBottom w:val="0"/>
      <w:divBdr>
        <w:top w:val="none" w:sz="0" w:space="0" w:color="auto"/>
        <w:left w:val="none" w:sz="0" w:space="0" w:color="auto"/>
        <w:bottom w:val="none" w:sz="0" w:space="0" w:color="auto"/>
        <w:right w:val="none" w:sz="0" w:space="0" w:color="auto"/>
      </w:divBdr>
    </w:div>
    <w:div w:id="343098426">
      <w:bodyDiv w:val="1"/>
      <w:marLeft w:val="0"/>
      <w:marRight w:val="0"/>
      <w:marTop w:val="0"/>
      <w:marBottom w:val="0"/>
      <w:divBdr>
        <w:top w:val="none" w:sz="0" w:space="0" w:color="auto"/>
        <w:left w:val="none" w:sz="0" w:space="0" w:color="auto"/>
        <w:bottom w:val="none" w:sz="0" w:space="0" w:color="auto"/>
        <w:right w:val="none" w:sz="0" w:space="0" w:color="auto"/>
      </w:divBdr>
    </w:div>
    <w:div w:id="359937922">
      <w:bodyDiv w:val="1"/>
      <w:marLeft w:val="0"/>
      <w:marRight w:val="0"/>
      <w:marTop w:val="0"/>
      <w:marBottom w:val="0"/>
      <w:divBdr>
        <w:top w:val="none" w:sz="0" w:space="0" w:color="auto"/>
        <w:left w:val="none" w:sz="0" w:space="0" w:color="auto"/>
        <w:bottom w:val="none" w:sz="0" w:space="0" w:color="auto"/>
        <w:right w:val="none" w:sz="0" w:space="0" w:color="auto"/>
      </w:divBdr>
    </w:div>
    <w:div w:id="365106574">
      <w:bodyDiv w:val="1"/>
      <w:marLeft w:val="0"/>
      <w:marRight w:val="0"/>
      <w:marTop w:val="0"/>
      <w:marBottom w:val="0"/>
      <w:divBdr>
        <w:top w:val="none" w:sz="0" w:space="0" w:color="auto"/>
        <w:left w:val="none" w:sz="0" w:space="0" w:color="auto"/>
        <w:bottom w:val="none" w:sz="0" w:space="0" w:color="auto"/>
        <w:right w:val="none" w:sz="0" w:space="0" w:color="auto"/>
      </w:divBdr>
    </w:div>
    <w:div w:id="369568907">
      <w:bodyDiv w:val="1"/>
      <w:marLeft w:val="0"/>
      <w:marRight w:val="0"/>
      <w:marTop w:val="0"/>
      <w:marBottom w:val="0"/>
      <w:divBdr>
        <w:top w:val="none" w:sz="0" w:space="0" w:color="auto"/>
        <w:left w:val="none" w:sz="0" w:space="0" w:color="auto"/>
        <w:bottom w:val="none" w:sz="0" w:space="0" w:color="auto"/>
        <w:right w:val="none" w:sz="0" w:space="0" w:color="auto"/>
      </w:divBdr>
    </w:div>
    <w:div w:id="408889913">
      <w:bodyDiv w:val="1"/>
      <w:marLeft w:val="0"/>
      <w:marRight w:val="0"/>
      <w:marTop w:val="0"/>
      <w:marBottom w:val="0"/>
      <w:divBdr>
        <w:top w:val="none" w:sz="0" w:space="0" w:color="auto"/>
        <w:left w:val="none" w:sz="0" w:space="0" w:color="auto"/>
        <w:bottom w:val="none" w:sz="0" w:space="0" w:color="auto"/>
        <w:right w:val="none" w:sz="0" w:space="0" w:color="auto"/>
      </w:divBdr>
    </w:div>
    <w:div w:id="493107387">
      <w:bodyDiv w:val="1"/>
      <w:marLeft w:val="0"/>
      <w:marRight w:val="0"/>
      <w:marTop w:val="0"/>
      <w:marBottom w:val="0"/>
      <w:divBdr>
        <w:top w:val="none" w:sz="0" w:space="0" w:color="auto"/>
        <w:left w:val="none" w:sz="0" w:space="0" w:color="auto"/>
        <w:bottom w:val="none" w:sz="0" w:space="0" w:color="auto"/>
        <w:right w:val="none" w:sz="0" w:space="0" w:color="auto"/>
      </w:divBdr>
    </w:div>
    <w:div w:id="522716036">
      <w:bodyDiv w:val="1"/>
      <w:marLeft w:val="0"/>
      <w:marRight w:val="0"/>
      <w:marTop w:val="0"/>
      <w:marBottom w:val="0"/>
      <w:divBdr>
        <w:top w:val="none" w:sz="0" w:space="0" w:color="auto"/>
        <w:left w:val="none" w:sz="0" w:space="0" w:color="auto"/>
        <w:bottom w:val="none" w:sz="0" w:space="0" w:color="auto"/>
        <w:right w:val="none" w:sz="0" w:space="0" w:color="auto"/>
      </w:divBdr>
    </w:div>
    <w:div w:id="539125256">
      <w:bodyDiv w:val="1"/>
      <w:marLeft w:val="0"/>
      <w:marRight w:val="0"/>
      <w:marTop w:val="0"/>
      <w:marBottom w:val="0"/>
      <w:divBdr>
        <w:top w:val="none" w:sz="0" w:space="0" w:color="auto"/>
        <w:left w:val="none" w:sz="0" w:space="0" w:color="auto"/>
        <w:bottom w:val="none" w:sz="0" w:space="0" w:color="auto"/>
        <w:right w:val="none" w:sz="0" w:space="0" w:color="auto"/>
      </w:divBdr>
    </w:div>
    <w:div w:id="540674900">
      <w:bodyDiv w:val="1"/>
      <w:marLeft w:val="0"/>
      <w:marRight w:val="0"/>
      <w:marTop w:val="0"/>
      <w:marBottom w:val="0"/>
      <w:divBdr>
        <w:top w:val="none" w:sz="0" w:space="0" w:color="auto"/>
        <w:left w:val="none" w:sz="0" w:space="0" w:color="auto"/>
        <w:bottom w:val="none" w:sz="0" w:space="0" w:color="auto"/>
        <w:right w:val="none" w:sz="0" w:space="0" w:color="auto"/>
      </w:divBdr>
    </w:div>
    <w:div w:id="613170531">
      <w:bodyDiv w:val="1"/>
      <w:marLeft w:val="0"/>
      <w:marRight w:val="0"/>
      <w:marTop w:val="0"/>
      <w:marBottom w:val="0"/>
      <w:divBdr>
        <w:top w:val="none" w:sz="0" w:space="0" w:color="auto"/>
        <w:left w:val="none" w:sz="0" w:space="0" w:color="auto"/>
        <w:bottom w:val="none" w:sz="0" w:space="0" w:color="auto"/>
        <w:right w:val="none" w:sz="0" w:space="0" w:color="auto"/>
      </w:divBdr>
    </w:div>
    <w:div w:id="635451950">
      <w:bodyDiv w:val="1"/>
      <w:marLeft w:val="0"/>
      <w:marRight w:val="0"/>
      <w:marTop w:val="0"/>
      <w:marBottom w:val="0"/>
      <w:divBdr>
        <w:top w:val="none" w:sz="0" w:space="0" w:color="auto"/>
        <w:left w:val="none" w:sz="0" w:space="0" w:color="auto"/>
        <w:bottom w:val="none" w:sz="0" w:space="0" w:color="auto"/>
        <w:right w:val="none" w:sz="0" w:space="0" w:color="auto"/>
      </w:divBdr>
    </w:div>
    <w:div w:id="719011961">
      <w:bodyDiv w:val="1"/>
      <w:marLeft w:val="0"/>
      <w:marRight w:val="0"/>
      <w:marTop w:val="0"/>
      <w:marBottom w:val="0"/>
      <w:divBdr>
        <w:top w:val="none" w:sz="0" w:space="0" w:color="auto"/>
        <w:left w:val="none" w:sz="0" w:space="0" w:color="auto"/>
        <w:bottom w:val="none" w:sz="0" w:space="0" w:color="auto"/>
        <w:right w:val="none" w:sz="0" w:space="0" w:color="auto"/>
      </w:divBdr>
    </w:div>
    <w:div w:id="726146117">
      <w:bodyDiv w:val="1"/>
      <w:marLeft w:val="0"/>
      <w:marRight w:val="0"/>
      <w:marTop w:val="0"/>
      <w:marBottom w:val="0"/>
      <w:divBdr>
        <w:top w:val="none" w:sz="0" w:space="0" w:color="auto"/>
        <w:left w:val="none" w:sz="0" w:space="0" w:color="auto"/>
        <w:bottom w:val="none" w:sz="0" w:space="0" w:color="auto"/>
        <w:right w:val="none" w:sz="0" w:space="0" w:color="auto"/>
      </w:divBdr>
    </w:div>
    <w:div w:id="817847107">
      <w:bodyDiv w:val="1"/>
      <w:marLeft w:val="0"/>
      <w:marRight w:val="0"/>
      <w:marTop w:val="0"/>
      <w:marBottom w:val="0"/>
      <w:divBdr>
        <w:top w:val="none" w:sz="0" w:space="0" w:color="auto"/>
        <w:left w:val="none" w:sz="0" w:space="0" w:color="auto"/>
        <w:bottom w:val="none" w:sz="0" w:space="0" w:color="auto"/>
        <w:right w:val="none" w:sz="0" w:space="0" w:color="auto"/>
      </w:divBdr>
    </w:div>
    <w:div w:id="818965330">
      <w:bodyDiv w:val="1"/>
      <w:marLeft w:val="0"/>
      <w:marRight w:val="0"/>
      <w:marTop w:val="0"/>
      <w:marBottom w:val="0"/>
      <w:divBdr>
        <w:top w:val="none" w:sz="0" w:space="0" w:color="auto"/>
        <w:left w:val="none" w:sz="0" w:space="0" w:color="auto"/>
        <w:bottom w:val="none" w:sz="0" w:space="0" w:color="auto"/>
        <w:right w:val="none" w:sz="0" w:space="0" w:color="auto"/>
      </w:divBdr>
    </w:div>
    <w:div w:id="825511508">
      <w:bodyDiv w:val="1"/>
      <w:marLeft w:val="0"/>
      <w:marRight w:val="0"/>
      <w:marTop w:val="0"/>
      <w:marBottom w:val="0"/>
      <w:divBdr>
        <w:top w:val="none" w:sz="0" w:space="0" w:color="auto"/>
        <w:left w:val="none" w:sz="0" w:space="0" w:color="auto"/>
        <w:bottom w:val="none" w:sz="0" w:space="0" w:color="auto"/>
        <w:right w:val="none" w:sz="0" w:space="0" w:color="auto"/>
      </w:divBdr>
    </w:div>
    <w:div w:id="830369583">
      <w:bodyDiv w:val="1"/>
      <w:marLeft w:val="0"/>
      <w:marRight w:val="0"/>
      <w:marTop w:val="0"/>
      <w:marBottom w:val="0"/>
      <w:divBdr>
        <w:top w:val="none" w:sz="0" w:space="0" w:color="auto"/>
        <w:left w:val="none" w:sz="0" w:space="0" w:color="auto"/>
        <w:bottom w:val="none" w:sz="0" w:space="0" w:color="auto"/>
        <w:right w:val="none" w:sz="0" w:space="0" w:color="auto"/>
      </w:divBdr>
    </w:div>
    <w:div w:id="832796035">
      <w:bodyDiv w:val="1"/>
      <w:marLeft w:val="0"/>
      <w:marRight w:val="0"/>
      <w:marTop w:val="0"/>
      <w:marBottom w:val="0"/>
      <w:divBdr>
        <w:top w:val="none" w:sz="0" w:space="0" w:color="auto"/>
        <w:left w:val="none" w:sz="0" w:space="0" w:color="auto"/>
        <w:bottom w:val="none" w:sz="0" w:space="0" w:color="auto"/>
        <w:right w:val="none" w:sz="0" w:space="0" w:color="auto"/>
      </w:divBdr>
    </w:div>
    <w:div w:id="882404897">
      <w:bodyDiv w:val="1"/>
      <w:marLeft w:val="0"/>
      <w:marRight w:val="0"/>
      <w:marTop w:val="0"/>
      <w:marBottom w:val="0"/>
      <w:divBdr>
        <w:top w:val="none" w:sz="0" w:space="0" w:color="auto"/>
        <w:left w:val="none" w:sz="0" w:space="0" w:color="auto"/>
        <w:bottom w:val="none" w:sz="0" w:space="0" w:color="auto"/>
        <w:right w:val="none" w:sz="0" w:space="0" w:color="auto"/>
      </w:divBdr>
    </w:div>
    <w:div w:id="922569641">
      <w:bodyDiv w:val="1"/>
      <w:marLeft w:val="0"/>
      <w:marRight w:val="0"/>
      <w:marTop w:val="0"/>
      <w:marBottom w:val="0"/>
      <w:divBdr>
        <w:top w:val="none" w:sz="0" w:space="0" w:color="auto"/>
        <w:left w:val="none" w:sz="0" w:space="0" w:color="auto"/>
        <w:bottom w:val="none" w:sz="0" w:space="0" w:color="auto"/>
        <w:right w:val="none" w:sz="0" w:space="0" w:color="auto"/>
      </w:divBdr>
    </w:div>
    <w:div w:id="987590101">
      <w:bodyDiv w:val="1"/>
      <w:marLeft w:val="0"/>
      <w:marRight w:val="0"/>
      <w:marTop w:val="0"/>
      <w:marBottom w:val="0"/>
      <w:divBdr>
        <w:top w:val="none" w:sz="0" w:space="0" w:color="auto"/>
        <w:left w:val="none" w:sz="0" w:space="0" w:color="auto"/>
        <w:bottom w:val="none" w:sz="0" w:space="0" w:color="auto"/>
        <w:right w:val="none" w:sz="0" w:space="0" w:color="auto"/>
      </w:divBdr>
    </w:div>
    <w:div w:id="1035037287">
      <w:bodyDiv w:val="1"/>
      <w:marLeft w:val="0"/>
      <w:marRight w:val="0"/>
      <w:marTop w:val="0"/>
      <w:marBottom w:val="0"/>
      <w:divBdr>
        <w:top w:val="none" w:sz="0" w:space="0" w:color="auto"/>
        <w:left w:val="none" w:sz="0" w:space="0" w:color="auto"/>
        <w:bottom w:val="none" w:sz="0" w:space="0" w:color="auto"/>
        <w:right w:val="none" w:sz="0" w:space="0" w:color="auto"/>
      </w:divBdr>
    </w:div>
    <w:div w:id="1075126926">
      <w:bodyDiv w:val="1"/>
      <w:marLeft w:val="0"/>
      <w:marRight w:val="0"/>
      <w:marTop w:val="0"/>
      <w:marBottom w:val="0"/>
      <w:divBdr>
        <w:top w:val="none" w:sz="0" w:space="0" w:color="auto"/>
        <w:left w:val="none" w:sz="0" w:space="0" w:color="auto"/>
        <w:bottom w:val="none" w:sz="0" w:space="0" w:color="auto"/>
        <w:right w:val="none" w:sz="0" w:space="0" w:color="auto"/>
      </w:divBdr>
    </w:div>
    <w:div w:id="1091510260">
      <w:bodyDiv w:val="1"/>
      <w:marLeft w:val="0"/>
      <w:marRight w:val="0"/>
      <w:marTop w:val="0"/>
      <w:marBottom w:val="0"/>
      <w:divBdr>
        <w:top w:val="none" w:sz="0" w:space="0" w:color="auto"/>
        <w:left w:val="none" w:sz="0" w:space="0" w:color="auto"/>
        <w:bottom w:val="none" w:sz="0" w:space="0" w:color="auto"/>
        <w:right w:val="none" w:sz="0" w:space="0" w:color="auto"/>
      </w:divBdr>
    </w:div>
    <w:div w:id="1122118160">
      <w:bodyDiv w:val="1"/>
      <w:marLeft w:val="0"/>
      <w:marRight w:val="0"/>
      <w:marTop w:val="0"/>
      <w:marBottom w:val="0"/>
      <w:divBdr>
        <w:top w:val="none" w:sz="0" w:space="0" w:color="auto"/>
        <w:left w:val="none" w:sz="0" w:space="0" w:color="auto"/>
        <w:bottom w:val="none" w:sz="0" w:space="0" w:color="auto"/>
        <w:right w:val="none" w:sz="0" w:space="0" w:color="auto"/>
      </w:divBdr>
    </w:div>
    <w:div w:id="1172916420">
      <w:bodyDiv w:val="1"/>
      <w:marLeft w:val="0"/>
      <w:marRight w:val="0"/>
      <w:marTop w:val="0"/>
      <w:marBottom w:val="0"/>
      <w:divBdr>
        <w:top w:val="none" w:sz="0" w:space="0" w:color="auto"/>
        <w:left w:val="none" w:sz="0" w:space="0" w:color="auto"/>
        <w:bottom w:val="none" w:sz="0" w:space="0" w:color="auto"/>
        <w:right w:val="none" w:sz="0" w:space="0" w:color="auto"/>
      </w:divBdr>
    </w:div>
    <w:div w:id="1191606886">
      <w:bodyDiv w:val="1"/>
      <w:marLeft w:val="0"/>
      <w:marRight w:val="0"/>
      <w:marTop w:val="0"/>
      <w:marBottom w:val="0"/>
      <w:divBdr>
        <w:top w:val="none" w:sz="0" w:space="0" w:color="auto"/>
        <w:left w:val="none" w:sz="0" w:space="0" w:color="auto"/>
        <w:bottom w:val="none" w:sz="0" w:space="0" w:color="auto"/>
        <w:right w:val="none" w:sz="0" w:space="0" w:color="auto"/>
      </w:divBdr>
    </w:div>
    <w:div w:id="1239703958">
      <w:bodyDiv w:val="1"/>
      <w:marLeft w:val="0"/>
      <w:marRight w:val="0"/>
      <w:marTop w:val="0"/>
      <w:marBottom w:val="0"/>
      <w:divBdr>
        <w:top w:val="none" w:sz="0" w:space="0" w:color="auto"/>
        <w:left w:val="none" w:sz="0" w:space="0" w:color="auto"/>
        <w:bottom w:val="none" w:sz="0" w:space="0" w:color="auto"/>
        <w:right w:val="none" w:sz="0" w:space="0" w:color="auto"/>
      </w:divBdr>
    </w:div>
    <w:div w:id="1312490616">
      <w:bodyDiv w:val="1"/>
      <w:marLeft w:val="0"/>
      <w:marRight w:val="0"/>
      <w:marTop w:val="0"/>
      <w:marBottom w:val="0"/>
      <w:divBdr>
        <w:top w:val="none" w:sz="0" w:space="0" w:color="auto"/>
        <w:left w:val="none" w:sz="0" w:space="0" w:color="auto"/>
        <w:bottom w:val="none" w:sz="0" w:space="0" w:color="auto"/>
        <w:right w:val="none" w:sz="0" w:space="0" w:color="auto"/>
      </w:divBdr>
    </w:div>
    <w:div w:id="1391463428">
      <w:bodyDiv w:val="1"/>
      <w:marLeft w:val="0"/>
      <w:marRight w:val="0"/>
      <w:marTop w:val="0"/>
      <w:marBottom w:val="0"/>
      <w:divBdr>
        <w:top w:val="none" w:sz="0" w:space="0" w:color="auto"/>
        <w:left w:val="none" w:sz="0" w:space="0" w:color="auto"/>
        <w:bottom w:val="none" w:sz="0" w:space="0" w:color="auto"/>
        <w:right w:val="none" w:sz="0" w:space="0" w:color="auto"/>
      </w:divBdr>
    </w:div>
    <w:div w:id="1410079310">
      <w:bodyDiv w:val="1"/>
      <w:marLeft w:val="0"/>
      <w:marRight w:val="0"/>
      <w:marTop w:val="0"/>
      <w:marBottom w:val="0"/>
      <w:divBdr>
        <w:top w:val="none" w:sz="0" w:space="0" w:color="auto"/>
        <w:left w:val="none" w:sz="0" w:space="0" w:color="auto"/>
        <w:bottom w:val="none" w:sz="0" w:space="0" w:color="auto"/>
        <w:right w:val="none" w:sz="0" w:space="0" w:color="auto"/>
      </w:divBdr>
    </w:div>
    <w:div w:id="1432430859">
      <w:bodyDiv w:val="1"/>
      <w:marLeft w:val="0"/>
      <w:marRight w:val="0"/>
      <w:marTop w:val="0"/>
      <w:marBottom w:val="0"/>
      <w:divBdr>
        <w:top w:val="none" w:sz="0" w:space="0" w:color="auto"/>
        <w:left w:val="none" w:sz="0" w:space="0" w:color="auto"/>
        <w:bottom w:val="none" w:sz="0" w:space="0" w:color="auto"/>
        <w:right w:val="none" w:sz="0" w:space="0" w:color="auto"/>
      </w:divBdr>
    </w:div>
    <w:div w:id="1435441599">
      <w:bodyDiv w:val="1"/>
      <w:marLeft w:val="0"/>
      <w:marRight w:val="0"/>
      <w:marTop w:val="0"/>
      <w:marBottom w:val="0"/>
      <w:divBdr>
        <w:top w:val="none" w:sz="0" w:space="0" w:color="auto"/>
        <w:left w:val="none" w:sz="0" w:space="0" w:color="auto"/>
        <w:bottom w:val="none" w:sz="0" w:space="0" w:color="auto"/>
        <w:right w:val="none" w:sz="0" w:space="0" w:color="auto"/>
      </w:divBdr>
    </w:div>
    <w:div w:id="1442457302">
      <w:bodyDiv w:val="1"/>
      <w:marLeft w:val="0"/>
      <w:marRight w:val="0"/>
      <w:marTop w:val="0"/>
      <w:marBottom w:val="0"/>
      <w:divBdr>
        <w:top w:val="none" w:sz="0" w:space="0" w:color="auto"/>
        <w:left w:val="none" w:sz="0" w:space="0" w:color="auto"/>
        <w:bottom w:val="none" w:sz="0" w:space="0" w:color="auto"/>
        <w:right w:val="none" w:sz="0" w:space="0" w:color="auto"/>
      </w:divBdr>
    </w:div>
    <w:div w:id="1474834685">
      <w:bodyDiv w:val="1"/>
      <w:marLeft w:val="0"/>
      <w:marRight w:val="0"/>
      <w:marTop w:val="0"/>
      <w:marBottom w:val="0"/>
      <w:divBdr>
        <w:top w:val="none" w:sz="0" w:space="0" w:color="auto"/>
        <w:left w:val="none" w:sz="0" w:space="0" w:color="auto"/>
        <w:bottom w:val="none" w:sz="0" w:space="0" w:color="auto"/>
        <w:right w:val="none" w:sz="0" w:space="0" w:color="auto"/>
      </w:divBdr>
    </w:div>
    <w:div w:id="1574850626">
      <w:bodyDiv w:val="1"/>
      <w:marLeft w:val="0"/>
      <w:marRight w:val="0"/>
      <w:marTop w:val="0"/>
      <w:marBottom w:val="0"/>
      <w:divBdr>
        <w:top w:val="none" w:sz="0" w:space="0" w:color="auto"/>
        <w:left w:val="none" w:sz="0" w:space="0" w:color="auto"/>
        <w:bottom w:val="none" w:sz="0" w:space="0" w:color="auto"/>
        <w:right w:val="none" w:sz="0" w:space="0" w:color="auto"/>
      </w:divBdr>
    </w:div>
    <w:div w:id="1589191341">
      <w:bodyDiv w:val="1"/>
      <w:marLeft w:val="0"/>
      <w:marRight w:val="0"/>
      <w:marTop w:val="0"/>
      <w:marBottom w:val="0"/>
      <w:divBdr>
        <w:top w:val="none" w:sz="0" w:space="0" w:color="auto"/>
        <w:left w:val="none" w:sz="0" w:space="0" w:color="auto"/>
        <w:bottom w:val="none" w:sz="0" w:space="0" w:color="auto"/>
        <w:right w:val="none" w:sz="0" w:space="0" w:color="auto"/>
      </w:divBdr>
    </w:div>
    <w:div w:id="1698769823">
      <w:bodyDiv w:val="1"/>
      <w:marLeft w:val="0"/>
      <w:marRight w:val="0"/>
      <w:marTop w:val="0"/>
      <w:marBottom w:val="0"/>
      <w:divBdr>
        <w:top w:val="none" w:sz="0" w:space="0" w:color="auto"/>
        <w:left w:val="none" w:sz="0" w:space="0" w:color="auto"/>
        <w:bottom w:val="none" w:sz="0" w:space="0" w:color="auto"/>
        <w:right w:val="none" w:sz="0" w:space="0" w:color="auto"/>
      </w:divBdr>
    </w:div>
    <w:div w:id="1783379258">
      <w:bodyDiv w:val="1"/>
      <w:marLeft w:val="0"/>
      <w:marRight w:val="0"/>
      <w:marTop w:val="0"/>
      <w:marBottom w:val="0"/>
      <w:divBdr>
        <w:top w:val="none" w:sz="0" w:space="0" w:color="auto"/>
        <w:left w:val="none" w:sz="0" w:space="0" w:color="auto"/>
        <w:bottom w:val="none" w:sz="0" w:space="0" w:color="auto"/>
        <w:right w:val="none" w:sz="0" w:space="0" w:color="auto"/>
      </w:divBdr>
    </w:div>
    <w:div w:id="1850824596">
      <w:bodyDiv w:val="1"/>
      <w:marLeft w:val="0"/>
      <w:marRight w:val="0"/>
      <w:marTop w:val="0"/>
      <w:marBottom w:val="0"/>
      <w:divBdr>
        <w:top w:val="none" w:sz="0" w:space="0" w:color="auto"/>
        <w:left w:val="none" w:sz="0" w:space="0" w:color="auto"/>
        <w:bottom w:val="none" w:sz="0" w:space="0" w:color="auto"/>
        <w:right w:val="none" w:sz="0" w:space="0" w:color="auto"/>
      </w:divBdr>
    </w:div>
    <w:div w:id="1932422270">
      <w:bodyDiv w:val="1"/>
      <w:marLeft w:val="0"/>
      <w:marRight w:val="0"/>
      <w:marTop w:val="0"/>
      <w:marBottom w:val="0"/>
      <w:divBdr>
        <w:top w:val="none" w:sz="0" w:space="0" w:color="auto"/>
        <w:left w:val="none" w:sz="0" w:space="0" w:color="auto"/>
        <w:bottom w:val="none" w:sz="0" w:space="0" w:color="auto"/>
        <w:right w:val="none" w:sz="0" w:space="0" w:color="auto"/>
      </w:divBdr>
    </w:div>
    <w:div w:id="1952392740">
      <w:bodyDiv w:val="1"/>
      <w:marLeft w:val="0"/>
      <w:marRight w:val="0"/>
      <w:marTop w:val="0"/>
      <w:marBottom w:val="0"/>
      <w:divBdr>
        <w:top w:val="none" w:sz="0" w:space="0" w:color="auto"/>
        <w:left w:val="none" w:sz="0" w:space="0" w:color="auto"/>
        <w:bottom w:val="none" w:sz="0" w:space="0" w:color="auto"/>
        <w:right w:val="none" w:sz="0" w:space="0" w:color="auto"/>
      </w:divBdr>
    </w:div>
    <w:div w:id="1954752305">
      <w:bodyDiv w:val="1"/>
      <w:marLeft w:val="0"/>
      <w:marRight w:val="0"/>
      <w:marTop w:val="0"/>
      <w:marBottom w:val="0"/>
      <w:divBdr>
        <w:top w:val="none" w:sz="0" w:space="0" w:color="auto"/>
        <w:left w:val="none" w:sz="0" w:space="0" w:color="auto"/>
        <w:bottom w:val="none" w:sz="0" w:space="0" w:color="auto"/>
        <w:right w:val="none" w:sz="0" w:space="0" w:color="auto"/>
      </w:divBdr>
    </w:div>
    <w:div w:id="1968273699">
      <w:bodyDiv w:val="1"/>
      <w:marLeft w:val="0"/>
      <w:marRight w:val="0"/>
      <w:marTop w:val="0"/>
      <w:marBottom w:val="0"/>
      <w:divBdr>
        <w:top w:val="none" w:sz="0" w:space="0" w:color="auto"/>
        <w:left w:val="none" w:sz="0" w:space="0" w:color="auto"/>
        <w:bottom w:val="none" w:sz="0" w:space="0" w:color="auto"/>
        <w:right w:val="none" w:sz="0" w:space="0" w:color="auto"/>
      </w:divBdr>
    </w:div>
    <w:div w:id="1980722411">
      <w:bodyDiv w:val="1"/>
      <w:marLeft w:val="0"/>
      <w:marRight w:val="0"/>
      <w:marTop w:val="0"/>
      <w:marBottom w:val="0"/>
      <w:divBdr>
        <w:top w:val="none" w:sz="0" w:space="0" w:color="auto"/>
        <w:left w:val="none" w:sz="0" w:space="0" w:color="auto"/>
        <w:bottom w:val="none" w:sz="0" w:space="0" w:color="auto"/>
        <w:right w:val="none" w:sz="0" w:space="0" w:color="auto"/>
      </w:divBdr>
    </w:div>
    <w:div w:id="2074619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
    <b:Tag>ITUTP1401</b:Tag>
    <b:SourceType>ConferenceProceedings</b:SourceType>
    <b:Guid>{64CC5681-567D-4C9F-9E54-1104D401DD36}</b:Guid>
    <b:Author>
      <b:Author>
        <b:Corporate>ITU-T Recommendation P.1401</b:Corporate>
      </b:Author>
    </b:Author>
    <b:Title>Statistical analysis, evaluation and reporting guidelines of quality</b:Title>
    <b:Year>01/2020</b:Year>
    <b:Publisher>
			International Telecommunication Union
		</b:Publisher>
    <b:RefOrder>4</b:RefOrder>
  </b:Source>
  <b:Source>
    <b:Tag>3GPPS4aA230087</b:Tag>
    <b:SourceType>ElectronicSource</b:SourceType>
    <b:Guid>{805FB7AE-FA7F-4734-8B20-EAD09A80BDAC}</b:Guid>
    <b:Author>
      <b:Author>
        <b:Corporate>3GPP S4aA230087</b:Corporate>
      </b:Author>
    </b:Author>
    <b:Title>IVAS-7a: Processing plan for selection phase</b:Title>
    <b:Publisher>Ericsson</b:Publisher>
    <b:RefOrder>3</b:RefOrder>
  </b:Source>
</b:Sources>
</file>

<file path=customXml/itemProps1.xml><?xml version="1.0" encoding="utf-8"?>
<ds:datastoreItem xmlns:ds="http://schemas.openxmlformats.org/officeDocument/2006/customXml" ds:itemID="{8F9886BA-F721-4C58-9122-A1D723411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11887</Words>
  <Characters>67757</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79486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70</cp:revision>
  <cp:lastPrinted>2019-02-25T14:05:00Z</cp:lastPrinted>
  <dcterms:created xsi:type="dcterms:W3CDTF">2022-04-01T11:01:00Z</dcterms:created>
  <dcterms:modified xsi:type="dcterms:W3CDTF">2023-08-18T16:58:00Z</dcterms:modified>
</cp:coreProperties>
</file>